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F7E023" w14:textId="77777777" w:rsidR="00575446" w:rsidRPr="00A92A3E" w:rsidRDefault="00575446" w:rsidP="00575446">
      <w:pPr>
        <w:ind w:firstLine="0"/>
        <w:jc w:val="center"/>
        <w:rPr>
          <w:snapToGrid w:val="0"/>
          <w:szCs w:val="24"/>
        </w:rPr>
      </w:pPr>
      <w:r w:rsidRPr="00A92A3E">
        <w:rPr>
          <w:noProof/>
          <w:snapToGrid w:val="0"/>
          <w:szCs w:val="24"/>
          <w:lang w:eastAsia="ru-RU"/>
        </w:rPr>
        <w:drawing>
          <wp:inline distT="0" distB="0" distL="0" distR="0" wp14:anchorId="0102335D" wp14:editId="4C792611">
            <wp:extent cx="2481580" cy="32677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326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5E934F" w14:textId="77777777" w:rsidR="00575446" w:rsidRPr="00A92A3E" w:rsidRDefault="00575446" w:rsidP="00575446">
      <w:pPr>
        <w:ind w:firstLine="0"/>
        <w:jc w:val="center"/>
        <w:rPr>
          <w:snapToGrid w:val="0"/>
          <w:szCs w:val="24"/>
        </w:rPr>
      </w:pPr>
    </w:p>
    <w:p w14:paraId="6945E316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Актуализация схемы теплоснабжения</w:t>
      </w:r>
    </w:p>
    <w:p w14:paraId="3925B555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городского округа</w:t>
      </w:r>
    </w:p>
    <w:p w14:paraId="76AA5EC2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город Жатай РС (Я)</w:t>
      </w:r>
    </w:p>
    <w:p w14:paraId="2BDA5F31" w14:textId="170E54EB" w:rsidR="00F5780A" w:rsidRPr="00F5780A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1BDC6F99" w14:textId="77777777" w:rsidR="00F5780A" w:rsidRPr="00F5780A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12BFAF88" w14:textId="72B20B35" w:rsidR="00F5780A" w:rsidRPr="00F5780A" w:rsidRDefault="00F5780A" w:rsidP="00F5780A">
      <w:pPr>
        <w:ind w:firstLine="0"/>
        <w:jc w:val="center"/>
        <w:rPr>
          <w:b/>
          <w:noProof/>
          <w:sz w:val="40"/>
          <w:szCs w:val="48"/>
        </w:rPr>
      </w:pPr>
      <w:r w:rsidRPr="00F5780A">
        <w:rPr>
          <w:b/>
          <w:noProof/>
          <w:sz w:val="40"/>
          <w:szCs w:val="48"/>
        </w:rPr>
        <w:t>Обосновывающие материалы</w:t>
      </w:r>
    </w:p>
    <w:p w14:paraId="3364ED29" w14:textId="41EB0FF1" w:rsidR="00F5780A" w:rsidRPr="00F5780A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71CF666A" w14:textId="77777777" w:rsidR="00F5780A" w:rsidRPr="00F5780A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487287DE" w14:textId="7D833712" w:rsidR="00F5780A" w:rsidRPr="00F5780A" w:rsidRDefault="00F5780A" w:rsidP="00F5780A">
      <w:pPr>
        <w:ind w:firstLine="0"/>
        <w:jc w:val="center"/>
        <w:rPr>
          <w:b/>
          <w:noProof/>
          <w:sz w:val="32"/>
          <w:szCs w:val="32"/>
        </w:rPr>
      </w:pPr>
      <w:r w:rsidRPr="00F5780A">
        <w:rPr>
          <w:b/>
          <w:noProof/>
          <w:sz w:val="32"/>
          <w:szCs w:val="32"/>
        </w:rPr>
        <w:t>Глава 1</w:t>
      </w:r>
      <w:r w:rsidR="006A4103">
        <w:rPr>
          <w:b/>
          <w:noProof/>
          <w:sz w:val="32"/>
          <w:szCs w:val="32"/>
        </w:rPr>
        <w:t>1</w:t>
      </w:r>
      <w:r w:rsidRPr="00F5780A">
        <w:rPr>
          <w:b/>
          <w:noProof/>
          <w:sz w:val="32"/>
          <w:szCs w:val="32"/>
        </w:rPr>
        <w:t xml:space="preserve">. </w:t>
      </w:r>
      <w:r w:rsidR="006A4103">
        <w:rPr>
          <w:b/>
          <w:noProof/>
          <w:sz w:val="32"/>
          <w:szCs w:val="32"/>
        </w:rPr>
        <w:t>Оценка надежности теплоснабжения</w:t>
      </w:r>
    </w:p>
    <w:p w14:paraId="2E5CA993" w14:textId="33E23AC7" w:rsidR="00F5780A" w:rsidRPr="00F5780A" w:rsidRDefault="00F5780A" w:rsidP="00F5780A">
      <w:pPr>
        <w:ind w:firstLine="0"/>
        <w:jc w:val="center"/>
        <w:rPr>
          <w:b/>
          <w:noProof/>
          <w:sz w:val="32"/>
          <w:szCs w:val="32"/>
          <w:highlight w:val="yellow"/>
        </w:rPr>
      </w:pPr>
    </w:p>
    <w:p w14:paraId="08F5BDFC" w14:textId="77777777" w:rsidR="00F5780A" w:rsidRPr="00F5780A" w:rsidRDefault="00F5780A" w:rsidP="00F5780A">
      <w:pPr>
        <w:ind w:firstLine="0"/>
        <w:jc w:val="center"/>
        <w:rPr>
          <w:b/>
          <w:noProof/>
          <w:sz w:val="32"/>
          <w:szCs w:val="32"/>
          <w:highlight w:val="yellow"/>
        </w:rPr>
      </w:pPr>
    </w:p>
    <w:p w14:paraId="7680B0E9" w14:textId="77777777" w:rsidR="000E70ED" w:rsidRPr="00FE5242" w:rsidRDefault="000E70ED" w:rsidP="00F14A24">
      <w:pPr>
        <w:spacing w:line="276" w:lineRule="auto"/>
        <w:ind w:left="-680"/>
        <w:jc w:val="center"/>
        <w:rPr>
          <w:b/>
          <w:noProof/>
          <w:sz w:val="48"/>
          <w:szCs w:val="48"/>
          <w:highlight w:val="yellow"/>
        </w:rPr>
        <w:sectPr w:rsidR="000E70ED" w:rsidRPr="00FE5242" w:rsidSect="00917E27"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35B36515" w14:textId="77777777" w:rsidR="003E00D7" w:rsidRPr="00FE5242" w:rsidRDefault="003E00D7" w:rsidP="003E00D7">
      <w:pPr>
        <w:ind w:firstLine="29"/>
        <w:jc w:val="center"/>
        <w:rPr>
          <w:highlight w:val="yellow"/>
        </w:rPr>
      </w:pPr>
      <w:r w:rsidRPr="00733DD1">
        <w:rPr>
          <w:rFonts w:cs="Times New Roman"/>
          <w:b/>
          <w:bCs/>
          <w:sz w:val="24"/>
          <w:szCs w:val="24"/>
        </w:rPr>
        <w:lastRenderedPageBreak/>
        <w:t>МУНИЦИПАЛЬНОЕ УНИТАРНОЕ ПРЕДПРИЯТИЕ «ЖАТАЙТЕПЛОСЕТЬ» ГОРОДСКОГО ОКРУГА «ЖАТАЙ»</w:t>
      </w:r>
    </w:p>
    <w:tbl>
      <w:tblPr>
        <w:tblW w:w="5321" w:type="pct"/>
        <w:jc w:val="center"/>
        <w:tblLook w:val="0000" w:firstRow="0" w:lastRow="0" w:firstColumn="0" w:lastColumn="0" w:noHBand="0" w:noVBand="0"/>
      </w:tblPr>
      <w:tblGrid>
        <w:gridCol w:w="5245"/>
        <w:gridCol w:w="4711"/>
      </w:tblGrid>
      <w:tr w:rsidR="003E00D7" w:rsidRPr="00FE5242" w14:paraId="38F408A6" w14:textId="77777777" w:rsidTr="003E00D7">
        <w:trPr>
          <w:trHeight w:val="432"/>
          <w:jc w:val="center"/>
        </w:trPr>
        <w:tc>
          <w:tcPr>
            <w:tcW w:w="2634" w:type="pct"/>
            <w:vAlign w:val="center"/>
          </w:tcPr>
          <w:p w14:paraId="3E39AA79" w14:textId="77777777" w:rsidR="003E00D7" w:rsidRPr="00877308" w:rsidRDefault="003E00D7" w:rsidP="003E00D7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  <w:p w14:paraId="454DC79D" w14:textId="77777777" w:rsidR="003E00D7" w:rsidRPr="00877308" w:rsidRDefault="003E00D7" w:rsidP="003E00D7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 w:rsidRPr="00877308">
              <w:rPr>
                <w:sz w:val="24"/>
                <w:szCs w:val="24"/>
              </w:rPr>
              <w:t>УТВЕРЖДЕНО:</w:t>
            </w:r>
          </w:p>
          <w:p w14:paraId="53EF9BD7" w14:textId="77777777" w:rsidR="003E00D7" w:rsidRDefault="003E00D7" w:rsidP="003E00D7">
            <w:pPr>
              <w:widowControl w:val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администрации</w:t>
            </w:r>
          </w:p>
          <w:p w14:paraId="2A3A5DB9" w14:textId="77777777" w:rsidR="003E00D7" w:rsidRDefault="003E00D7" w:rsidP="003E00D7">
            <w:pPr>
              <w:widowControl w:val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Городского округа «</w:t>
            </w:r>
            <w:proofErr w:type="spellStart"/>
            <w:r>
              <w:rPr>
                <w:sz w:val="24"/>
                <w:szCs w:val="24"/>
              </w:rPr>
              <w:t>Жатай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14:paraId="1C2A5B26" w14:textId="77777777" w:rsidR="003E00D7" w:rsidRDefault="003E00D7" w:rsidP="003E00D7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1FF78B96" w14:textId="77777777" w:rsidR="003E00D7" w:rsidRDefault="003E00D7" w:rsidP="003E00D7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76B2B79B" w14:textId="77777777" w:rsidR="003E00D7" w:rsidRPr="00877308" w:rsidRDefault="003E00D7" w:rsidP="003E00D7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413AA567" w14:textId="77777777" w:rsidR="003E00D7" w:rsidRPr="00877308" w:rsidRDefault="003E00D7" w:rsidP="003E00D7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_______________Е</w:t>
            </w:r>
            <w:r w:rsidRPr="00877308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Н</w:t>
            </w:r>
            <w:r w:rsidRPr="00877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Исаева</w:t>
            </w:r>
          </w:p>
          <w:p w14:paraId="01E83012" w14:textId="77777777" w:rsidR="003E00D7" w:rsidRPr="00877308" w:rsidRDefault="003E00D7" w:rsidP="003E00D7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</w:tc>
        <w:tc>
          <w:tcPr>
            <w:tcW w:w="2366" w:type="pct"/>
            <w:shd w:val="clear" w:color="auto" w:fill="auto"/>
          </w:tcPr>
          <w:p w14:paraId="4388D93D" w14:textId="77777777" w:rsidR="003E00D7" w:rsidRPr="005E7AE8" w:rsidRDefault="003E00D7" w:rsidP="003E00D7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7402C390" w14:textId="77777777" w:rsidR="003E00D7" w:rsidRPr="005E7AE8" w:rsidRDefault="003E00D7" w:rsidP="003E00D7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РАЗРАБОТАНО:</w:t>
            </w:r>
          </w:p>
          <w:p w14:paraId="29156A51" w14:textId="77777777" w:rsidR="003E00D7" w:rsidRPr="005E7AE8" w:rsidRDefault="003E00D7" w:rsidP="003E00D7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5E7AE8">
              <w:rPr>
                <w:sz w:val="24"/>
                <w:szCs w:val="24"/>
              </w:rPr>
              <w:t>иректор</w:t>
            </w:r>
          </w:p>
          <w:p w14:paraId="359C7AC5" w14:textId="77777777" w:rsidR="003E00D7" w:rsidRPr="005E7AE8" w:rsidRDefault="003E00D7" w:rsidP="003E00D7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МУП</w:t>
            </w:r>
            <w:r w:rsidRPr="005E7AE8">
              <w:rPr>
                <w:sz w:val="24"/>
                <w:szCs w:val="24"/>
              </w:rPr>
              <w:t> «</w:t>
            </w:r>
            <w:r>
              <w:rPr>
                <w:sz w:val="24"/>
                <w:szCs w:val="24"/>
              </w:rPr>
              <w:t>ЖАТАЙТЕПЛОСЕТЬ</w:t>
            </w:r>
            <w:r w:rsidRPr="005E7AE8">
              <w:rPr>
                <w:sz w:val="24"/>
                <w:szCs w:val="24"/>
              </w:rPr>
              <w:t>»</w:t>
            </w:r>
          </w:p>
          <w:p w14:paraId="4F1EAD22" w14:textId="77777777" w:rsidR="003E00D7" w:rsidRPr="005E7AE8" w:rsidRDefault="003E00D7" w:rsidP="003E00D7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66E4DBD3" w14:textId="77777777" w:rsidR="003E00D7" w:rsidRPr="005E7AE8" w:rsidRDefault="003E00D7" w:rsidP="003E00D7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74D20BC2" w14:textId="77777777" w:rsidR="003E00D7" w:rsidRPr="005E7AE8" w:rsidRDefault="003E00D7" w:rsidP="003E00D7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391A1713" w14:textId="77777777" w:rsidR="003E00D7" w:rsidRPr="005E7AE8" w:rsidRDefault="003E00D7" w:rsidP="003E00D7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_______________</w:t>
            </w:r>
            <w:r>
              <w:rPr>
                <w:sz w:val="24"/>
                <w:szCs w:val="24"/>
              </w:rPr>
              <w:t xml:space="preserve">Е.А. </w:t>
            </w:r>
            <w:proofErr w:type="spellStart"/>
            <w:r>
              <w:rPr>
                <w:sz w:val="24"/>
                <w:szCs w:val="24"/>
              </w:rPr>
              <w:t>Кискин</w:t>
            </w:r>
            <w:proofErr w:type="spellEnd"/>
          </w:p>
        </w:tc>
      </w:tr>
      <w:tr w:rsidR="003E00D7" w:rsidRPr="00FE5242" w14:paraId="7902A285" w14:textId="77777777" w:rsidTr="003E00D7">
        <w:trPr>
          <w:trHeight w:val="85"/>
          <w:jc w:val="center"/>
        </w:trPr>
        <w:tc>
          <w:tcPr>
            <w:tcW w:w="2634" w:type="pct"/>
          </w:tcPr>
          <w:p w14:paraId="04FC8C7E" w14:textId="77777777" w:rsidR="003E00D7" w:rsidRPr="00877308" w:rsidRDefault="003E00D7" w:rsidP="003E00D7">
            <w:pPr>
              <w:widowControl w:val="0"/>
              <w:suppressAutoHyphens/>
              <w:rPr>
                <w:sz w:val="24"/>
                <w:szCs w:val="24"/>
              </w:rPr>
            </w:pPr>
            <w:r w:rsidRPr="00877308">
              <w:rPr>
                <w:sz w:val="24"/>
                <w:szCs w:val="24"/>
              </w:rPr>
              <w:t>«___» ________________202</w:t>
            </w:r>
            <w:r>
              <w:rPr>
                <w:sz w:val="24"/>
                <w:szCs w:val="24"/>
              </w:rPr>
              <w:t>6</w:t>
            </w:r>
            <w:r w:rsidRPr="00877308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2366" w:type="pct"/>
          </w:tcPr>
          <w:p w14:paraId="67A67C7C" w14:textId="77777777" w:rsidR="003E00D7" w:rsidRPr="005E7AE8" w:rsidRDefault="003E00D7" w:rsidP="003E00D7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«___» ______________202</w:t>
            </w:r>
            <w:r>
              <w:rPr>
                <w:sz w:val="24"/>
                <w:szCs w:val="24"/>
              </w:rPr>
              <w:t>6</w:t>
            </w:r>
            <w:r w:rsidRPr="005E7AE8">
              <w:rPr>
                <w:sz w:val="24"/>
                <w:szCs w:val="24"/>
              </w:rPr>
              <w:t xml:space="preserve"> г.</w:t>
            </w:r>
          </w:p>
        </w:tc>
      </w:tr>
    </w:tbl>
    <w:p w14:paraId="41FA316C" w14:textId="77777777" w:rsidR="00C348C4" w:rsidRPr="00FE5242" w:rsidRDefault="00C348C4" w:rsidP="00C348C4">
      <w:pPr>
        <w:widowControl w:val="0"/>
        <w:suppressAutoHyphens/>
        <w:rPr>
          <w:highlight w:val="yellow"/>
        </w:rPr>
      </w:pPr>
      <w:bookmarkStart w:id="0" w:name="_GoBack"/>
      <w:bookmarkEnd w:id="0"/>
    </w:p>
    <w:p w14:paraId="6A0A5D43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Актуализация схемы теплоснабжения</w:t>
      </w:r>
    </w:p>
    <w:p w14:paraId="2AA8D3D8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городского округа</w:t>
      </w:r>
    </w:p>
    <w:p w14:paraId="29D3CCA7" w14:textId="77777777" w:rsidR="00575446" w:rsidRPr="00A92A3E" w:rsidRDefault="00575446" w:rsidP="00575446">
      <w:pPr>
        <w:ind w:firstLine="0"/>
        <w:jc w:val="center"/>
        <w:rPr>
          <w:b/>
          <w:noProof/>
          <w:sz w:val="40"/>
          <w:szCs w:val="48"/>
        </w:rPr>
      </w:pPr>
      <w:r w:rsidRPr="00A92A3E">
        <w:rPr>
          <w:b/>
          <w:noProof/>
          <w:sz w:val="40"/>
          <w:szCs w:val="48"/>
        </w:rPr>
        <w:t>город Жатай РС (Я)</w:t>
      </w:r>
    </w:p>
    <w:p w14:paraId="17D84FD3" w14:textId="77777777" w:rsidR="00B56613" w:rsidRPr="00F5780A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607B0520" w14:textId="77777777" w:rsidR="00B56613" w:rsidRPr="00F5780A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6A8094A8" w14:textId="77777777" w:rsidR="00B56613" w:rsidRPr="00F5780A" w:rsidRDefault="00B56613" w:rsidP="00B56613">
      <w:pPr>
        <w:ind w:firstLine="0"/>
        <w:jc w:val="center"/>
        <w:rPr>
          <w:b/>
          <w:noProof/>
          <w:sz w:val="40"/>
          <w:szCs w:val="48"/>
        </w:rPr>
      </w:pPr>
      <w:r w:rsidRPr="00F5780A">
        <w:rPr>
          <w:b/>
          <w:noProof/>
          <w:sz w:val="40"/>
          <w:szCs w:val="48"/>
        </w:rPr>
        <w:t>Обосновывающие материалы</w:t>
      </w:r>
    </w:p>
    <w:p w14:paraId="61D3F0C8" w14:textId="77777777" w:rsidR="00B56613" w:rsidRPr="00F5780A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1AC91D3F" w14:textId="77777777" w:rsidR="00B56613" w:rsidRPr="00F5780A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07385A32" w14:textId="77777777" w:rsidR="006A4103" w:rsidRPr="00F5780A" w:rsidRDefault="006A4103" w:rsidP="006A4103">
      <w:pPr>
        <w:ind w:firstLine="0"/>
        <w:jc w:val="center"/>
        <w:rPr>
          <w:b/>
          <w:noProof/>
          <w:sz w:val="32"/>
          <w:szCs w:val="32"/>
        </w:rPr>
      </w:pPr>
      <w:r w:rsidRPr="00F5780A">
        <w:rPr>
          <w:b/>
          <w:noProof/>
          <w:sz w:val="32"/>
          <w:szCs w:val="32"/>
        </w:rPr>
        <w:t>Глава 1</w:t>
      </w:r>
      <w:r>
        <w:rPr>
          <w:b/>
          <w:noProof/>
          <w:sz w:val="32"/>
          <w:szCs w:val="32"/>
        </w:rPr>
        <w:t>1</w:t>
      </w:r>
      <w:r w:rsidRPr="00F5780A">
        <w:rPr>
          <w:b/>
          <w:noProof/>
          <w:sz w:val="32"/>
          <w:szCs w:val="32"/>
        </w:rPr>
        <w:t xml:space="preserve">. </w:t>
      </w:r>
      <w:r>
        <w:rPr>
          <w:b/>
          <w:noProof/>
          <w:sz w:val="32"/>
          <w:szCs w:val="32"/>
        </w:rPr>
        <w:t>Оценка надежности теплоснабжения</w:t>
      </w:r>
    </w:p>
    <w:p w14:paraId="195D1326" w14:textId="3DA61C95" w:rsidR="00B56613" w:rsidRDefault="00B56613" w:rsidP="00296754">
      <w:pPr>
        <w:widowControl w:val="0"/>
        <w:suppressAutoHyphens/>
        <w:rPr>
          <w:highlight w:val="yellow"/>
        </w:rPr>
      </w:pPr>
    </w:p>
    <w:p w14:paraId="28A35194" w14:textId="77777777" w:rsidR="00B56613" w:rsidRPr="00FE5242" w:rsidRDefault="00B56613" w:rsidP="00296754">
      <w:pPr>
        <w:widowControl w:val="0"/>
        <w:suppressAutoHyphens/>
        <w:rPr>
          <w:highlight w:val="yellow"/>
        </w:rPr>
        <w:sectPr w:rsidR="00B56613" w:rsidRPr="00FE5242" w:rsidSect="000E70ED">
          <w:footerReference w:type="first" r:id="rId12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2F666025" w14:textId="626D5DD4" w:rsidR="00C348C4" w:rsidRPr="00DA67D1" w:rsidRDefault="00364B54" w:rsidP="00283DB0">
      <w:pPr>
        <w:pStyle w:val="a3"/>
      </w:pPr>
      <w:r w:rsidRPr="00DA67D1">
        <w:lastRenderedPageBreak/>
        <w:t>СОДЕРЖАНИЕ</w:t>
      </w:r>
    </w:p>
    <w:sdt>
      <w:sdtPr>
        <w:rPr>
          <w:rFonts w:ascii="Times New Roman" w:eastAsiaTheme="minorHAnsi" w:hAnsi="Times New Roman" w:cstheme="minorBidi"/>
          <w:color w:val="auto"/>
          <w:sz w:val="26"/>
          <w:szCs w:val="22"/>
          <w:highlight w:val="yellow"/>
          <w:lang w:eastAsia="en-US"/>
        </w:rPr>
        <w:id w:val="5158862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A72DF1A" w14:textId="75DF7474" w:rsidR="002C395C" w:rsidRPr="00FE5242" w:rsidRDefault="002C395C">
          <w:pPr>
            <w:pStyle w:val="af"/>
            <w:rPr>
              <w:highlight w:val="yellow"/>
            </w:rPr>
          </w:pPr>
        </w:p>
        <w:p w14:paraId="6EA6400D" w14:textId="50FE1B4D" w:rsidR="00F333BB" w:rsidRDefault="002C395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FE5242">
            <w:rPr>
              <w:highlight w:val="yellow"/>
            </w:rPr>
            <w:fldChar w:fldCharType="begin"/>
          </w:r>
          <w:r w:rsidRPr="00FE5242">
            <w:rPr>
              <w:highlight w:val="yellow"/>
            </w:rPr>
            <w:instrText xml:space="preserve"> TOC \o "1-3" \h \z \u </w:instrText>
          </w:r>
          <w:r w:rsidRPr="00FE5242">
            <w:rPr>
              <w:highlight w:val="yellow"/>
            </w:rPr>
            <w:fldChar w:fldCharType="separate"/>
          </w:r>
          <w:hyperlink w:anchor="_Toc204595713" w:history="1">
            <w:r w:rsidR="00F333BB" w:rsidRPr="00654739">
              <w:rPr>
                <w:rStyle w:val="afd"/>
                <w:noProof/>
                <w:lang w:bidi="ru-RU"/>
              </w:rPr>
              <w:t>Состав документа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_Toc204595713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5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7AF43193" w14:textId="036579B7" w:rsidR="00F333BB" w:rsidRDefault="003E00D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4" w:history="1">
            <w:r w:rsidR="00F333BB" w:rsidRPr="00654739">
              <w:rPr>
                <w:rStyle w:val="afd"/>
                <w:noProof/>
                <w:lang w:bidi="ru-RU"/>
              </w:rPr>
              <w:t>Определения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_Toc204595714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6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051EC22D" w14:textId="4B7C345D" w:rsidR="00F333BB" w:rsidRDefault="003E00D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5" w:history="1">
            <w:r w:rsidR="00F333BB" w:rsidRPr="00654739">
              <w:rPr>
                <w:rStyle w:val="afd"/>
                <w:noProof/>
                <w:lang w:bidi="ru-RU"/>
              </w:rPr>
              <w:t>Перечень принятых обозначений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_Toc204595715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9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080BEFE0" w14:textId="2F6DF282" w:rsidR="00F333BB" w:rsidRDefault="003E00D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6" w:history="1">
            <w:r w:rsidR="00F333BB" w:rsidRPr="00654739">
              <w:rPr>
                <w:rStyle w:val="afd"/>
                <w:noProof/>
              </w:rPr>
              <w:t>ГЛАВА 11. ОЦЕНКА НАДЕЖНОСТИ ТЕПЛОСНАБЖЕНИЯ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_Toc204595716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10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4CFE0857" w14:textId="35D16A3C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7" w:history="1">
            <w:r w:rsidR="00F333BB" w:rsidRPr="00654739">
              <w:rPr>
                <w:rStyle w:val="afd"/>
                <w:noProof/>
              </w:rPr>
      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_Toc204595717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10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4892D2A3" w14:textId="1F037E0D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8" w:history="1">
            <w:r w:rsidR="00F333BB" w:rsidRPr="00654739">
              <w:rPr>
                <w:rStyle w:val="afd"/>
                <w:noProof/>
              </w:rPr>
      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_Toc204595718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32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43A799AC" w14:textId="0BDA31AF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19" w:history="1">
            <w:r w:rsidR="00F333BB" w:rsidRPr="00654739">
              <w:rPr>
                <w:rStyle w:val="afd"/>
                <w:noProof/>
              </w:rPr>
      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_Toc204595719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34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0FBF28E3" w14:textId="36147169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0" w:history="1">
            <w:r w:rsidR="00F333BB" w:rsidRPr="00654739">
              <w:rPr>
                <w:rStyle w:val="afd"/>
                <w:noProof/>
              </w:rPr>
              <w:t>11.4. Результаты оценки коэффициентов готовности теплопроводов к несению тепловой нагрузки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_Toc204595720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40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3390584B" w14:textId="0AF39FD9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1" w:history="1">
            <w:r w:rsidR="00F333BB" w:rsidRPr="00654739">
              <w:rPr>
                <w:rStyle w:val="afd"/>
                <w:noProof/>
              </w:rPr>
      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_Toc204595721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41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43980831" w14:textId="49AE7E48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2" w:history="1">
            <w:r w:rsidR="00F333BB" w:rsidRPr="00654739">
              <w:rPr>
                <w:rStyle w:val="afd"/>
                <w:noProof/>
              </w:rPr>
              <w:t>11.6. Мероприятия по резервированию источников тепловой энергии и тепловых сетей, определенных системой мер по повышению надежности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_Toc204595722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43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3A7F1C90" w14:textId="24DCA37B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3" w:history="1">
            <w:r w:rsidR="00F333BB" w:rsidRPr="00654739">
              <w:rPr>
                <w:rStyle w:val="afd"/>
                <w:noProof/>
              </w:rPr>
              <w:t>11.7. Мероприятия по замене тепловых сетей, определенных системой мер по повышению надежности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_Toc204595723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43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39779535" w14:textId="0BBE54FF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4" w:history="1">
            <w:r w:rsidR="00F333BB" w:rsidRPr="00654739">
              <w:rPr>
                <w:rStyle w:val="afd"/>
                <w:noProof/>
              </w:rPr>
              <w:t>11.8. Сценарии развития аварий в системах теплоснабжения с суммарной установленной тепловой мощностью источников тепловой энергии 100 Гкал/ч и более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_Toc204595724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43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3BA3E460" w14:textId="71C636F7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5" w:history="1">
            <w:r w:rsidR="00F333BB" w:rsidRPr="00654739">
              <w:rPr>
                <w:rStyle w:val="afd"/>
                <w:noProof/>
              </w:rPr>
              <w:t>11.9. Предложения, обеспечивающие надежность систем теплоснабжения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_Toc204595725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43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197D13B7" w14:textId="5CB0E68E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6" w:history="1">
            <w:r w:rsidR="00F333BB" w:rsidRPr="00654739">
              <w:rPr>
                <w:rStyle w:val="afd"/>
                <w:noProof/>
              </w:rPr>
              <w:t>11.9.1. 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_Toc204595726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43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6E6A08FA" w14:textId="01F09C37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7" w:history="1">
            <w:r w:rsidR="00F333BB" w:rsidRPr="00654739">
              <w:rPr>
                <w:rStyle w:val="afd"/>
                <w:noProof/>
              </w:rPr>
              <w:t>11.9.2. Установка резервного оборудования на источниках тепловой энергии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_Toc204595727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44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74E7532E" w14:textId="18491DB1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8" w:history="1">
            <w:r w:rsidR="00F333BB" w:rsidRPr="00654739">
              <w:rPr>
                <w:rStyle w:val="afd"/>
                <w:noProof/>
              </w:rPr>
              <w:t>11.9.3. Организация совместной работы нескольких источников тепловой энергии на единую тепловую сеть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_Toc204595728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44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696F0F5C" w14:textId="7D3199A3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29" w:history="1">
            <w:r w:rsidR="00F333BB" w:rsidRPr="00654739">
              <w:rPr>
                <w:rStyle w:val="afd"/>
                <w:noProof/>
              </w:rPr>
              <w:t>11.9.4. Резервирование тепловых сетей смежных районов поселения, городского округа, города федерального значения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_Toc204595729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44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64AD1BCE" w14:textId="16D7F3E6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30" w:history="1">
            <w:r w:rsidR="00F333BB" w:rsidRPr="00654739">
              <w:rPr>
                <w:rStyle w:val="afd"/>
                <w:noProof/>
              </w:rPr>
              <w:t>11.9.5. Устройство резервных насосных станций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_Toc204595730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45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60109071" w14:textId="29225094" w:rsidR="00F333BB" w:rsidRDefault="003E00D7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31" w:history="1">
            <w:r w:rsidR="00F333BB" w:rsidRPr="00654739">
              <w:rPr>
                <w:rStyle w:val="afd"/>
                <w:noProof/>
              </w:rPr>
              <w:t>11.9.6. Установка баков-аккумуляторов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_Toc204595731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45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76821A63" w14:textId="75902489" w:rsidR="00F333BB" w:rsidRDefault="003E00D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595732" w:history="1">
            <w:r w:rsidR="00F333BB" w:rsidRPr="00654739">
              <w:rPr>
                <w:rStyle w:val="afd"/>
                <w:noProof/>
              </w:rPr>
              <w:t>11.10. Описание изменений в показателях надежности теплоснабжения за период, предшествующий разработке схемы теплоснабжения, с учетом введенных в эксплуатацию новых и реконструированных тепловых сетей и сооружений на них.</w:t>
            </w:r>
            <w:r w:rsidR="00F333BB">
              <w:rPr>
                <w:noProof/>
                <w:webHidden/>
              </w:rPr>
              <w:tab/>
            </w:r>
            <w:r w:rsidR="00F333BB">
              <w:rPr>
                <w:noProof/>
                <w:webHidden/>
              </w:rPr>
              <w:fldChar w:fldCharType="begin"/>
            </w:r>
            <w:r w:rsidR="00F333BB">
              <w:rPr>
                <w:noProof/>
                <w:webHidden/>
              </w:rPr>
              <w:instrText xml:space="preserve"> PAGEREF _Toc204595732 \h </w:instrText>
            </w:r>
            <w:r w:rsidR="00F333BB">
              <w:rPr>
                <w:noProof/>
                <w:webHidden/>
              </w:rPr>
            </w:r>
            <w:r w:rsidR="00F333BB">
              <w:rPr>
                <w:noProof/>
                <w:webHidden/>
              </w:rPr>
              <w:fldChar w:fldCharType="separate"/>
            </w:r>
            <w:r w:rsidR="009B3DD0">
              <w:rPr>
                <w:noProof/>
                <w:webHidden/>
              </w:rPr>
              <w:t>45</w:t>
            </w:r>
            <w:r w:rsidR="00F333BB">
              <w:rPr>
                <w:noProof/>
                <w:webHidden/>
              </w:rPr>
              <w:fldChar w:fldCharType="end"/>
            </w:r>
          </w:hyperlink>
        </w:p>
        <w:p w14:paraId="084EDBC1" w14:textId="1A4BF297" w:rsidR="00364B54" w:rsidRPr="00FE5242" w:rsidRDefault="002C395C">
          <w:pPr>
            <w:rPr>
              <w:b/>
              <w:bCs/>
              <w:highlight w:val="yellow"/>
            </w:rPr>
          </w:pPr>
          <w:r w:rsidRPr="00FE5242">
            <w:rPr>
              <w:b/>
              <w:bCs/>
              <w:highlight w:val="yellow"/>
            </w:rPr>
            <w:fldChar w:fldCharType="end"/>
          </w:r>
        </w:p>
        <w:p w14:paraId="23E5E594" w14:textId="2DEA15B0" w:rsidR="002C395C" w:rsidRPr="00FE5242" w:rsidRDefault="003E00D7" w:rsidP="00364B54">
          <w:pPr>
            <w:ind w:firstLine="0"/>
            <w:rPr>
              <w:highlight w:val="yellow"/>
            </w:rPr>
          </w:pPr>
        </w:p>
      </w:sdtContent>
    </w:sdt>
    <w:p w14:paraId="685DBFE9" w14:textId="77777777" w:rsidR="00364B54" w:rsidRPr="00FE5242" w:rsidRDefault="00364B54">
      <w:pPr>
        <w:spacing w:after="160" w:line="259" w:lineRule="auto"/>
        <w:ind w:firstLine="0"/>
        <w:jc w:val="left"/>
        <w:rPr>
          <w:highlight w:val="yellow"/>
        </w:rPr>
        <w:sectPr w:rsidR="00364B54" w:rsidRPr="00FE5242" w:rsidSect="0018680D">
          <w:footerReference w:type="first" r:id="rId13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6462B8A3" w14:textId="77777777" w:rsidR="00FE5242" w:rsidRPr="00715FDD" w:rsidRDefault="00FE5242" w:rsidP="00FE5242">
      <w:pPr>
        <w:pStyle w:val="0"/>
        <w:pageBreakBefore/>
        <w:spacing w:before="0"/>
      </w:pPr>
      <w:bookmarkStart w:id="1" w:name="_Toc139374356"/>
      <w:bookmarkStart w:id="2" w:name="_Toc204595713"/>
      <w:r w:rsidRPr="00715FDD">
        <w:lastRenderedPageBreak/>
        <w:t>Состав документа</w:t>
      </w:r>
      <w:bookmarkEnd w:id="1"/>
      <w:bookmarkEnd w:id="2"/>
    </w:p>
    <w:p w14:paraId="3A523C34" w14:textId="0DA957DC" w:rsidR="00FE5242" w:rsidRDefault="00FE5242" w:rsidP="00FE5242">
      <w:r w:rsidRPr="00715FDD">
        <w:t>Обосновывающие материалы к схеме теплоснабжения, являющиеся ее неотъемлемой частью, включают следующие главы: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01"/>
        <w:gridCol w:w="7954"/>
      </w:tblGrid>
      <w:tr w:rsidR="00575446" w:rsidRPr="00A92A3E" w14:paraId="304C3ECA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723EFA74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51B3850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bookmarkStart w:id="3" w:name="RANGE!B3"/>
            <w:r w:rsidRPr="00A92A3E">
              <w:rPr>
                <w:color w:val="000000"/>
                <w:szCs w:val="26"/>
              </w:rPr>
              <w:t>«Существующее положение в сфере производства, передачи и потребления тепловой энергии для целей теплоснабжения»;</w:t>
            </w:r>
            <w:bookmarkEnd w:id="3"/>
          </w:p>
        </w:tc>
      </w:tr>
      <w:tr w:rsidR="00575446" w:rsidRPr="00A92A3E" w14:paraId="722C7323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78118A3F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bookmarkStart w:id="4" w:name="_Hlk512241624" w:colFirst="1" w:colLast="1"/>
            <w:r w:rsidRPr="00A92A3E">
              <w:rPr>
                <w:color w:val="000000"/>
                <w:szCs w:val="26"/>
              </w:rPr>
              <w:t>Глава 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53F17BEF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«Существующее и перспективное потребление тепловой энергии на цели теплоснабжения»;</w:t>
            </w:r>
          </w:p>
        </w:tc>
      </w:tr>
      <w:tr w:rsidR="00575446" w:rsidRPr="00A92A3E" w14:paraId="77961099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E49F476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66341853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 xml:space="preserve">«Электронная модель системы теплоснабжения Городского округа </w:t>
            </w:r>
            <w:proofErr w:type="spellStart"/>
            <w:r w:rsidRPr="00A92A3E">
              <w:rPr>
                <w:color w:val="000000"/>
                <w:szCs w:val="26"/>
              </w:rPr>
              <w:t>Жатай</w:t>
            </w:r>
            <w:proofErr w:type="spellEnd"/>
            <w:r w:rsidRPr="00A92A3E">
              <w:rPr>
                <w:color w:val="000000"/>
                <w:szCs w:val="26"/>
              </w:rPr>
              <w:t>»;</w:t>
            </w:r>
          </w:p>
        </w:tc>
      </w:tr>
      <w:tr w:rsidR="00575446" w:rsidRPr="00A92A3E" w14:paraId="6D27ACF8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307C5BA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6C394C0E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«Существующее и перспективные балансы тепловой мощности источников тепловой энергии и тепловой нагрузки потребителей»;</w:t>
            </w:r>
          </w:p>
        </w:tc>
      </w:tr>
      <w:tr w:rsidR="00575446" w:rsidRPr="00A92A3E" w14:paraId="737FAF68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62397E9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E879C30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 xml:space="preserve">«Мастер-план развития систем теплоснабжения Городского округа </w:t>
            </w:r>
            <w:proofErr w:type="spellStart"/>
            <w:r w:rsidRPr="00A92A3E">
              <w:rPr>
                <w:color w:val="000000"/>
                <w:szCs w:val="26"/>
              </w:rPr>
              <w:t>Жатай</w:t>
            </w:r>
            <w:proofErr w:type="spellEnd"/>
            <w:r w:rsidRPr="00A92A3E">
              <w:rPr>
                <w:color w:val="000000"/>
                <w:szCs w:val="26"/>
              </w:rPr>
              <w:t>»;</w:t>
            </w:r>
          </w:p>
        </w:tc>
      </w:tr>
      <w:tr w:rsidR="00575446" w:rsidRPr="00A92A3E" w14:paraId="68164291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04791E0C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582702D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 xml:space="preserve">«Существующие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A92A3E">
              <w:rPr>
                <w:color w:val="000000"/>
                <w:szCs w:val="26"/>
              </w:rPr>
              <w:t>теплопотребляющими</w:t>
            </w:r>
            <w:proofErr w:type="spellEnd"/>
            <w:r w:rsidRPr="00A92A3E">
              <w:rPr>
                <w:color w:val="000000"/>
                <w:szCs w:val="26"/>
              </w:rPr>
              <w:t xml:space="preserve"> установками потребителей, в том числе в аварийных режимах»;</w:t>
            </w:r>
          </w:p>
        </w:tc>
      </w:tr>
      <w:tr w:rsidR="00575446" w:rsidRPr="00A92A3E" w14:paraId="0F36A555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390494CF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FCDA4C2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«Предложения по строительству, реконструкции, техническому перевооружению и (или) модернизации источников тепловой энергии»;</w:t>
            </w:r>
          </w:p>
        </w:tc>
      </w:tr>
      <w:tr w:rsidR="00575446" w:rsidRPr="00A92A3E" w14:paraId="10C9333E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3E717549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8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21AD4F55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«Предложения по строительству, реконструкции и (или) модернизации тепловых сетей»;</w:t>
            </w:r>
          </w:p>
        </w:tc>
      </w:tr>
      <w:tr w:rsidR="00575446" w:rsidRPr="00A92A3E" w14:paraId="70ED6F5C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11BF9051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9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D102F24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водоснабжения»;</w:t>
            </w:r>
          </w:p>
        </w:tc>
      </w:tr>
      <w:tr w:rsidR="00575446" w:rsidRPr="00A92A3E" w14:paraId="0BAA6CC0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FD62337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10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511EC7E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«Перспективные топливные балансы»;</w:t>
            </w:r>
          </w:p>
        </w:tc>
      </w:tr>
      <w:tr w:rsidR="00575446" w:rsidRPr="00A92A3E" w14:paraId="5221CC44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41AC676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23C6600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«Оценка надежности теплоснабжения»;</w:t>
            </w:r>
          </w:p>
        </w:tc>
      </w:tr>
      <w:tr w:rsidR="00575446" w:rsidRPr="00A92A3E" w14:paraId="5A787041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75A6245E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1CE17EC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«Обоснование инвестиций в строительство, реконструкцию, техническое перевооружение и (или) модернизацию»;</w:t>
            </w:r>
          </w:p>
        </w:tc>
      </w:tr>
      <w:tr w:rsidR="00575446" w:rsidRPr="00A92A3E" w14:paraId="1D1EEBE7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9775E4E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5369CE5F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 xml:space="preserve">«Индикаторы развития систем теплоснабжения Городского округа </w:t>
            </w:r>
            <w:proofErr w:type="spellStart"/>
            <w:r w:rsidRPr="00A92A3E">
              <w:rPr>
                <w:color w:val="000000"/>
                <w:szCs w:val="26"/>
              </w:rPr>
              <w:t>Жатай</w:t>
            </w:r>
            <w:proofErr w:type="spellEnd"/>
            <w:r w:rsidRPr="00A92A3E">
              <w:rPr>
                <w:color w:val="000000"/>
                <w:szCs w:val="26"/>
              </w:rPr>
              <w:t>»;</w:t>
            </w:r>
          </w:p>
        </w:tc>
      </w:tr>
      <w:tr w:rsidR="00575446" w:rsidRPr="00A92A3E" w14:paraId="02D24825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464CCB25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B1A1633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«Ценовые (тарифные) последствия»;</w:t>
            </w:r>
          </w:p>
        </w:tc>
      </w:tr>
      <w:tr w:rsidR="00575446" w:rsidRPr="00A92A3E" w14:paraId="4426D31C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8266DF6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55554AE3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«Реестр единых теплоснабжающих организаций»;</w:t>
            </w:r>
          </w:p>
        </w:tc>
      </w:tr>
      <w:tr w:rsidR="00575446" w:rsidRPr="00A92A3E" w14:paraId="55489004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07DC18D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376F2AD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«Реестр мероприятий схемы теплоснабжения»;</w:t>
            </w:r>
          </w:p>
        </w:tc>
      </w:tr>
      <w:tr w:rsidR="00575446" w:rsidRPr="00A92A3E" w14:paraId="0DB996A3" w14:textId="77777777" w:rsidTr="003E00D7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BC9D9FE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69BCDEBB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«Замечания и предложения к проекту схемы теплоснабжения»;</w:t>
            </w:r>
          </w:p>
        </w:tc>
      </w:tr>
      <w:tr w:rsidR="00575446" w:rsidRPr="00A92A3E" w14:paraId="7B940616" w14:textId="77777777" w:rsidTr="003E00D7">
        <w:trPr>
          <w:trHeight w:val="483"/>
        </w:trPr>
        <w:tc>
          <w:tcPr>
            <w:tcW w:w="749" w:type="pct"/>
            <w:vMerge w:val="restart"/>
            <w:shd w:val="clear" w:color="auto" w:fill="auto"/>
            <w:vAlign w:val="center"/>
            <w:hideMark/>
          </w:tcPr>
          <w:p w14:paraId="23D49181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18</w:t>
            </w:r>
          </w:p>
        </w:tc>
        <w:tc>
          <w:tcPr>
            <w:tcW w:w="4251" w:type="pct"/>
            <w:vMerge w:val="restart"/>
            <w:shd w:val="clear" w:color="auto" w:fill="auto"/>
            <w:vAlign w:val="center"/>
            <w:hideMark/>
          </w:tcPr>
          <w:p w14:paraId="2CDED4BC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«Сводный том изменений, выполненных в доработанной и (или) актуализированной схеме теплоснабжения»;</w:t>
            </w:r>
          </w:p>
        </w:tc>
      </w:tr>
      <w:tr w:rsidR="00575446" w:rsidRPr="00A92A3E" w14:paraId="34BCDB69" w14:textId="77777777" w:rsidTr="003E00D7">
        <w:trPr>
          <w:trHeight w:val="483"/>
        </w:trPr>
        <w:tc>
          <w:tcPr>
            <w:tcW w:w="749" w:type="pct"/>
            <w:vMerge/>
            <w:vAlign w:val="center"/>
            <w:hideMark/>
          </w:tcPr>
          <w:p w14:paraId="78BA795E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24CF0343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575446" w:rsidRPr="00A92A3E" w14:paraId="3A9F3D87" w14:textId="77777777" w:rsidTr="003E00D7">
        <w:trPr>
          <w:trHeight w:val="483"/>
        </w:trPr>
        <w:tc>
          <w:tcPr>
            <w:tcW w:w="749" w:type="pct"/>
            <w:vMerge/>
            <w:vAlign w:val="center"/>
            <w:hideMark/>
          </w:tcPr>
          <w:p w14:paraId="4C3A1C37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6C595859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575446" w:rsidRPr="00A92A3E" w14:paraId="2AE4AE40" w14:textId="77777777" w:rsidTr="003E00D7">
        <w:trPr>
          <w:trHeight w:val="454"/>
        </w:trPr>
        <w:tc>
          <w:tcPr>
            <w:tcW w:w="749" w:type="pct"/>
            <w:vAlign w:val="center"/>
          </w:tcPr>
          <w:p w14:paraId="0A082CCD" w14:textId="77777777" w:rsidR="00575446" w:rsidRPr="00A92A3E" w:rsidRDefault="00575446" w:rsidP="003E00D7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Глава 19</w:t>
            </w:r>
          </w:p>
        </w:tc>
        <w:tc>
          <w:tcPr>
            <w:tcW w:w="4251" w:type="pct"/>
            <w:vAlign w:val="center"/>
          </w:tcPr>
          <w:p w14:paraId="76AB7642" w14:textId="77777777" w:rsidR="00575446" w:rsidRPr="00A92A3E" w:rsidRDefault="00575446" w:rsidP="003E00D7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A92A3E">
              <w:rPr>
                <w:color w:val="000000"/>
                <w:szCs w:val="26"/>
              </w:rPr>
              <w:t>«Оценка экологической безопасности теплоснабжения»</w:t>
            </w:r>
          </w:p>
        </w:tc>
      </w:tr>
    </w:tbl>
    <w:p w14:paraId="56BE025C" w14:textId="53141AE0" w:rsidR="00FE5242" w:rsidRPr="00A676F0" w:rsidRDefault="00FE5242" w:rsidP="00FE5242">
      <w:pPr>
        <w:pStyle w:val="0"/>
        <w:spacing w:before="0"/>
      </w:pPr>
      <w:bookmarkStart w:id="5" w:name="_Toc139374357"/>
      <w:bookmarkStart w:id="6" w:name="_Toc204595714"/>
      <w:bookmarkEnd w:id="4"/>
      <w:r w:rsidRPr="00A676F0">
        <w:lastRenderedPageBreak/>
        <w:t>Определения</w:t>
      </w:r>
      <w:bookmarkEnd w:id="5"/>
      <w:bookmarkEnd w:id="6"/>
    </w:p>
    <w:p w14:paraId="526D65E0" w14:textId="77777777" w:rsidR="00FE5242" w:rsidRPr="00A676F0" w:rsidRDefault="00FE5242" w:rsidP="00FE5242">
      <w:r w:rsidRPr="00A676F0">
        <w:t>В настоящей работе применяются следующие термины с соответствующими определениями:</w:t>
      </w:r>
    </w:p>
    <w:p w14:paraId="49EA3624" w14:textId="77777777" w:rsidR="00FE5242" w:rsidRPr="00A676F0" w:rsidRDefault="00FE5242" w:rsidP="00FE5242">
      <w:pPr>
        <w:pStyle w:val="aff"/>
        <w:spacing w:before="0" w:after="120"/>
        <w:jc w:val="left"/>
      </w:pPr>
      <w:r w:rsidRPr="00A676F0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17"/>
        <w:gridCol w:w="6728"/>
      </w:tblGrid>
      <w:tr w:rsidR="00FE5242" w:rsidRPr="00CA652F" w14:paraId="658B00CF" w14:textId="77777777" w:rsidTr="00FE5242">
        <w:trPr>
          <w:cantSplit/>
          <w:trHeight w:val="20"/>
          <w:tblHeader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96A6" w14:textId="77777777" w:rsidR="00FE5242" w:rsidRPr="00A676F0" w:rsidRDefault="00FE5242" w:rsidP="003E00D7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A676F0">
              <w:rPr>
                <w:b/>
                <w:bCs/>
                <w:color w:val="000000"/>
                <w:sz w:val="22"/>
              </w:rPr>
              <w:t>Термины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43E7" w14:textId="77777777" w:rsidR="00FE5242" w:rsidRPr="00A676F0" w:rsidRDefault="00FE5242" w:rsidP="003E00D7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A676F0">
              <w:rPr>
                <w:b/>
                <w:bCs/>
                <w:color w:val="000000"/>
                <w:sz w:val="22"/>
              </w:rPr>
              <w:t>Определения</w:t>
            </w:r>
          </w:p>
        </w:tc>
      </w:tr>
      <w:tr w:rsidR="00FE5242" w:rsidRPr="00CA652F" w14:paraId="4EB886BA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AE3D6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 xml:space="preserve">Теплоснабжение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34C07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Обеспечение потребителей тепловой энергии, теплоносителем, в том числе поддержание мощности</w:t>
            </w:r>
          </w:p>
        </w:tc>
      </w:tr>
      <w:tr w:rsidR="00FE5242" w:rsidRPr="00CA652F" w14:paraId="53B4834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573C6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Система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437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 xml:space="preserve">Совокупность источников тепловой энергии и </w:t>
            </w:r>
            <w:proofErr w:type="spellStart"/>
            <w:r w:rsidRPr="00A676F0">
              <w:rPr>
                <w:rFonts w:eastAsia="Calibri"/>
                <w:color w:val="000000"/>
                <w:sz w:val="22"/>
              </w:rPr>
              <w:t>теплопотребляющих</w:t>
            </w:r>
            <w:proofErr w:type="spellEnd"/>
            <w:r w:rsidRPr="00A676F0">
              <w:rPr>
                <w:rFonts w:eastAsia="Calibri"/>
                <w:color w:val="000000"/>
                <w:sz w:val="22"/>
              </w:rPr>
              <w:t xml:space="preserve"> установок, технологически соединенных тепловыми сетями</w:t>
            </w:r>
          </w:p>
        </w:tc>
      </w:tr>
      <w:tr w:rsidR="00FE5242" w:rsidRPr="00CA652F" w14:paraId="7D64ECC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FA1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 xml:space="preserve">Источник тепловой энергии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3CA4F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Устройство, предназначенное для производства тепловой энергии</w:t>
            </w:r>
          </w:p>
        </w:tc>
      </w:tr>
      <w:tr w:rsidR="00FE5242" w:rsidRPr="00CA652F" w14:paraId="012841D9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C4AF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Тепловая сеть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5847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      </w:r>
            <w:proofErr w:type="spellStart"/>
            <w:r w:rsidRPr="00A676F0">
              <w:rPr>
                <w:rFonts w:eastAsia="Calibri"/>
                <w:color w:val="000000"/>
                <w:sz w:val="22"/>
              </w:rPr>
              <w:t>теплопотребляющих</w:t>
            </w:r>
            <w:proofErr w:type="spellEnd"/>
            <w:r w:rsidRPr="00A676F0">
              <w:rPr>
                <w:rFonts w:eastAsia="Calibri"/>
                <w:color w:val="000000"/>
                <w:sz w:val="22"/>
              </w:rPr>
              <w:t xml:space="preserve"> установок</w:t>
            </w:r>
          </w:p>
        </w:tc>
      </w:tr>
      <w:tr w:rsidR="00FE5242" w:rsidRPr="00CA652F" w14:paraId="5FDB641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2C92C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Тепловая мощность (далее — мощность)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C5E53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FE5242" w:rsidRPr="00CA652F" w14:paraId="09416C1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C8279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 xml:space="preserve">Тепловая нагрузка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66945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FE5242" w:rsidRPr="00CA652F" w14:paraId="0E05E52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50A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Потребитель тепловой энергии (далее потребитель)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FB7AA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 xml:space="preserve"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      </w:r>
            <w:proofErr w:type="spellStart"/>
            <w:r w:rsidRPr="00A676F0">
              <w:rPr>
                <w:rFonts w:eastAsia="Calibri"/>
                <w:color w:val="000000"/>
                <w:sz w:val="22"/>
              </w:rPr>
              <w:t>теплопотребляющих</w:t>
            </w:r>
            <w:proofErr w:type="spellEnd"/>
            <w:r w:rsidRPr="00A676F0">
              <w:rPr>
                <w:rFonts w:eastAsia="Calibri"/>
                <w:color w:val="000000"/>
                <w:sz w:val="22"/>
              </w:rPr>
              <w:t xml:space="preserve"> установках либо для оказания коммунальных услуг в части горячего водоснабжения и отопления</w:t>
            </w:r>
          </w:p>
        </w:tc>
      </w:tr>
      <w:tr w:rsidR="00FE5242" w:rsidRPr="00CA652F" w14:paraId="7A87199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4CE54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proofErr w:type="spellStart"/>
            <w:r w:rsidRPr="00A676F0">
              <w:rPr>
                <w:color w:val="000000"/>
                <w:sz w:val="22"/>
              </w:rPr>
              <w:t>Теплопотребляющая</w:t>
            </w:r>
            <w:proofErr w:type="spellEnd"/>
            <w:r w:rsidRPr="00A676F0">
              <w:rPr>
                <w:color w:val="000000"/>
                <w:sz w:val="22"/>
              </w:rPr>
              <w:t xml:space="preserve"> установка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3917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Устройство, предназначенное для использования тепловой энергии, теплоносителя для нужд потребителя тепловой энергии</w:t>
            </w:r>
          </w:p>
        </w:tc>
      </w:tr>
      <w:tr w:rsidR="00FE5242" w:rsidRPr="00CA652F" w14:paraId="296CBD7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EC2C1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Теплоснабжающая организация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21F70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CA652F" w14:paraId="59DB0B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C62E8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 xml:space="preserve">Теплосетевая организация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3A5F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color w:val="000000"/>
                <w:sz w:val="22"/>
              </w:rPr>
              <w:t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CA652F" w14:paraId="3F9AD61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3E8EF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Зона действия системы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BF24A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FE5242" w:rsidRPr="00CA652F" w14:paraId="35139CA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84E6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Зона действия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37E8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</w:t>
            </w:r>
          </w:p>
        </w:tc>
      </w:tr>
      <w:tr w:rsidR="00FE5242" w:rsidRPr="00CA652F" w14:paraId="72BF2AB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D25D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Установленная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1A14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</w:t>
            </w:r>
          </w:p>
        </w:tc>
      </w:tr>
      <w:tr w:rsidR="00FE5242" w:rsidRPr="00CA652F" w14:paraId="2116334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7545A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lastRenderedPageBreak/>
              <w:t>Располагаемая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C375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</w:t>
            </w:r>
          </w:p>
        </w:tc>
      </w:tr>
      <w:tr w:rsidR="00FE5242" w:rsidRPr="00CA652F" w14:paraId="30CBB9E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9E11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Мощность источника тепловой энергии нетто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E09D3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</w:t>
            </w:r>
          </w:p>
        </w:tc>
      </w:tr>
      <w:tr w:rsidR="00FE5242" w:rsidRPr="00CA652F" w14:paraId="6EBD5553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762A8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Теплосетевые объекты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0800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 xml:space="preserve">Объекты, входящие в состав тепловой сети и обеспечивающие передачу тепловой энергии от источника тепловой энергии до </w:t>
            </w:r>
            <w:proofErr w:type="spellStart"/>
            <w:r w:rsidRPr="00A676F0">
              <w:rPr>
                <w:rFonts w:eastAsia="Arial"/>
                <w:color w:val="000000"/>
                <w:sz w:val="22"/>
                <w:lang w:eastAsia="ar-SA"/>
              </w:rPr>
              <w:t>теплопотребляющих</w:t>
            </w:r>
            <w:proofErr w:type="spellEnd"/>
            <w:r w:rsidRPr="00A676F0">
              <w:rPr>
                <w:rFonts w:eastAsia="Arial"/>
                <w:color w:val="000000"/>
                <w:sz w:val="22"/>
                <w:lang w:eastAsia="ar-SA"/>
              </w:rPr>
              <w:t xml:space="preserve"> установок потребителей тепловой энергии</w:t>
            </w:r>
          </w:p>
        </w:tc>
      </w:tr>
      <w:tr w:rsidR="00FE5242" w:rsidRPr="00CA652F" w14:paraId="4043C21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F52DA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A5F38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установленная по границам административно-территориальных единиц</w:t>
            </w:r>
          </w:p>
        </w:tc>
      </w:tr>
      <w:tr w:rsidR="00FE5242" w:rsidRPr="00CA652F" w14:paraId="1BBD7BF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97833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Расчетный 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4E478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</w:tc>
      </w:tr>
      <w:tr w:rsidR="00FE5242" w:rsidRPr="00CA652F" w14:paraId="4673A2D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91E7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Местные виды топлива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390B7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Топливные ресурсы, использование которых потенциально возможно в районах (территориях) их образования, производства, добычи (торф и продукты его переработки, попутный газ, отходы деревообработки, отходы сельскохозяйственной деятельности, отходы производства и потребления, в том числе твердые коммунальные отходы, и иные виды топливных ресурсов), экономическая эффективность потребления которых ограничена районами (территориями) их происхождения</w:t>
            </w:r>
          </w:p>
        </w:tc>
      </w:tr>
      <w:tr w:rsidR="00FE5242" w:rsidRPr="00CA652F" w14:paraId="683D8D10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A3DD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Расчетная тепловая нагрузка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D3100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</w:t>
            </w:r>
          </w:p>
        </w:tc>
      </w:tr>
      <w:tr w:rsidR="00FE5242" w:rsidRPr="00CA652F" w14:paraId="3262B0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98445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Базовый период актуализации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3FC4C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Год, предшествующий году, в котором подлежит утверждению актуализированная схема теплоснабжения поселения, городского округа, города федерального значения</w:t>
            </w:r>
          </w:p>
        </w:tc>
      </w:tr>
      <w:tr w:rsidR="00FE5242" w:rsidRPr="00CA652F" w14:paraId="0F37CE1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9E4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Энергетические характеристики тепловых сетей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D663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</w:t>
            </w:r>
          </w:p>
        </w:tc>
      </w:tr>
      <w:tr w:rsidR="00FE5242" w:rsidRPr="00CA652F" w14:paraId="2B6AB03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D87E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Топливный баланс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4F2F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</w:t>
            </w:r>
          </w:p>
        </w:tc>
      </w:tr>
      <w:tr w:rsidR="00FE5242" w:rsidRPr="00CA652F" w14:paraId="506484D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613C7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t>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19A2E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Сумма произведений значений наружных диаметров трубопроводов отдельных участков тепловой сети и длины этих участков</w:t>
            </w:r>
          </w:p>
        </w:tc>
      </w:tr>
      <w:tr w:rsidR="00FE5242" w:rsidRPr="00CA652F" w14:paraId="2F7F302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A0E4B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color w:val="000000"/>
                <w:sz w:val="22"/>
              </w:rPr>
              <w:lastRenderedPageBreak/>
              <w:t>Удельная 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31E54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Отношение материальной характеристики тепловой сети к тепловой нагрузке потребителей, присоединенных к этой тепловой сети</w:t>
            </w:r>
          </w:p>
        </w:tc>
      </w:tr>
      <w:tr w:rsidR="00FE5242" w:rsidRPr="00CA652F" w14:paraId="1E1A3BF8" w14:textId="77777777" w:rsidTr="00FE5242">
        <w:trPr>
          <w:cantSplit/>
          <w:trHeight w:val="20"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B4B0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Calibri"/>
                <w:snapToGrid w:val="0"/>
                <w:color w:val="000000"/>
                <w:sz w:val="22"/>
              </w:rPr>
              <w:t>Средневзвешенная плотность тепловой нагрузки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E9516" w14:textId="77777777" w:rsidR="00FE5242" w:rsidRPr="00A676F0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676F0">
              <w:rPr>
                <w:rFonts w:eastAsia="Arial"/>
                <w:color w:val="000000"/>
                <w:sz w:val="22"/>
                <w:lang w:eastAsia="ar-SA"/>
              </w:rPr>
              <w:t>Отношение тепловой нагрузки потребителей тепловой энергии к площади территории, на которой располагаются объекты потребления тепловой энергии указанных потребителей, определяемое для каждого расчетного элемента территориального деления, зоны действия каждого источника тепловой энергии, каждой системы теплоснабжения и в целом по поселению, городскому округу, городу федерального значения в соответствии с методическими указаниями по разработке схем теплоснабжения.</w:t>
            </w:r>
          </w:p>
        </w:tc>
      </w:tr>
    </w:tbl>
    <w:p w14:paraId="3B2EF278" w14:textId="62256031" w:rsidR="00877308" w:rsidRDefault="00877308" w:rsidP="00877308">
      <w:pPr>
        <w:ind w:firstLine="0"/>
        <w:rPr>
          <w:highlight w:val="yellow"/>
        </w:rPr>
      </w:pPr>
    </w:p>
    <w:p w14:paraId="4EE81F0D" w14:textId="77777777" w:rsidR="00877308" w:rsidRDefault="00877308" w:rsidP="00FE5242">
      <w:pPr>
        <w:rPr>
          <w:highlight w:val="yellow"/>
        </w:rPr>
        <w:sectPr w:rsidR="00877308" w:rsidSect="00917E27">
          <w:footerReference w:type="first" r:id="rId14"/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021162A8" w14:textId="77777777" w:rsidR="00FE5242" w:rsidRPr="00A676F0" w:rsidRDefault="00FE5242" w:rsidP="00FE5242">
      <w:pPr>
        <w:pStyle w:val="0"/>
        <w:pageBreakBefore/>
        <w:spacing w:before="0"/>
      </w:pPr>
      <w:bookmarkStart w:id="7" w:name="_Toc27326801"/>
      <w:bookmarkStart w:id="8" w:name="_Toc139374358"/>
      <w:bookmarkStart w:id="9" w:name="_Toc204595715"/>
      <w:r w:rsidRPr="00A676F0">
        <w:lastRenderedPageBreak/>
        <w:t>Перечень принятых обозначений</w:t>
      </w:r>
      <w:bookmarkEnd w:id="7"/>
      <w:bookmarkEnd w:id="8"/>
      <w:bookmarkEnd w:id="9"/>
    </w:p>
    <w:p w14:paraId="70027389" w14:textId="77777777" w:rsidR="00FE5242" w:rsidRPr="00715FDD" w:rsidRDefault="00FE5242" w:rsidP="00FE5242">
      <w:r w:rsidRPr="00715FDD">
        <w:t>В настоящей работе применяются следующие сокращенные обозначения:</w:t>
      </w:r>
    </w:p>
    <w:p w14:paraId="29174AEE" w14:textId="77777777" w:rsidR="00FE5242" w:rsidRPr="00715FDD" w:rsidRDefault="00FE5242" w:rsidP="00FE5242">
      <w:pPr>
        <w:pStyle w:val="aff"/>
        <w:spacing w:before="0" w:after="120"/>
        <w:jc w:val="left"/>
      </w:pPr>
      <w:r w:rsidRPr="00715FDD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86"/>
        <w:gridCol w:w="2738"/>
        <w:gridCol w:w="5521"/>
      </w:tblGrid>
      <w:tr w:rsidR="00FE5242" w:rsidRPr="00715FDD" w14:paraId="7990290F" w14:textId="77777777" w:rsidTr="003E00D7">
        <w:trPr>
          <w:trHeight w:val="285"/>
          <w:tblHeader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3FD1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715FDD">
              <w:rPr>
                <w:b/>
                <w:bCs/>
                <w:color w:val="000000"/>
                <w:sz w:val="22"/>
              </w:rPr>
              <w:t>№ п/п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40D32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715FDD">
              <w:rPr>
                <w:b/>
                <w:bCs/>
                <w:color w:val="000000"/>
                <w:sz w:val="22"/>
              </w:rPr>
              <w:t>Сокращение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E998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715FDD">
              <w:rPr>
                <w:b/>
                <w:bCs/>
                <w:color w:val="000000"/>
                <w:sz w:val="22"/>
              </w:rPr>
              <w:t>Пояснение</w:t>
            </w:r>
          </w:p>
        </w:tc>
      </w:tr>
      <w:tr w:rsidR="00FE5242" w:rsidRPr="00715FDD" w14:paraId="05CE600A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112C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38E0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БМК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CF34B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proofErr w:type="spellStart"/>
            <w:r w:rsidRPr="00715FDD">
              <w:rPr>
                <w:color w:val="000000"/>
                <w:sz w:val="22"/>
              </w:rPr>
              <w:t>Блочно</w:t>
            </w:r>
            <w:proofErr w:type="spellEnd"/>
            <w:r w:rsidRPr="00715FDD">
              <w:rPr>
                <w:color w:val="000000"/>
                <w:sz w:val="22"/>
              </w:rPr>
              <w:t>-модульная котельная</w:t>
            </w:r>
          </w:p>
        </w:tc>
      </w:tr>
      <w:tr w:rsidR="00FE5242" w:rsidRPr="00715FDD" w14:paraId="6FBFD840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7004D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36B4F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ВПУ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8674E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Водоподготовительная установка</w:t>
            </w:r>
          </w:p>
        </w:tc>
      </w:tr>
      <w:tr w:rsidR="00FE5242" w:rsidRPr="00715FDD" w14:paraId="0D4BD702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802F1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9C69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ГВС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E3F36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Горячее водоснабжение</w:t>
            </w:r>
          </w:p>
        </w:tc>
      </w:tr>
      <w:tr w:rsidR="00FE5242" w:rsidRPr="00715FDD" w14:paraId="20346FC4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419C8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DCE05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ЕТО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570C7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Единая теплоснабжающая организация</w:t>
            </w:r>
          </w:p>
        </w:tc>
      </w:tr>
      <w:tr w:rsidR="00FE5242" w:rsidRPr="00715FDD" w14:paraId="0A019F23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07425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45CED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ЗАТО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AD64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Закрытое территориальное образование</w:t>
            </w:r>
          </w:p>
        </w:tc>
      </w:tr>
      <w:tr w:rsidR="00FE5242" w:rsidRPr="00715FDD" w14:paraId="719D74B5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2B1F7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25009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ИП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5341F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Инвестиционная программа</w:t>
            </w:r>
          </w:p>
        </w:tc>
      </w:tr>
      <w:tr w:rsidR="00FE5242" w:rsidRPr="00715FDD" w14:paraId="1F766AF0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32FE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8268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ИТП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7CE69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Индивидуальный тепловой пункт</w:t>
            </w:r>
          </w:p>
        </w:tc>
      </w:tr>
      <w:tr w:rsidR="00FE5242" w:rsidRPr="00715FDD" w14:paraId="3629146B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13608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29743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МК, КМ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D4B0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Муниципальная котельная</w:t>
            </w:r>
          </w:p>
        </w:tc>
      </w:tr>
      <w:tr w:rsidR="00FE5242" w:rsidRPr="00715FDD" w14:paraId="696A6B7A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1145A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6A57A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МУП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6F88F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Муниципальное унитарное предприятие</w:t>
            </w:r>
          </w:p>
        </w:tc>
      </w:tr>
      <w:tr w:rsidR="00FE5242" w:rsidRPr="00715FDD" w14:paraId="4D95F533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A1158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837A2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НВВ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B1373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Необходимая валовая выручка</w:t>
            </w:r>
          </w:p>
        </w:tc>
      </w:tr>
      <w:tr w:rsidR="00FE5242" w:rsidRPr="00715FDD" w14:paraId="72F7D428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C77E1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97C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НДС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D969C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Налог на добавленную стоимость</w:t>
            </w:r>
          </w:p>
        </w:tc>
      </w:tr>
      <w:tr w:rsidR="00FE5242" w:rsidRPr="00715FDD" w14:paraId="3DCB7FB3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2FB8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8C476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5A8DA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Неснижаемый нормативный запас топлива</w:t>
            </w:r>
          </w:p>
        </w:tc>
      </w:tr>
      <w:tr w:rsidR="00FE5242" w:rsidRPr="00715FDD" w14:paraId="5B0B525D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EBAF6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74D67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40AE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Насосная станция</w:t>
            </w:r>
          </w:p>
        </w:tc>
      </w:tr>
      <w:tr w:rsidR="00FE5242" w:rsidRPr="00715FDD" w14:paraId="3BE39759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39D1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D628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НТД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B3B8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Нормативная техническая документация</w:t>
            </w:r>
          </w:p>
        </w:tc>
      </w:tr>
      <w:tr w:rsidR="00FE5242" w:rsidRPr="00715FDD" w14:paraId="144DED6B" w14:textId="77777777" w:rsidTr="00DA67D1">
        <w:trPr>
          <w:trHeight w:val="285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14C4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3581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НЭЗТ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C06D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Нормативный эксплуатационный запас основного или резервного видов топлива</w:t>
            </w:r>
          </w:p>
        </w:tc>
      </w:tr>
      <w:tr w:rsidR="00FE5242" w:rsidRPr="00715FDD" w14:paraId="0254222D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9D0D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E10C4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ОВ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5F350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Отопление и вентиляция</w:t>
            </w:r>
          </w:p>
        </w:tc>
      </w:tr>
      <w:tr w:rsidR="00FE5242" w:rsidRPr="00715FDD" w14:paraId="34ADF57D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FD137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A2604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ОНЗТ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13BBF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Общий нормативный запас топлива</w:t>
            </w:r>
          </w:p>
        </w:tc>
      </w:tr>
      <w:tr w:rsidR="00FE5242" w:rsidRPr="00715FDD" w14:paraId="4433245D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F93D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7EB1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ПИР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188A0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Проектные и изыскательские работы</w:t>
            </w:r>
          </w:p>
        </w:tc>
      </w:tr>
      <w:tr w:rsidR="00FE5242" w:rsidRPr="00715FDD" w14:paraId="65C562DB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6CD23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19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8B14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4AFB4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proofErr w:type="spellStart"/>
            <w:r w:rsidRPr="00715FDD">
              <w:rPr>
                <w:color w:val="000000"/>
                <w:sz w:val="22"/>
              </w:rPr>
              <w:t>Повысительно</w:t>
            </w:r>
            <w:proofErr w:type="spellEnd"/>
            <w:r w:rsidRPr="00715FDD">
              <w:rPr>
                <w:color w:val="000000"/>
                <w:sz w:val="22"/>
              </w:rPr>
              <w:t>-насосная станция</w:t>
            </w:r>
          </w:p>
        </w:tc>
      </w:tr>
      <w:tr w:rsidR="00FE5242" w:rsidRPr="00715FDD" w14:paraId="6538A642" w14:textId="77777777" w:rsidTr="00DA67D1">
        <w:trPr>
          <w:trHeight w:val="26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5CEC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FC31F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ПП РФ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D39A0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Постановление Правительства Российской Федерации</w:t>
            </w:r>
          </w:p>
        </w:tc>
      </w:tr>
      <w:tr w:rsidR="00FE5242" w:rsidRPr="00715FDD" w14:paraId="6B39131B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F2AFC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ECC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9337C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Пенополиуретан</w:t>
            </w:r>
          </w:p>
        </w:tc>
      </w:tr>
      <w:tr w:rsidR="00FE5242" w:rsidRPr="00715FDD" w14:paraId="23AB7C15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EE4B4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88476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СМР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E901D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Строительно-монтажные работы</w:t>
            </w:r>
          </w:p>
        </w:tc>
      </w:tr>
      <w:tr w:rsidR="00FE5242" w:rsidRPr="00715FDD" w14:paraId="1007B415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F96A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0B6E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СЦТ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77671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Система централизованного теплоснабжения</w:t>
            </w:r>
          </w:p>
        </w:tc>
      </w:tr>
      <w:tr w:rsidR="00FE5242" w:rsidRPr="00715FDD" w14:paraId="07CD5BC9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33BE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1B6A5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ТЭ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8C1BE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Тепловая энергия</w:t>
            </w:r>
          </w:p>
        </w:tc>
      </w:tr>
      <w:tr w:rsidR="00FE5242" w:rsidRPr="00715FDD" w14:paraId="58CFF62D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6E59D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3AFB1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ХВО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81CA7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Химводоочистка</w:t>
            </w:r>
          </w:p>
        </w:tc>
      </w:tr>
      <w:tr w:rsidR="00FE5242" w:rsidRPr="00715FDD" w14:paraId="213C1EDF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40F70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11587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ХВП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3ADB7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proofErr w:type="spellStart"/>
            <w:r w:rsidRPr="00715FDD">
              <w:rPr>
                <w:color w:val="000000"/>
                <w:sz w:val="22"/>
              </w:rPr>
              <w:t>Химводоподготовка</w:t>
            </w:r>
            <w:proofErr w:type="spellEnd"/>
          </w:p>
        </w:tc>
      </w:tr>
      <w:tr w:rsidR="00FE5242" w:rsidRPr="00715FDD" w14:paraId="0E7ED26F" w14:textId="77777777" w:rsidTr="003E00D7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91F3D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032EA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ЦТП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06FD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Центральный тепловой пункт</w:t>
            </w:r>
          </w:p>
        </w:tc>
      </w:tr>
      <w:tr w:rsidR="00FE5242" w:rsidRPr="00715FDD" w14:paraId="4E9C445B" w14:textId="77777777" w:rsidTr="003E00D7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B9A7B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28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3653" w14:textId="77777777" w:rsidR="00FE5242" w:rsidRPr="00715FDD" w:rsidRDefault="00FE5242" w:rsidP="003E00D7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ЭМ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FF98" w14:textId="77777777" w:rsidR="00FE5242" w:rsidRPr="00715FDD" w:rsidRDefault="00FE5242" w:rsidP="003E00D7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 xml:space="preserve">Электронная модель системы теплоснабжения </w:t>
            </w:r>
          </w:p>
        </w:tc>
      </w:tr>
      <w:tr w:rsidR="00575446" w:rsidRPr="00715FDD" w14:paraId="392D456C" w14:textId="77777777" w:rsidTr="003E00D7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7449A" w14:textId="77777777" w:rsidR="00575446" w:rsidRPr="00715FDD" w:rsidRDefault="00575446" w:rsidP="00575446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715FDD">
              <w:rPr>
                <w:color w:val="000000"/>
                <w:sz w:val="22"/>
              </w:rPr>
              <w:t>29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FB737" w14:textId="5BB53E56" w:rsidR="00575446" w:rsidRPr="00715FDD" w:rsidRDefault="00575446" w:rsidP="00575446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A92A3E">
              <w:rPr>
                <w:color w:val="000000"/>
                <w:sz w:val="22"/>
              </w:rPr>
              <w:t>ГО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488B4" w14:textId="59D5B3EB" w:rsidR="00575446" w:rsidRPr="00715FDD" w:rsidRDefault="00575446" w:rsidP="00575446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A92A3E">
              <w:rPr>
                <w:color w:val="000000"/>
                <w:sz w:val="22"/>
              </w:rPr>
              <w:t>Городской округ</w:t>
            </w:r>
          </w:p>
        </w:tc>
      </w:tr>
    </w:tbl>
    <w:p w14:paraId="36F6AC1E" w14:textId="7D0CC99C" w:rsidR="00FE5242" w:rsidRPr="00715FDD" w:rsidRDefault="00FE5242" w:rsidP="00FE5242">
      <w:pPr>
        <w:ind w:firstLine="0"/>
      </w:pPr>
    </w:p>
    <w:p w14:paraId="6E9F5F94" w14:textId="77777777" w:rsidR="00FE5242" w:rsidRDefault="00FE5242" w:rsidP="00FE5242">
      <w:pPr>
        <w:rPr>
          <w:highlight w:val="yellow"/>
        </w:rPr>
        <w:sectPr w:rsidR="00FE5242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5E19424A" w14:textId="307803CD" w:rsidR="00FE5242" w:rsidRPr="00575446" w:rsidRDefault="006A4103" w:rsidP="006A4103">
      <w:pPr>
        <w:pStyle w:val="1"/>
      </w:pPr>
      <w:bookmarkStart w:id="10" w:name="_Toc204595716"/>
      <w:r w:rsidRPr="00575446">
        <w:lastRenderedPageBreak/>
        <w:t>ОЦЕНКА НАДЕЖНОСТИ ТЕПЛОСНАБЖЕНИЯ</w:t>
      </w:r>
      <w:bookmarkEnd w:id="10"/>
    </w:p>
    <w:p w14:paraId="46D21F97" w14:textId="1494D79E" w:rsidR="006A4103" w:rsidRPr="00575446" w:rsidRDefault="006A4103" w:rsidP="006A4103">
      <w:pPr>
        <w:pStyle w:val="20"/>
      </w:pPr>
      <w:bookmarkStart w:id="11" w:name="_Toc204595717"/>
      <w:r w:rsidRPr="00575446">
        <w:t>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11"/>
    </w:p>
    <w:p w14:paraId="2B781672" w14:textId="77777777" w:rsidR="00575446" w:rsidRPr="00575446" w:rsidRDefault="00575446" w:rsidP="00575446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575446">
        <w:rPr>
          <w:rFonts w:eastAsia="Times New Roman" w:cs="Times New Roman"/>
          <w:szCs w:val="20"/>
          <w:lang w:eastAsia="ru-RU"/>
        </w:rPr>
        <w:t xml:space="preserve">Обработка данных об отказах теплопроводов каждой системы теплоснабжения, расчеты значений частоты отказов (потоков отказов) участков тепловых сетей выполняются методами, нормированными пунктом П 18.2 (подпункты П 18.2.4–П 18.2.6) приложения 18 приказа </w:t>
      </w:r>
      <w:proofErr w:type="spellStart"/>
      <w:r w:rsidRPr="00575446">
        <w:rPr>
          <w:rFonts w:eastAsia="Times New Roman" w:cs="Times New Roman"/>
          <w:szCs w:val="20"/>
          <w:lang w:eastAsia="ru-RU"/>
        </w:rPr>
        <w:t>Минэнрго</w:t>
      </w:r>
      <w:proofErr w:type="spellEnd"/>
      <w:r w:rsidRPr="00575446">
        <w:rPr>
          <w:rFonts w:eastAsia="Times New Roman" w:cs="Times New Roman"/>
          <w:szCs w:val="20"/>
          <w:lang w:eastAsia="ru-RU"/>
        </w:rPr>
        <w:t xml:space="preserve"> № 212 «Методические указания по разработке схем теплоснабжения» от 05.03.2019 г.</w:t>
      </w:r>
    </w:p>
    <w:p w14:paraId="3901E0F7" w14:textId="77777777" w:rsidR="00575446" w:rsidRPr="0076397B" w:rsidRDefault="00575446" w:rsidP="00575446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575446">
        <w:rPr>
          <w:rFonts w:eastAsia="Times New Roman" w:cs="Times New Roman"/>
          <w:szCs w:val="20"/>
          <w:lang w:eastAsia="ru-RU"/>
        </w:rPr>
        <w:t>Результаты обработки данных об отказах участков тепловых сетей, а также расчета численных значений частоты и потоков отказов участков</w:t>
      </w:r>
      <w:r w:rsidRPr="0076397B">
        <w:rPr>
          <w:rFonts w:eastAsia="Times New Roman" w:cs="Times New Roman"/>
          <w:szCs w:val="20"/>
          <w:lang w:eastAsia="ru-RU"/>
        </w:rPr>
        <w:t xml:space="preserve"> тепловых сетей в каждой системе теплосна</w:t>
      </w:r>
      <w:r>
        <w:rPr>
          <w:rFonts w:eastAsia="Times New Roman" w:cs="Times New Roman"/>
          <w:szCs w:val="20"/>
          <w:lang w:eastAsia="ru-RU"/>
        </w:rPr>
        <w:t>бжения, представлены в таблице ниже.</w:t>
      </w:r>
    </w:p>
    <w:p w14:paraId="69BCDB69" w14:textId="77777777" w:rsidR="00575446" w:rsidRDefault="00575446" w:rsidP="006A4103">
      <w:pPr>
        <w:sectPr w:rsidR="0057544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0DEEE28F" w14:textId="689A29E8" w:rsidR="00575446" w:rsidRDefault="00575446" w:rsidP="00575446">
      <w:pPr>
        <w:pStyle w:val="6"/>
      </w:pPr>
      <w:r>
        <w:lastRenderedPageBreak/>
        <w:t>Результаты оценки показателей надежности системы теплоснабжения ГО «</w:t>
      </w:r>
      <w:proofErr w:type="spellStart"/>
      <w:r>
        <w:t>Жатай</w:t>
      </w:r>
      <w:proofErr w:type="spellEnd"/>
      <w:r>
        <w:t>»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24"/>
        <w:gridCol w:w="1999"/>
        <w:gridCol w:w="1026"/>
        <w:gridCol w:w="1579"/>
        <w:gridCol w:w="1789"/>
        <w:gridCol w:w="1789"/>
        <w:gridCol w:w="1682"/>
        <w:gridCol w:w="1114"/>
        <w:gridCol w:w="1670"/>
        <w:gridCol w:w="1422"/>
      </w:tblGrid>
      <w:tr w:rsidR="00575446" w:rsidRPr="00575446" w14:paraId="2173F91C" w14:textId="77777777" w:rsidTr="00575446">
        <w:trPr>
          <w:trHeight w:val="20"/>
          <w:tblHeader/>
        </w:trPr>
        <w:tc>
          <w:tcPr>
            <w:tcW w:w="5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223A1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Наименование начала участка</w:t>
            </w:r>
          </w:p>
        </w:tc>
        <w:tc>
          <w:tcPr>
            <w:tcW w:w="63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DC2C9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Наименование конца участка</w:t>
            </w:r>
          </w:p>
        </w:tc>
        <w:tc>
          <w:tcPr>
            <w:tcW w:w="3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6770F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Длина участка, м</w:t>
            </w:r>
          </w:p>
        </w:tc>
        <w:tc>
          <w:tcPr>
            <w:tcW w:w="5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22C5A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Внутренний диаметр трубопровода, м</w:t>
            </w:r>
          </w:p>
        </w:tc>
        <w:tc>
          <w:tcPr>
            <w:tcW w:w="57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C517C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Время восстановления, ч</w:t>
            </w:r>
          </w:p>
        </w:tc>
        <w:tc>
          <w:tcPr>
            <w:tcW w:w="57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EFC42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Интенсивность восстановления, 1/ч</w:t>
            </w:r>
          </w:p>
        </w:tc>
        <w:tc>
          <w:tcPr>
            <w:tcW w:w="53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02D58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Интенсивность отказов, 1/(км*ч)</w:t>
            </w:r>
          </w:p>
        </w:tc>
        <w:tc>
          <w:tcPr>
            <w:tcW w:w="35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E859BE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Поток отказов, 1/ч</w:t>
            </w:r>
          </w:p>
        </w:tc>
        <w:tc>
          <w:tcPr>
            <w:tcW w:w="53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C7A084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 xml:space="preserve">Относительное кол. </w:t>
            </w:r>
            <w:proofErr w:type="spellStart"/>
            <w:r w:rsidRPr="00575446">
              <w:rPr>
                <w:b/>
              </w:rPr>
              <w:t>отключ</w:t>
            </w:r>
            <w:proofErr w:type="spellEnd"/>
            <w:r w:rsidRPr="00575446">
              <w:rPr>
                <w:b/>
              </w:rPr>
              <w:t>. нагрузки</w:t>
            </w:r>
          </w:p>
        </w:tc>
        <w:tc>
          <w:tcPr>
            <w:tcW w:w="45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65E7A2" w14:textId="77777777" w:rsidR="00575446" w:rsidRPr="00575446" w:rsidRDefault="00575446" w:rsidP="00575446">
            <w:pPr>
              <w:pStyle w:val="a4"/>
              <w:rPr>
                <w:b/>
              </w:rPr>
            </w:pPr>
            <w:r w:rsidRPr="00575446">
              <w:rPr>
                <w:b/>
              </w:rPr>
              <w:t>Вероятность отказа</w:t>
            </w:r>
          </w:p>
        </w:tc>
      </w:tr>
      <w:tr w:rsidR="00575446" w:rsidRPr="00575446" w14:paraId="7A2DB60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8770B" w14:textId="77777777" w:rsidR="00575446" w:rsidRPr="00575446" w:rsidRDefault="00575446" w:rsidP="00575446">
            <w:pPr>
              <w:pStyle w:val="a4"/>
            </w:pPr>
            <w:r w:rsidRPr="00575446">
              <w:t>Котельная №1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BD2F7" w14:textId="77777777" w:rsidR="00575446" w:rsidRPr="00575446" w:rsidRDefault="00575446" w:rsidP="00575446">
            <w:pPr>
              <w:pStyle w:val="a4"/>
            </w:pPr>
            <w:r w:rsidRPr="00575446">
              <w:t>Задв.10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90BD8" w14:textId="77777777" w:rsidR="00575446" w:rsidRPr="00575446" w:rsidRDefault="00575446" w:rsidP="00575446">
            <w:pPr>
              <w:pStyle w:val="a4"/>
            </w:pPr>
            <w:r w:rsidRPr="00575446">
              <w:t>13,85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84D90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45CF6" w14:textId="77777777" w:rsidR="00575446" w:rsidRPr="00575446" w:rsidRDefault="00575446" w:rsidP="00575446">
            <w:pPr>
              <w:pStyle w:val="a4"/>
            </w:pPr>
            <w:r w:rsidRPr="00575446">
              <w:t>31,06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CF266E" w14:textId="77777777" w:rsidR="00575446" w:rsidRPr="00575446" w:rsidRDefault="00575446" w:rsidP="00575446">
            <w:pPr>
              <w:pStyle w:val="a4"/>
            </w:pPr>
            <w:r w:rsidRPr="00575446">
              <w:t>0,0321950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2145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D41BC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3ACC5A" w14:textId="77777777" w:rsidR="00575446" w:rsidRPr="00575446" w:rsidRDefault="00575446" w:rsidP="00575446">
            <w:pPr>
              <w:pStyle w:val="a4"/>
            </w:pPr>
            <w:r w:rsidRPr="00575446">
              <w:t>0,9997394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BE8CD7" w14:textId="77777777" w:rsidR="00575446" w:rsidRPr="00575446" w:rsidRDefault="00575446" w:rsidP="00575446">
            <w:pPr>
              <w:pStyle w:val="a4"/>
            </w:pPr>
            <w:r w:rsidRPr="00575446">
              <w:t>0,0000063</w:t>
            </w:r>
          </w:p>
        </w:tc>
      </w:tr>
      <w:tr w:rsidR="00575446" w:rsidRPr="00575446" w14:paraId="2446E37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ADCF10" w14:textId="77777777" w:rsidR="00575446" w:rsidRPr="00575446" w:rsidRDefault="00575446" w:rsidP="00575446">
            <w:pPr>
              <w:pStyle w:val="a4"/>
            </w:pPr>
            <w:r w:rsidRPr="00575446">
              <w:t>Уз.2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D7773" w14:textId="77777777" w:rsidR="00575446" w:rsidRPr="00575446" w:rsidRDefault="00575446" w:rsidP="00575446">
            <w:pPr>
              <w:pStyle w:val="a4"/>
            </w:pPr>
            <w:r w:rsidRPr="00575446">
              <w:t>Уз.3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0C3A0F" w14:textId="77777777" w:rsidR="00575446" w:rsidRPr="00575446" w:rsidRDefault="00575446" w:rsidP="00575446">
            <w:pPr>
              <w:pStyle w:val="a4"/>
            </w:pPr>
            <w:r w:rsidRPr="00575446">
              <w:t>2,47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1C55FF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BFDE9" w14:textId="77777777" w:rsidR="00575446" w:rsidRPr="00575446" w:rsidRDefault="00575446" w:rsidP="00575446">
            <w:pPr>
              <w:pStyle w:val="a4"/>
            </w:pPr>
            <w:r w:rsidRPr="00575446">
              <w:t>31,10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8D19A" w14:textId="77777777" w:rsidR="00575446" w:rsidRPr="00575446" w:rsidRDefault="00575446" w:rsidP="00575446">
            <w:pPr>
              <w:pStyle w:val="a4"/>
            </w:pPr>
            <w:r w:rsidRPr="00575446">
              <w:t>0,0321590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DC16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0AE8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480D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F34BB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636FEEE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13E0C" w14:textId="77777777" w:rsidR="00575446" w:rsidRPr="00575446" w:rsidRDefault="00575446" w:rsidP="00575446">
            <w:pPr>
              <w:pStyle w:val="a4"/>
            </w:pPr>
            <w:r w:rsidRPr="00575446">
              <w:t>Уз.3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0628D4" w14:textId="77777777" w:rsidR="00575446" w:rsidRPr="00575446" w:rsidRDefault="00575446" w:rsidP="00575446">
            <w:pPr>
              <w:pStyle w:val="a4"/>
            </w:pPr>
            <w:r w:rsidRPr="00575446">
              <w:t>Задв.1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591805" w14:textId="77777777" w:rsidR="00575446" w:rsidRPr="00575446" w:rsidRDefault="00575446" w:rsidP="00575446">
            <w:pPr>
              <w:pStyle w:val="a4"/>
            </w:pPr>
            <w:r w:rsidRPr="00575446">
              <w:t>16,26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B4AD7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2D778" w14:textId="77777777" w:rsidR="00575446" w:rsidRPr="00575446" w:rsidRDefault="00575446" w:rsidP="00575446">
            <w:pPr>
              <w:pStyle w:val="a4"/>
            </w:pPr>
            <w:r w:rsidRPr="00575446">
              <w:t>12,61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C10DBB" w14:textId="77777777" w:rsidR="00575446" w:rsidRPr="00575446" w:rsidRDefault="00575446" w:rsidP="00575446">
            <w:pPr>
              <w:pStyle w:val="a4"/>
            </w:pPr>
            <w:r w:rsidRPr="00575446">
              <w:t>0,0792870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8919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35C204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0F8D6" w14:textId="77777777" w:rsidR="00575446" w:rsidRPr="00575446" w:rsidRDefault="00575446" w:rsidP="00575446">
            <w:pPr>
              <w:pStyle w:val="a4"/>
            </w:pPr>
            <w:r w:rsidRPr="00575446">
              <w:t>0,0559873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6D400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56FFFC5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DB54A" w14:textId="77777777" w:rsidR="00575446" w:rsidRPr="00575446" w:rsidRDefault="00575446" w:rsidP="00575446">
            <w:pPr>
              <w:pStyle w:val="a4"/>
            </w:pPr>
            <w:r w:rsidRPr="00575446">
              <w:t>Уз.171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0C4C0" w14:textId="77777777" w:rsidR="00575446" w:rsidRPr="00575446" w:rsidRDefault="00575446" w:rsidP="00575446">
            <w:pPr>
              <w:pStyle w:val="a4"/>
            </w:pPr>
            <w:r w:rsidRPr="00575446">
              <w:t>ул. Северная, ГСК "ОСТ"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8F709" w14:textId="77777777" w:rsidR="00575446" w:rsidRPr="00575446" w:rsidRDefault="00575446" w:rsidP="00575446">
            <w:pPr>
              <w:pStyle w:val="a4"/>
            </w:pPr>
            <w:r w:rsidRPr="00575446">
              <w:t>3,04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9BC5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BCFB7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C8574" w14:textId="77777777" w:rsidR="00575446" w:rsidRPr="00575446" w:rsidRDefault="00575446" w:rsidP="00575446">
            <w:pPr>
              <w:pStyle w:val="a4"/>
            </w:pPr>
            <w:r w:rsidRPr="00575446">
              <w:t>0,1762640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08BB9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13A7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FDB4D0" w14:textId="77777777" w:rsidR="00575446" w:rsidRPr="00575446" w:rsidRDefault="00575446" w:rsidP="00575446">
            <w:pPr>
              <w:pStyle w:val="a4"/>
            </w:pPr>
            <w:r w:rsidRPr="00575446">
              <w:t>0,0011822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E5C8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661DD27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0348D" w14:textId="77777777" w:rsidR="00575446" w:rsidRPr="00575446" w:rsidRDefault="00575446" w:rsidP="00575446">
            <w:pPr>
              <w:pStyle w:val="a4"/>
            </w:pPr>
            <w:r w:rsidRPr="00575446">
              <w:t>Уз.171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CDFBD" w14:textId="77777777" w:rsidR="00575446" w:rsidRPr="00575446" w:rsidRDefault="00575446" w:rsidP="00575446">
            <w:pPr>
              <w:pStyle w:val="a4"/>
            </w:pPr>
            <w:r w:rsidRPr="00575446">
              <w:t>Уз.396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D01951" w14:textId="77777777" w:rsidR="00575446" w:rsidRPr="00575446" w:rsidRDefault="00575446" w:rsidP="00575446">
            <w:pPr>
              <w:pStyle w:val="a4"/>
            </w:pPr>
            <w:r w:rsidRPr="00575446">
              <w:t>45,80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683974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0E8E2" w14:textId="77777777" w:rsidR="00575446" w:rsidRPr="00575446" w:rsidRDefault="00575446" w:rsidP="00575446">
            <w:pPr>
              <w:pStyle w:val="a4"/>
            </w:pPr>
            <w:r w:rsidRPr="00575446">
              <w:t>12,63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A32CD3" w14:textId="77777777" w:rsidR="00575446" w:rsidRPr="00575446" w:rsidRDefault="00575446" w:rsidP="00575446">
            <w:pPr>
              <w:pStyle w:val="a4"/>
            </w:pPr>
            <w:r w:rsidRPr="00575446">
              <w:t>0,0791970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FB64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5AF258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000B3" w14:textId="77777777" w:rsidR="00575446" w:rsidRPr="00575446" w:rsidRDefault="00575446" w:rsidP="00575446">
            <w:pPr>
              <w:pStyle w:val="a4"/>
            </w:pPr>
            <w:r w:rsidRPr="00575446">
              <w:t>0,0548050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787B4" w14:textId="77777777" w:rsidR="00575446" w:rsidRPr="00575446" w:rsidRDefault="00575446" w:rsidP="00575446">
            <w:pPr>
              <w:pStyle w:val="a4"/>
            </w:pPr>
            <w:r w:rsidRPr="00575446">
              <w:t>0,0000084</w:t>
            </w:r>
          </w:p>
        </w:tc>
      </w:tr>
      <w:tr w:rsidR="00575446" w:rsidRPr="00575446" w14:paraId="0B1757D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00369" w14:textId="77777777" w:rsidR="00575446" w:rsidRPr="00575446" w:rsidRDefault="00575446" w:rsidP="00575446">
            <w:pPr>
              <w:pStyle w:val="a4"/>
            </w:pPr>
            <w:r w:rsidRPr="00575446">
              <w:t>Уз.4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FA75D" w14:textId="77777777" w:rsidR="00575446" w:rsidRPr="00575446" w:rsidRDefault="00575446" w:rsidP="00575446">
            <w:pPr>
              <w:pStyle w:val="a4"/>
            </w:pPr>
            <w:r w:rsidRPr="00575446">
              <w:t>Задв.12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347AEC" w14:textId="77777777" w:rsidR="00575446" w:rsidRPr="00575446" w:rsidRDefault="00575446" w:rsidP="00575446">
            <w:pPr>
              <w:pStyle w:val="a4"/>
            </w:pPr>
            <w:r w:rsidRPr="00575446">
              <w:t>3,28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C64EF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98FD50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3AD3C1" w14:textId="77777777" w:rsidR="00575446" w:rsidRPr="00575446" w:rsidRDefault="00575446" w:rsidP="00575446">
            <w:pPr>
              <w:pStyle w:val="a4"/>
            </w:pPr>
            <w:r w:rsidRPr="00575446">
              <w:t>0,1407040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DA905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F614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378FF" w14:textId="77777777" w:rsidR="00575446" w:rsidRPr="00575446" w:rsidRDefault="00575446" w:rsidP="00575446">
            <w:pPr>
              <w:pStyle w:val="a4"/>
            </w:pPr>
            <w:r w:rsidRPr="00575446">
              <w:t>0,0116535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59BD0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494557D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1FF25" w14:textId="77777777" w:rsidR="00575446" w:rsidRPr="00575446" w:rsidRDefault="00575446" w:rsidP="00575446">
            <w:pPr>
              <w:pStyle w:val="a4"/>
            </w:pPr>
            <w:r w:rsidRPr="00575446">
              <w:t>Уз.4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F5E3B8" w14:textId="77777777" w:rsidR="00575446" w:rsidRPr="00575446" w:rsidRDefault="00575446" w:rsidP="00575446">
            <w:pPr>
              <w:pStyle w:val="a4"/>
            </w:pPr>
            <w:r w:rsidRPr="00575446">
              <w:t>Задв.14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DC2F0" w14:textId="77777777" w:rsidR="00575446" w:rsidRPr="00575446" w:rsidRDefault="00575446" w:rsidP="00575446">
            <w:pPr>
              <w:pStyle w:val="a4"/>
            </w:pPr>
            <w:r w:rsidRPr="00575446">
              <w:t>4,15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C5AC3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2C20E" w14:textId="77777777" w:rsidR="00575446" w:rsidRPr="00575446" w:rsidRDefault="00575446" w:rsidP="00575446">
            <w:pPr>
              <w:pStyle w:val="a4"/>
            </w:pPr>
            <w:r w:rsidRPr="00575446">
              <w:t>9,51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B7D69" w14:textId="77777777" w:rsidR="00575446" w:rsidRPr="00575446" w:rsidRDefault="00575446" w:rsidP="00575446">
            <w:pPr>
              <w:pStyle w:val="a4"/>
            </w:pPr>
            <w:r w:rsidRPr="00575446">
              <w:t>0,1051420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36F55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6E0BE7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B70D7" w14:textId="77777777" w:rsidR="00575446" w:rsidRPr="00575446" w:rsidRDefault="00575446" w:rsidP="00575446">
            <w:pPr>
              <w:pStyle w:val="a4"/>
            </w:pPr>
            <w:r w:rsidRPr="00575446">
              <w:t>0,0249140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4AC5D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126C87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75D60" w14:textId="77777777" w:rsidR="00575446" w:rsidRPr="00575446" w:rsidRDefault="00575446" w:rsidP="00575446">
            <w:pPr>
              <w:pStyle w:val="a4"/>
            </w:pPr>
            <w:r w:rsidRPr="00575446">
              <w:t>Уз.4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5DAEE" w14:textId="77777777" w:rsidR="00575446" w:rsidRPr="00575446" w:rsidRDefault="00575446" w:rsidP="00575446">
            <w:pPr>
              <w:pStyle w:val="a4"/>
            </w:pPr>
            <w:r w:rsidRPr="00575446">
              <w:t>Уз.5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3CB8FF" w14:textId="77777777" w:rsidR="00575446" w:rsidRPr="00575446" w:rsidRDefault="00575446" w:rsidP="00575446">
            <w:pPr>
              <w:pStyle w:val="a4"/>
            </w:pPr>
            <w:r w:rsidRPr="00575446">
              <w:t>116,50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91F4FE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06C65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B3A68" w14:textId="77777777" w:rsidR="00575446" w:rsidRPr="00575446" w:rsidRDefault="00575446" w:rsidP="00575446">
            <w:pPr>
              <w:pStyle w:val="a4"/>
            </w:pPr>
            <w:r w:rsidRPr="00575446">
              <w:t>0,1048620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C67D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28AEEC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CB6B79" w14:textId="77777777" w:rsidR="00575446" w:rsidRPr="00575446" w:rsidRDefault="00575446" w:rsidP="00575446">
            <w:pPr>
              <w:pStyle w:val="a4"/>
            </w:pPr>
            <w:r w:rsidRPr="00575446">
              <w:t>0,0164126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6F5B3" w14:textId="77777777" w:rsidR="00575446" w:rsidRPr="00575446" w:rsidRDefault="00575446" w:rsidP="00575446">
            <w:pPr>
              <w:pStyle w:val="a4"/>
            </w:pPr>
            <w:r w:rsidRPr="00575446">
              <w:t>0,0000162</w:t>
            </w:r>
          </w:p>
        </w:tc>
      </w:tr>
      <w:tr w:rsidR="00575446" w:rsidRPr="00575446" w14:paraId="1313C35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73188" w14:textId="77777777" w:rsidR="00575446" w:rsidRPr="00575446" w:rsidRDefault="00575446" w:rsidP="00575446">
            <w:pPr>
              <w:pStyle w:val="a4"/>
            </w:pPr>
            <w:r w:rsidRPr="00575446">
              <w:t>Уз.5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42E2A" w14:textId="77777777" w:rsidR="00575446" w:rsidRPr="00575446" w:rsidRDefault="00575446" w:rsidP="00575446">
            <w:pPr>
              <w:pStyle w:val="a4"/>
            </w:pPr>
            <w:r w:rsidRPr="00575446">
              <w:t>Задв.8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BA91F" w14:textId="77777777" w:rsidR="00575446" w:rsidRPr="00575446" w:rsidRDefault="00575446" w:rsidP="00575446">
            <w:pPr>
              <w:pStyle w:val="a4"/>
            </w:pPr>
            <w:r w:rsidRPr="00575446">
              <w:t>2,73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13D60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6236D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A13D8" w14:textId="77777777" w:rsidR="00575446" w:rsidRPr="00575446" w:rsidRDefault="00575446" w:rsidP="00575446">
            <w:pPr>
              <w:pStyle w:val="a4"/>
            </w:pPr>
            <w:r w:rsidRPr="00575446">
              <w:t>0,1407120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81A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7CB46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2808E" w14:textId="77777777" w:rsidR="00575446" w:rsidRPr="00575446" w:rsidRDefault="00575446" w:rsidP="00575446">
            <w:pPr>
              <w:pStyle w:val="a4"/>
            </w:pPr>
            <w:r w:rsidRPr="00575446">
              <w:t>0,0075013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AAA1F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0DA536B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3AA9B0" w14:textId="77777777" w:rsidR="00575446" w:rsidRPr="00575446" w:rsidRDefault="00575446" w:rsidP="00575446">
            <w:pPr>
              <w:pStyle w:val="a4"/>
            </w:pPr>
            <w:r w:rsidRPr="00575446">
              <w:t>Уз.6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CBC25" w14:textId="77777777" w:rsidR="00575446" w:rsidRPr="00575446" w:rsidRDefault="00575446" w:rsidP="00575446">
            <w:pPr>
              <w:pStyle w:val="a4"/>
            </w:pPr>
            <w:r w:rsidRPr="00575446">
              <w:t>Северная улица, 33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AD759" w14:textId="77777777" w:rsidR="00575446" w:rsidRPr="00575446" w:rsidRDefault="00575446" w:rsidP="00575446">
            <w:pPr>
              <w:pStyle w:val="a4"/>
            </w:pPr>
            <w:r w:rsidRPr="00575446">
              <w:t>8,45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4273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20E6BB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40830E" w14:textId="77777777" w:rsidR="00575446" w:rsidRPr="00575446" w:rsidRDefault="00575446" w:rsidP="00575446">
            <w:pPr>
              <w:pStyle w:val="a4"/>
            </w:pPr>
            <w:r w:rsidRPr="00575446">
              <w:t>0,1406910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071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4D644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D0A0F" w14:textId="77777777" w:rsidR="00575446" w:rsidRPr="00575446" w:rsidRDefault="00575446" w:rsidP="00575446">
            <w:pPr>
              <w:pStyle w:val="a4"/>
            </w:pPr>
            <w:r w:rsidRPr="00575446">
              <w:t>0,0058315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78423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7694224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1CC9A" w14:textId="77777777" w:rsidR="00575446" w:rsidRPr="00575446" w:rsidRDefault="00575446" w:rsidP="00575446">
            <w:pPr>
              <w:pStyle w:val="a4"/>
            </w:pPr>
            <w:r w:rsidRPr="00575446">
              <w:t>Уз.6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82DE8E" w14:textId="77777777" w:rsidR="00575446" w:rsidRPr="00575446" w:rsidRDefault="00575446" w:rsidP="00575446">
            <w:pPr>
              <w:pStyle w:val="a4"/>
            </w:pPr>
            <w:r w:rsidRPr="00575446">
              <w:t>ул. Северная, 27 ООО Мечта, м-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0A050" w14:textId="77777777" w:rsidR="00575446" w:rsidRPr="00575446" w:rsidRDefault="00575446" w:rsidP="00575446">
            <w:pPr>
              <w:pStyle w:val="a4"/>
            </w:pPr>
            <w:r w:rsidRPr="00575446">
              <w:t>33,51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2F5C6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0BAF88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9BEF7" w14:textId="77777777" w:rsidR="00575446" w:rsidRPr="00575446" w:rsidRDefault="00575446" w:rsidP="00575446">
            <w:pPr>
              <w:pStyle w:val="a4"/>
            </w:pPr>
            <w:r w:rsidRPr="00575446">
              <w:t>0,2749040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FFB2F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09DA4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C918A" w14:textId="77777777" w:rsidR="00575446" w:rsidRPr="00575446" w:rsidRDefault="00575446" w:rsidP="00575446">
            <w:pPr>
              <w:pStyle w:val="a4"/>
            </w:pPr>
            <w:r w:rsidRPr="00575446">
              <w:t>0,0016698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849CE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6B25023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2D6DB" w14:textId="77777777" w:rsidR="00575446" w:rsidRPr="00575446" w:rsidRDefault="00575446" w:rsidP="00575446">
            <w:pPr>
              <w:pStyle w:val="a4"/>
            </w:pPr>
            <w:r w:rsidRPr="00575446">
              <w:t>Уз.5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94EBA" w14:textId="77777777" w:rsidR="00575446" w:rsidRPr="00575446" w:rsidRDefault="00575446" w:rsidP="00575446">
            <w:pPr>
              <w:pStyle w:val="a4"/>
            </w:pPr>
            <w:r w:rsidRPr="00575446">
              <w:t>Северная улица, 35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DEDC5" w14:textId="77777777" w:rsidR="00575446" w:rsidRPr="00575446" w:rsidRDefault="00575446" w:rsidP="00575446">
            <w:pPr>
              <w:pStyle w:val="a4"/>
            </w:pPr>
            <w:r w:rsidRPr="00575446">
              <w:t>65,50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75AE2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467268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9FE59C" w14:textId="77777777" w:rsidR="00575446" w:rsidRPr="00575446" w:rsidRDefault="00575446" w:rsidP="00575446">
            <w:pPr>
              <w:pStyle w:val="a4"/>
            </w:pPr>
            <w:r w:rsidRPr="00575446">
              <w:t>0,1767480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3865B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3FC39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FD426" w14:textId="77777777" w:rsidR="00575446" w:rsidRPr="00575446" w:rsidRDefault="00575446" w:rsidP="00575446">
            <w:pPr>
              <w:pStyle w:val="a4"/>
            </w:pPr>
            <w:r w:rsidRPr="00575446">
              <w:t>0,0089113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A8D8B" w14:textId="77777777" w:rsidR="00575446" w:rsidRPr="00575446" w:rsidRDefault="00575446" w:rsidP="00575446">
            <w:pPr>
              <w:pStyle w:val="a4"/>
            </w:pPr>
            <w:r w:rsidRPr="00575446">
              <w:t>0,0000054</w:t>
            </w:r>
          </w:p>
        </w:tc>
      </w:tr>
      <w:tr w:rsidR="00575446" w:rsidRPr="00575446" w14:paraId="30604C5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391A4" w14:textId="77777777" w:rsidR="00575446" w:rsidRPr="00575446" w:rsidRDefault="00575446" w:rsidP="00575446">
            <w:pPr>
              <w:pStyle w:val="a4"/>
            </w:pPr>
            <w:r w:rsidRPr="00575446">
              <w:t>Уз.7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6EBF7" w14:textId="77777777" w:rsidR="00575446" w:rsidRPr="00575446" w:rsidRDefault="00575446" w:rsidP="00575446">
            <w:pPr>
              <w:pStyle w:val="a4"/>
            </w:pPr>
            <w:r w:rsidRPr="00575446">
              <w:t>Задв.5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71CB9" w14:textId="77777777" w:rsidR="00575446" w:rsidRPr="00575446" w:rsidRDefault="00575446" w:rsidP="00575446">
            <w:pPr>
              <w:pStyle w:val="a4"/>
            </w:pPr>
            <w:r w:rsidRPr="00575446">
              <w:t>3,99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B5D5AC" w14:textId="77777777" w:rsidR="00575446" w:rsidRPr="00575446" w:rsidRDefault="00575446" w:rsidP="00575446">
            <w:pPr>
              <w:pStyle w:val="a4"/>
            </w:pPr>
            <w:r w:rsidRPr="00575446">
              <w:t>0,10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31A0D" w14:textId="77777777" w:rsidR="00575446" w:rsidRPr="00575446" w:rsidRDefault="00575446" w:rsidP="00575446">
            <w:pPr>
              <w:pStyle w:val="a4"/>
            </w:pPr>
            <w:r w:rsidRPr="00575446">
              <w:t>6,75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9B3427" w14:textId="77777777" w:rsidR="00575446" w:rsidRPr="00575446" w:rsidRDefault="00575446" w:rsidP="00575446">
            <w:pPr>
              <w:pStyle w:val="a4"/>
            </w:pPr>
            <w:r w:rsidRPr="00575446">
              <w:t>0,1482030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C5DF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D7D2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6683A" w14:textId="77777777" w:rsidR="00575446" w:rsidRPr="00575446" w:rsidRDefault="00575446" w:rsidP="00575446">
            <w:pPr>
              <w:pStyle w:val="a4"/>
            </w:pPr>
            <w:r w:rsidRPr="00575446">
              <w:t>0,0113082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E961F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054FDDD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CCED6" w14:textId="77777777" w:rsidR="00575446" w:rsidRPr="00575446" w:rsidRDefault="00575446" w:rsidP="00575446">
            <w:pPr>
              <w:pStyle w:val="a4"/>
            </w:pPr>
            <w:r w:rsidRPr="00575446">
              <w:t>Уз.7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7DAE7" w14:textId="77777777" w:rsidR="00575446" w:rsidRPr="00575446" w:rsidRDefault="00575446" w:rsidP="00575446">
            <w:pPr>
              <w:pStyle w:val="a4"/>
            </w:pPr>
            <w:r w:rsidRPr="00575446">
              <w:t>Уз.8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5D72A" w14:textId="77777777" w:rsidR="00575446" w:rsidRPr="00575446" w:rsidRDefault="00575446" w:rsidP="00575446">
            <w:pPr>
              <w:pStyle w:val="a4"/>
            </w:pPr>
            <w:r w:rsidRPr="00575446">
              <w:t>119,60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C3ADA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A99CF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B6128" w14:textId="77777777" w:rsidR="00575446" w:rsidRPr="00575446" w:rsidRDefault="00575446" w:rsidP="00575446">
            <w:pPr>
              <w:pStyle w:val="a4"/>
            </w:pPr>
            <w:r w:rsidRPr="00575446">
              <w:t>0,1412990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B15E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3CE47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D5CB3" w14:textId="77777777" w:rsidR="00575446" w:rsidRPr="00575446" w:rsidRDefault="00575446" w:rsidP="00575446">
            <w:pPr>
              <w:pStyle w:val="a4"/>
            </w:pPr>
            <w:r w:rsidRPr="00575446">
              <w:t>0,0136058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A0FE1" w14:textId="77777777" w:rsidR="00575446" w:rsidRPr="00575446" w:rsidRDefault="00575446" w:rsidP="00575446">
            <w:pPr>
              <w:pStyle w:val="a4"/>
            </w:pPr>
            <w:r w:rsidRPr="00575446">
              <w:t>0,0000123</w:t>
            </w:r>
          </w:p>
        </w:tc>
      </w:tr>
      <w:tr w:rsidR="00575446" w:rsidRPr="00575446" w14:paraId="59B078B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E564C" w14:textId="77777777" w:rsidR="00575446" w:rsidRPr="00575446" w:rsidRDefault="00575446" w:rsidP="00575446">
            <w:pPr>
              <w:pStyle w:val="a4"/>
            </w:pPr>
            <w:r w:rsidRPr="00575446">
              <w:t>Уз.8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18F9B" w14:textId="77777777" w:rsidR="00575446" w:rsidRPr="00575446" w:rsidRDefault="00575446" w:rsidP="00575446">
            <w:pPr>
              <w:pStyle w:val="a4"/>
            </w:pPr>
            <w:r w:rsidRPr="00575446">
              <w:t>Задв.6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EF9AA" w14:textId="77777777" w:rsidR="00575446" w:rsidRPr="00575446" w:rsidRDefault="00575446" w:rsidP="00575446">
            <w:pPr>
              <w:pStyle w:val="a4"/>
            </w:pPr>
            <w:r w:rsidRPr="00575446">
              <w:t>6,31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CA5C2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FC365" w14:textId="77777777" w:rsidR="00575446" w:rsidRPr="00575446" w:rsidRDefault="00575446" w:rsidP="00575446">
            <w:pPr>
              <w:pStyle w:val="a4"/>
            </w:pPr>
            <w:r w:rsidRPr="00575446">
              <w:t>6,23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57B657" w14:textId="77777777" w:rsidR="00575446" w:rsidRPr="00575446" w:rsidRDefault="00575446" w:rsidP="00575446">
            <w:pPr>
              <w:pStyle w:val="a4"/>
            </w:pPr>
            <w:r w:rsidRPr="00575446">
              <w:t>0,1604230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B257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8D1F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CEAF7" w14:textId="77777777" w:rsidR="00575446" w:rsidRPr="00575446" w:rsidRDefault="00575446" w:rsidP="00575446">
            <w:pPr>
              <w:pStyle w:val="a4"/>
            </w:pPr>
            <w:r w:rsidRPr="00575446">
              <w:t>0,0131208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F02F0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794F7F0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14FCC5" w14:textId="77777777" w:rsidR="00575446" w:rsidRPr="00575446" w:rsidRDefault="00575446" w:rsidP="00575446">
            <w:pPr>
              <w:pStyle w:val="a4"/>
            </w:pPr>
            <w:r w:rsidRPr="00575446">
              <w:t>Уз.8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31F30C" w14:textId="77777777" w:rsidR="00575446" w:rsidRPr="00575446" w:rsidRDefault="00575446" w:rsidP="00575446">
            <w:pPr>
              <w:pStyle w:val="a4"/>
            </w:pPr>
            <w:r w:rsidRPr="00575446">
              <w:t>Уз.9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5F943" w14:textId="77777777" w:rsidR="00575446" w:rsidRPr="00575446" w:rsidRDefault="00575446" w:rsidP="00575446">
            <w:pPr>
              <w:pStyle w:val="a4"/>
            </w:pPr>
            <w:r w:rsidRPr="00575446">
              <w:t>41,50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85A61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00950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2263D" w14:textId="77777777" w:rsidR="00575446" w:rsidRPr="00575446" w:rsidRDefault="00575446" w:rsidP="00575446">
            <w:pPr>
              <w:pStyle w:val="a4"/>
            </w:pPr>
            <w:r w:rsidRPr="00575446">
              <w:t>0,1603640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1ECB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41528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C7B17" w14:textId="77777777" w:rsidR="00575446" w:rsidRPr="00575446" w:rsidRDefault="00575446" w:rsidP="00575446">
            <w:pPr>
              <w:pStyle w:val="a4"/>
            </w:pPr>
            <w:r w:rsidRPr="00575446">
              <w:t>0,0004849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3B2035" w14:textId="77777777" w:rsidR="00575446" w:rsidRPr="00575446" w:rsidRDefault="00575446" w:rsidP="00575446">
            <w:pPr>
              <w:pStyle w:val="a4"/>
            </w:pPr>
            <w:r w:rsidRPr="00575446">
              <w:t>0,0000038</w:t>
            </w:r>
          </w:p>
        </w:tc>
      </w:tr>
      <w:tr w:rsidR="00575446" w:rsidRPr="00575446" w14:paraId="137F59E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8E6FD" w14:textId="77777777" w:rsidR="00575446" w:rsidRPr="00575446" w:rsidRDefault="00575446" w:rsidP="00575446">
            <w:pPr>
              <w:pStyle w:val="a4"/>
            </w:pPr>
            <w:r w:rsidRPr="00575446">
              <w:t>Уз.9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5261A3" w14:textId="77777777" w:rsidR="00575446" w:rsidRPr="00575446" w:rsidRDefault="00575446" w:rsidP="00575446">
            <w:pPr>
              <w:pStyle w:val="a4"/>
            </w:pPr>
            <w:r w:rsidRPr="00575446">
              <w:t>ул. Северная, м-н Ксения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86915" w14:textId="77777777" w:rsidR="00575446" w:rsidRPr="00575446" w:rsidRDefault="00575446" w:rsidP="00575446">
            <w:pPr>
              <w:pStyle w:val="a4"/>
            </w:pPr>
            <w:r w:rsidRPr="00575446">
              <w:t>8,50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40D51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FA93B" w14:textId="77777777" w:rsidR="00575446" w:rsidRPr="00575446" w:rsidRDefault="00575446" w:rsidP="00575446">
            <w:pPr>
              <w:pStyle w:val="a4"/>
            </w:pPr>
            <w:r w:rsidRPr="00575446">
              <w:t>4,38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BF6E1" w14:textId="77777777" w:rsidR="00575446" w:rsidRPr="00575446" w:rsidRDefault="00575446" w:rsidP="00575446">
            <w:pPr>
              <w:pStyle w:val="a4"/>
            </w:pPr>
            <w:r w:rsidRPr="00575446">
              <w:t>0,2281110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6AE34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E67A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B1603" w14:textId="77777777" w:rsidR="00575446" w:rsidRPr="00575446" w:rsidRDefault="00575446" w:rsidP="00575446">
            <w:pPr>
              <w:pStyle w:val="a4"/>
            </w:pPr>
            <w:r w:rsidRPr="00575446">
              <w:t>0,0004849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882850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07A1377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A7FE42" w14:textId="77777777" w:rsidR="00575446" w:rsidRPr="00575446" w:rsidRDefault="00575446" w:rsidP="00575446">
            <w:pPr>
              <w:pStyle w:val="a4"/>
            </w:pPr>
            <w:r w:rsidRPr="00575446">
              <w:t>Уз.2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1E493" w14:textId="77777777" w:rsidR="00575446" w:rsidRPr="00575446" w:rsidRDefault="00575446" w:rsidP="00575446">
            <w:pPr>
              <w:pStyle w:val="a4"/>
            </w:pPr>
            <w:r w:rsidRPr="00575446">
              <w:t>Задв.3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A9086" w14:textId="77777777" w:rsidR="00575446" w:rsidRPr="00575446" w:rsidRDefault="00575446" w:rsidP="00575446">
            <w:pPr>
              <w:pStyle w:val="a4"/>
            </w:pPr>
            <w:r w:rsidRPr="00575446">
              <w:t>3,17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C75C92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36F221" w14:textId="77777777" w:rsidR="00575446" w:rsidRPr="00575446" w:rsidRDefault="00575446" w:rsidP="00575446">
            <w:pPr>
              <w:pStyle w:val="a4"/>
            </w:pPr>
            <w:r w:rsidRPr="00575446">
              <w:t>30,67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F3B275" w14:textId="77777777" w:rsidR="00575446" w:rsidRPr="00575446" w:rsidRDefault="00575446" w:rsidP="00575446">
            <w:pPr>
              <w:pStyle w:val="a4"/>
            </w:pPr>
            <w:r w:rsidRPr="00575446">
              <w:t>0,0326010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1FD8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7373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F4F9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AE312B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589D18C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DA4313" w14:textId="77777777" w:rsidR="00575446" w:rsidRPr="00575446" w:rsidRDefault="00575446" w:rsidP="00575446">
            <w:pPr>
              <w:pStyle w:val="a4"/>
            </w:pPr>
            <w:r w:rsidRPr="00575446">
              <w:t>Уз.10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4BFE21" w14:textId="77777777" w:rsidR="00575446" w:rsidRPr="00575446" w:rsidRDefault="00575446" w:rsidP="00575446">
            <w:pPr>
              <w:pStyle w:val="a4"/>
            </w:pPr>
            <w:r w:rsidRPr="00575446">
              <w:t>Уз.11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103BE" w14:textId="77777777" w:rsidR="00575446" w:rsidRPr="00575446" w:rsidRDefault="00575446" w:rsidP="00575446">
            <w:pPr>
              <w:pStyle w:val="a4"/>
            </w:pPr>
            <w:r w:rsidRPr="00575446">
              <w:t>49,80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95C00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AB4CE1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B14E9E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1FF6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003DD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0E8E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41241" w14:textId="77777777" w:rsidR="00575446" w:rsidRPr="00575446" w:rsidRDefault="00575446" w:rsidP="00575446">
            <w:pPr>
              <w:pStyle w:val="a4"/>
            </w:pPr>
            <w:r w:rsidRPr="00575446">
              <w:t>0,0000130</w:t>
            </w:r>
          </w:p>
        </w:tc>
      </w:tr>
      <w:tr w:rsidR="00575446" w:rsidRPr="00575446" w14:paraId="1CA3B22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CBBFD1" w14:textId="77777777" w:rsidR="00575446" w:rsidRPr="00575446" w:rsidRDefault="00575446" w:rsidP="00575446">
            <w:pPr>
              <w:pStyle w:val="a4"/>
            </w:pPr>
            <w:r w:rsidRPr="00575446">
              <w:t>Уз.10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A79A3" w14:textId="77777777" w:rsidR="00575446" w:rsidRPr="00575446" w:rsidRDefault="00575446" w:rsidP="00575446">
            <w:pPr>
              <w:pStyle w:val="a4"/>
            </w:pPr>
            <w:r w:rsidRPr="00575446">
              <w:t>Задв.9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92B58" w14:textId="77777777" w:rsidR="00575446" w:rsidRPr="00575446" w:rsidRDefault="00575446" w:rsidP="00575446">
            <w:pPr>
              <w:pStyle w:val="a4"/>
            </w:pPr>
            <w:r w:rsidRPr="00575446">
              <w:t>7,66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0B39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6CC40" w14:textId="77777777" w:rsidR="00575446" w:rsidRPr="00575446" w:rsidRDefault="00575446" w:rsidP="00575446">
            <w:pPr>
              <w:pStyle w:val="a4"/>
            </w:pPr>
            <w:r w:rsidRPr="00575446">
              <w:t>7,07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67ACF" w14:textId="77777777" w:rsidR="00575446" w:rsidRPr="00575446" w:rsidRDefault="00575446" w:rsidP="00575446">
            <w:pPr>
              <w:pStyle w:val="a4"/>
            </w:pPr>
            <w:r w:rsidRPr="00575446">
              <w:t>0,1413590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21C9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F619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B08393" w14:textId="77777777" w:rsidR="00575446" w:rsidRPr="00575446" w:rsidRDefault="00575446" w:rsidP="00575446">
            <w:pPr>
              <w:pStyle w:val="a4"/>
            </w:pPr>
            <w:r w:rsidRPr="00575446">
              <w:t>0,0071726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B47970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4CB7D4C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559F4" w14:textId="77777777" w:rsidR="00575446" w:rsidRPr="00575446" w:rsidRDefault="00575446" w:rsidP="00575446">
            <w:pPr>
              <w:pStyle w:val="a4"/>
            </w:pPr>
            <w:r w:rsidRPr="00575446">
              <w:t>Уз.12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8C7CC" w14:textId="77777777" w:rsidR="00575446" w:rsidRPr="00575446" w:rsidRDefault="00575446" w:rsidP="00575446">
            <w:pPr>
              <w:pStyle w:val="a4"/>
            </w:pPr>
            <w:r w:rsidRPr="00575446">
              <w:t>КНС №6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65B500" w14:textId="77777777" w:rsidR="00575446" w:rsidRPr="00575446" w:rsidRDefault="00575446" w:rsidP="00575446">
            <w:pPr>
              <w:pStyle w:val="a4"/>
            </w:pPr>
            <w:r w:rsidRPr="00575446">
              <w:t>25,13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D9D4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E8D783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A08112" w14:textId="77777777" w:rsidR="00575446" w:rsidRPr="00575446" w:rsidRDefault="00575446" w:rsidP="00575446">
            <w:pPr>
              <w:pStyle w:val="a4"/>
            </w:pPr>
            <w:r w:rsidRPr="00575446">
              <w:t>0,2056150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84907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7FC7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DB1D4" w14:textId="77777777" w:rsidR="00575446" w:rsidRPr="00575446" w:rsidRDefault="00575446" w:rsidP="00575446">
            <w:pPr>
              <w:pStyle w:val="a4"/>
            </w:pPr>
            <w:r w:rsidRPr="00575446">
              <w:t>0,0002398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C063A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048718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AE448" w14:textId="77777777" w:rsidR="00575446" w:rsidRPr="00575446" w:rsidRDefault="00575446" w:rsidP="00575446">
            <w:pPr>
              <w:pStyle w:val="a4"/>
            </w:pPr>
            <w:r w:rsidRPr="00575446">
              <w:t>Уз.12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48002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1 ДК "Маяк"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FD578" w14:textId="77777777" w:rsidR="00575446" w:rsidRPr="00575446" w:rsidRDefault="00575446" w:rsidP="00575446">
            <w:pPr>
              <w:pStyle w:val="a4"/>
            </w:pPr>
            <w:r w:rsidRPr="00575446">
              <w:t>80,00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5D4977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83138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52D20" w14:textId="77777777" w:rsidR="00575446" w:rsidRPr="00575446" w:rsidRDefault="00575446" w:rsidP="00575446">
            <w:pPr>
              <w:pStyle w:val="a4"/>
            </w:pPr>
            <w:r w:rsidRPr="00575446">
              <w:t>0,1413010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01012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6683E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A175F" w14:textId="77777777" w:rsidR="00575446" w:rsidRPr="00575446" w:rsidRDefault="00575446" w:rsidP="00575446">
            <w:pPr>
              <w:pStyle w:val="a4"/>
            </w:pPr>
            <w:r w:rsidRPr="00575446">
              <w:t>0,0069328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F734C" w14:textId="77777777" w:rsidR="00575446" w:rsidRPr="00575446" w:rsidRDefault="00575446" w:rsidP="00575446">
            <w:pPr>
              <w:pStyle w:val="a4"/>
            </w:pPr>
            <w:r w:rsidRPr="00575446">
              <w:t>0,0000083</w:t>
            </w:r>
          </w:p>
        </w:tc>
      </w:tr>
      <w:tr w:rsidR="00575446" w:rsidRPr="00575446" w14:paraId="1C4D3BB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0BFB2" w14:textId="77777777" w:rsidR="00575446" w:rsidRPr="00575446" w:rsidRDefault="00575446" w:rsidP="00575446">
            <w:pPr>
              <w:pStyle w:val="a4"/>
            </w:pPr>
            <w:r w:rsidRPr="00575446">
              <w:t>Уз.11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6E7A2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1/4 АВС МУП СЕЗ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E0EEC4" w14:textId="77777777" w:rsidR="00575446" w:rsidRPr="00575446" w:rsidRDefault="00575446" w:rsidP="00575446">
            <w:pPr>
              <w:pStyle w:val="a4"/>
            </w:pPr>
            <w:r w:rsidRPr="00575446">
              <w:t>31,00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4C8E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BBE0D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86CFDD" w14:textId="77777777" w:rsidR="00575446" w:rsidRPr="00575446" w:rsidRDefault="00575446" w:rsidP="00575446">
            <w:pPr>
              <w:pStyle w:val="a4"/>
            </w:pPr>
            <w:r w:rsidRPr="00575446">
              <w:t>0,2056590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134A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D4BDF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4911D" w14:textId="77777777" w:rsidR="00575446" w:rsidRPr="00575446" w:rsidRDefault="00575446" w:rsidP="00575446">
            <w:pPr>
              <w:pStyle w:val="a4"/>
            </w:pPr>
            <w:r w:rsidRPr="00575446">
              <w:t>0,0024564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FDCFA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40C5B1F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792BF" w14:textId="77777777" w:rsidR="00575446" w:rsidRPr="00575446" w:rsidRDefault="00575446" w:rsidP="00575446">
            <w:pPr>
              <w:pStyle w:val="a4"/>
            </w:pPr>
            <w:r w:rsidRPr="00575446">
              <w:t>Уз.11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591FE" w14:textId="77777777" w:rsidR="00575446" w:rsidRPr="00575446" w:rsidRDefault="00575446" w:rsidP="00575446">
            <w:pPr>
              <w:pStyle w:val="a4"/>
            </w:pPr>
            <w:r w:rsidRPr="00575446">
              <w:t>Уз.208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7E6043" w14:textId="77777777" w:rsidR="00575446" w:rsidRPr="00575446" w:rsidRDefault="00575446" w:rsidP="00575446">
            <w:pPr>
              <w:pStyle w:val="a4"/>
            </w:pPr>
            <w:r w:rsidRPr="00575446">
              <w:t>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3FE3E0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5D3D4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C427C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F5A0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E77B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F497C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6E97E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243659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903AE" w14:textId="77777777" w:rsidR="00575446" w:rsidRPr="00575446" w:rsidRDefault="00575446" w:rsidP="00575446">
            <w:pPr>
              <w:pStyle w:val="a4"/>
            </w:pPr>
            <w:r w:rsidRPr="00575446">
              <w:t>Уз.13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1F17D5" w14:textId="77777777" w:rsidR="00575446" w:rsidRPr="00575446" w:rsidRDefault="00575446" w:rsidP="00575446">
            <w:pPr>
              <w:pStyle w:val="a4"/>
            </w:pPr>
            <w:r w:rsidRPr="00575446">
              <w:t>ул. Северная. 29/3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E21654" w14:textId="77777777" w:rsidR="00575446" w:rsidRPr="00575446" w:rsidRDefault="00575446" w:rsidP="00575446">
            <w:pPr>
              <w:pStyle w:val="a4"/>
            </w:pPr>
            <w:r w:rsidRPr="00575446">
              <w:t>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F671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A29747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241ED" w14:textId="77777777" w:rsidR="00575446" w:rsidRPr="00575446" w:rsidRDefault="00575446" w:rsidP="00575446">
            <w:pPr>
              <w:pStyle w:val="a4"/>
            </w:pPr>
            <w:r w:rsidRPr="00575446">
              <w:t>0,2003730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F817B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B274D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82548" w14:textId="77777777" w:rsidR="00575446" w:rsidRPr="00575446" w:rsidRDefault="00575446" w:rsidP="00575446">
            <w:pPr>
              <w:pStyle w:val="a4"/>
            </w:pPr>
            <w:r w:rsidRPr="00575446">
              <w:t>0,0019182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FB0D3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20FD2C9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E479C" w14:textId="77777777" w:rsidR="00575446" w:rsidRPr="00575446" w:rsidRDefault="00575446" w:rsidP="00575446">
            <w:pPr>
              <w:pStyle w:val="a4"/>
            </w:pPr>
            <w:r w:rsidRPr="00575446">
              <w:t>Уз.13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E073C" w14:textId="77777777" w:rsidR="00575446" w:rsidRPr="00575446" w:rsidRDefault="00575446" w:rsidP="00575446">
            <w:pPr>
              <w:pStyle w:val="a4"/>
            </w:pPr>
            <w:r w:rsidRPr="00575446">
              <w:t>Уз.211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8614A" w14:textId="77777777" w:rsidR="00575446" w:rsidRPr="00575446" w:rsidRDefault="00575446" w:rsidP="00575446">
            <w:pPr>
              <w:pStyle w:val="a4"/>
            </w:pPr>
            <w:r w:rsidRPr="00575446">
              <w:t>1,80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991B3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5E3D3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1DD23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D462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8459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2976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66929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4A552CF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3E5B6" w14:textId="77777777" w:rsidR="00575446" w:rsidRPr="00575446" w:rsidRDefault="00575446" w:rsidP="00575446">
            <w:pPr>
              <w:pStyle w:val="a4"/>
            </w:pPr>
            <w:r w:rsidRPr="00575446">
              <w:t>Уз.14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B03695" w14:textId="77777777" w:rsidR="00575446" w:rsidRPr="00575446" w:rsidRDefault="00575446" w:rsidP="00575446">
            <w:pPr>
              <w:pStyle w:val="a4"/>
            </w:pPr>
            <w:r w:rsidRPr="00575446">
              <w:t>ул. Северная. 29 Администрация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AC634" w14:textId="77777777" w:rsidR="00575446" w:rsidRPr="00575446" w:rsidRDefault="00575446" w:rsidP="00575446">
            <w:pPr>
              <w:pStyle w:val="a4"/>
            </w:pPr>
            <w:r w:rsidRPr="00575446">
              <w:t>43,40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0264B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EF103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0D7D5" w14:textId="77777777" w:rsidR="00575446" w:rsidRPr="00575446" w:rsidRDefault="00575446" w:rsidP="00575446">
            <w:pPr>
              <w:pStyle w:val="a4"/>
            </w:pPr>
            <w:r w:rsidRPr="00575446">
              <w:t>0,1407250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4D4C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92C9CE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4A792" w14:textId="77777777" w:rsidR="00575446" w:rsidRPr="00575446" w:rsidRDefault="00575446" w:rsidP="00575446">
            <w:pPr>
              <w:pStyle w:val="a4"/>
            </w:pPr>
            <w:r w:rsidRPr="00575446">
              <w:t>0,0089065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D6DAB" w14:textId="77777777" w:rsidR="00575446" w:rsidRPr="00575446" w:rsidRDefault="00575446" w:rsidP="00575446">
            <w:pPr>
              <w:pStyle w:val="a4"/>
            </w:pPr>
            <w:r w:rsidRPr="00575446">
              <w:t>0,0000045</w:t>
            </w:r>
          </w:p>
        </w:tc>
      </w:tr>
      <w:tr w:rsidR="00575446" w:rsidRPr="00575446" w14:paraId="2C3B9EB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AAC2A" w14:textId="77777777" w:rsidR="00575446" w:rsidRPr="00575446" w:rsidRDefault="00575446" w:rsidP="00575446">
            <w:pPr>
              <w:pStyle w:val="a4"/>
            </w:pPr>
            <w:r w:rsidRPr="00575446">
              <w:t>Уз.14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9B9614" w14:textId="77777777" w:rsidR="00575446" w:rsidRPr="00575446" w:rsidRDefault="00575446" w:rsidP="00575446">
            <w:pPr>
              <w:pStyle w:val="a4"/>
            </w:pPr>
            <w:r w:rsidRPr="00575446">
              <w:t>Уз.213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980C3" w14:textId="77777777" w:rsidR="00575446" w:rsidRPr="00575446" w:rsidRDefault="00575446" w:rsidP="00575446">
            <w:pPr>
              <w:pStyle w:val="a4"/>
            </w:pPr>
            <w:r w:rsidRPr="00575446">
              <w:t>29,40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DB0A6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EBB28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EA1E8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5619D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2A682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9B31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87A7C2" w14:textId="77777777" w:rsidR="00575446" w:rsidRPr="00575446" w:rsidRDefault="00575446" w:rsidP="00575446">
            <w:pPr>
              <w:pStyle w:val="a4"/>
            </w:pPr>
            <w:r w:rsidRPr="00575446">
              <w:t>0,0000077</w:t>
            </w:r>
          </w:p>
        </w:tc>
      </w:tr>
      <w:tr w:rsidR="00575446" w:rsidRPr="00575446" w14:paraId="4BE5F1E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5634C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F1BA6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>, 29/1 ДЮСШ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47C42" w14:textId="77777777" w:rsidR="00575446" w:rsidRPr="00575446" w:rsidRDefault="00575446" w:rsidP="00575446">
            <w:pPr>
              <w:pStyle w:val="a4"/>
            </w:pPr>
            <w:r w:rsidRPr="00575446">
              <w:t>16,70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AFB85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4066BA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1EE86" w14:textId="77777777" w:rsidR="00575446" w:rsidRPr="00575446" w:rsidRDefault="00575446" w:rsidP="00575446">
            <w:pPr>
              <w:pStyle w:val="a4"/>
            </w:pPr>
            <w:r w:rsidRPr="00575446">
              <w:t>0,1405250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855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906E1D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D1C62" w14:textId="77777777" w:rsidR="00575446" w:rsidRPr="00575446" w:rsidRDefault="00575446" w:rsidP="00575446">
            <w:pPr>
              <w:pStyle w:val="a4"/>
            </w:pPr>
            <w:r w:rsidRPr="00575446">
              <w:t>0,0056289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96D13E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</w:tr>
      <w:tr w:rsidR="00575446" w:rsidRPr="00575446" w14:paraId="70D03FC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7DA4C6" w14:textId="77777777" w:rsidR="00575446" w:rsidRPr="00575446" w:rsidRDefault="00575446" w:rsidP="00575446">
            <w:pPr>
              <w:pStyle w:val="a4"/>
            </w:pPr>
            <w:r w:rsidRPr="00575446">
              <w:t>Уз.15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71DD1" w14:textId="77777777" w:rsidR="00575446" w:rsidRPr="00575446" w:rsidRDefault="00575446" w:rsidP="00575446">
            <w:pPr>
              <w:pStyle w:val="a4"/>
            </w:pPr>
            <w:r w:rsidRPr="00575446">
              <w:t>Уз.217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AFA541" w14:textId="77777777" w:rsidR="00575446" w:rsidRPr="00575446" w:rsidRDefault="00575446" w:rsidP="00575446">
            <w:pPr>
              <w:pStyle w:val="a4"/>
            </w:pPr>
            <w:r w:rsidRPr="00575446">
              <w:t>11,60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38FA5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8A8F66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C0975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F3995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E24D4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E78F6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5B5E7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663E5A7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2C6FFF" w14:textId="77777777" w:rsidR="00575446" w:rsidRPr="00575446" w:rsidRDefault="00575446" w:rsidP="00575446">
            <w:pPr>
              <w:pStyle w:val="a4"/>
            </w:pPr>
            <w:r w:rsidRPr="00575446">
              <w:t>Уз.16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D138EB" w14:textId="77777777" w:rsidR="00575446" w:rsidRPr="00575446" w:rsidRDefault="00575446" w:rsidP="00575446">
            <w:pPr>
              <w:pStyle w:val="a4"/>
            </w:pPr>
            <w:r w:rsidRPr="00575446">
              <w:t>ул. Гастелло 19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15A73" w14:textId="77777777" w:rsidR="00575446" w:rsidRPr="00575446" w:rsidRDefault="00575446" w:rsidP="00575446">
            <w:pPr>
              <w:pStyle w:val="a4"/>
            </w:pPr>
            <w:r w:rsidRPr="00575446">
              <w:t>16,90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7D62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5F70FC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E2CB7" w14:textId="77777777" w:rsidR="00575446" w:rsidRPr="00575446" w:rsidRDefault="00575446" w:rsidP="00575446">
            <w:pPr>
              <w:pStyle w:val="a4"/>
            </w:pPr>
            <w:r w:rsidRPr="00575446">
              <w:t>0,1405270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6590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120E4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A7E21" w14:textId="77777777" w:rsidR="00575446" w:rsidRPr="00575446" w:rsidRDefault="00575446" w:rsidP="00575446">
            <w:pPr>
              <w:pStyle w:val="a4"/>
            </w:pPr>
            <w:r w:rsidRPr="00575446">
              <w:t>0,0177219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584A3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068A8EE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0C393" w14:textId="77777777" w:rsidR="00575446" w:rsidRPr="00575446" w:rsidRDefault="00575446" w:rsidP="00575446">
            <w:pPr>
              <w:pStyle w:val="a4"/>
            </w:pPr>
            <w:r w:rsidRPr="00575446">
              <w:t>Уз.16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FB910D" w14:textId="77777777" w:rsidR="00575446" w:rsidRPr="00575446" w:rsidRDefault="00575446" w:rsidP="00575446">
            <w:pPr>
              <w:pStyle w:val="a4"/>
            </w:pPr>
            <w:r w:rsidRPr="00575446">
              <w:t>Уз.17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F897D6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5B234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236FA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3F699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884D7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0F6CD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CF8C4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45A2FD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039DD52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97A08" w14:textId="77777777" w:rsidR="00575446" w:rsidRPr="00575446" w:rsidRDefault="00575446" w:rsidP="00575446">
            <w:pPr>
              <w:pStyle w:val="a4"/>
            </w:pPr>
            <w:r w:rsidRPr="00575446">
              <w:t>Уз.17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EB4245" w14:textId="77777777" w:rsidR="00575446" w:rsidRPr="00575446" w:rsidRDefault="00575446" w:rsidP="00575446">
            <w:pPr>
              <w:pStyle w:val="a4"/>
            </w:pPr>
            <w:r w:rsidRPr="00575446">
              <w:t>Задв.23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A4834" w14:textId="77777777" w:rsidR="00575446" w:rsidRPr="00575446" w:rsidRDefault="00575446" w:rsidP="00575446">
            <w:pPr>
              <w:pStyle w:val="a4"/>
            </w:pPr>
            <w:r w:rsidRPr="00575446">
              <w:t>2,24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0C58A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70006" w14:textId="77777777" w:rsidR="00575446" w:rsidRPr="00575446" w:rsidRDefault="00575446" w:rsidP="00575446">
            <w:pPr>
              <w:pStyle w:val="a4"/>
            </w:pPr>
            <w:r w:rsidRPr="00575446">
              <w:t>9,61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8A533" w14:textId="77777777" w:rsidR="00575446" w:rsidRPr="00575446" w:rsidRDefault="00575446" w:rsidP="00575446">
            <w:pPr>
              <w:pStyle w:val="a4"/>
            </w:pPr>
            <w:r w:rsidRPr="00575446">
              <w:t>0,1040840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63FC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9ECF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3BB1B" w14:textId="77777777" w:rsidR="00575446" w:rsidRPr="00575446" w:rsidRDefault="00575446" w:rsidP="00575446">
            <w:pPr>
              <w:pStyle w:val="a4"/>
            </w:pPr>
            <w:r w:rsidRPr="00575446">
              <w:t>0,0461862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DE7A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201C11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062170" w14:textId="77777777" w:rsidR="00575446" w:rsidRPr="00575446" w:rsidRDefault="00575446" w:rsidP="00575446">
            <w:pPr>
              <w:pStyle w:val="a4"/>
            </w:pPr>
            <w:r w:rsidRPr="00575446">
              <w:t>Уз.18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DA658" w14:textId="77777777" w:rsidR="00575446" w:rsidRPr="00575446" w:rsidRDefault="00575446" w:rsidP="00575446">
            <w:pPr>
              <w:pStyle w:val="a4"/>
            </w:pPr>
            <w:r w:rsidRPr="00575446">
              <w:t>Задв.25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363F2" w14:textId="77777777" w:rsidR="00575446" w:rsidRPr="00575446" w:rsidRDefault="00575446" w:rsidP="00575446">
            <w:pPr>
              <w:pStyle w:val="a4"/>
            </w:pPr>
            <w:r w:rsidRPr="00575446">
              <w:t>2,60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BE1CE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6853B0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5F6B7E" w14:textId="77777777" w:rsidR="00575446" w:rsidRPr="00575446" w:rsidRDefault="00575446" w:rsidP="00575446">
            <w:pPr>
              <w:pStyle w:val="a4"/>
            </w:pPr>
            <w:r w:rsidRPr="00575446">
              <w:t>0,1404860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AB917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F89A7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B647B" w14:textId="77777777" w:rsidR="00575446" w:rsidRPr="00575446" w:rsidRDefault="00575446" w:rsidP="00575446">
            <w:pPr>
              <w:pStyle w:val="a4"/>
            </w:pPr>
            <w:r w:rsidRPr="00575446">
              <w:t>0,0142499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AAFE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4412FC8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54181" w14:textId="77777777" w:rsidR="00575446" w:rsidRPr="00575446" w:rsidRDefault="00575446" w:rsidP="00575446">
            <w:pPr>
              <w:pStyle w:val="a4"/>
            </w:pPr>
            <w:r w:rsidRPr="00575446">
              <w:t>Уз.18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6EF283" w14:textId="77777777" w:rsidR="00575446" w:rsidRPr="00575446" w:rsidRDefault="00575446" w:rsidP="00575446">
            <w:pPr>
              <w:pStyle w:val="a4"/>
            </w:pPr>
            <w:r w:rsidRPr="00575446">
              <w:t>Уз.234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A8726" w14:textId="77777777" w:rsidR="00575446" w:rsidRPr="00575446" w:rsidRDefault="00575446" w:rsidP="00575446">
            <w:pPr>
              <w:pStyle w:val="a4"/>
            </w:pPr>
            <w:r w:rsidRPr="00575446">
              <w:t>101,80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F8483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B68E9" w14:textId="77777777" w:rsidR="00575446" w:rsidRPr="00575446" w:rsidRDefault="00575446" w:rsidP="00575446">
            <w:pPr>
              <w:pStyle w:val="a4"/>
            </w:pPr>
            <w:r w:rsidRPr="00575446">
              <w:t>9,49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48BE3" w14:textId="77777777" w:rsidR="00575446" w:rsidRPr="00575446" w:rsidRDefault="00575446" w:rsidP="00575446">
            <w:pPr>
              <w:pStyle w:val="a4"/>
            </w:pPr>
            <w:r w:rsidRPr="00575446">
              <w:t>0,1053930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743C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F171C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165867" w14:textId="77777777" w:rsidR="00575446" w:rsidRPr="00575446" w:rsidRDefault="00575446" w:rsidP="00575446">
            <w:pPr>
              <w:pStyle w:val="a4"/>
            </w:pPr>
            <w:r w:rsidRPr="00575446">
              <w:t>0,0319363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4A28FA" w14:textId="77777777" w:rsidR="00575446" w:rsidRPr="00575446" w:rsidRDefault="00575446" w:rsidP="00575446">
            <w:pPr>
              <w:pStyle w:val="a4"/>
            </w:pPr>
            <w:r w:rsidRPr="00575446">
              <w:t>0,0000141</w:t>
            </w:r>
          </w:p>
        </w:tc>
      </w:tr>
      <w:tr w:rsidR="00575446" w:rsidRPr="00575446" w14:paraId="180AD1A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F7F45" w14:textId="77777777" w:rsidR="00575446" w:rsidRPr="00575446" w:rsidRDefault="00575446" w:rsidP="00575446">
            <w:pPr>
              <w:pStyle w:val="a4"/>
            </w:pPr>
            <w:r w:rsidRPr="00575446">
              <w:t>Уз.234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724FEE" w14:textId="77777777" w:rsidR="00575446" w:rsidRPr="00575446" w:rsidRDefault="00575446" w:rsidP="00575446">
            <w:pPr>
              <w:pStyle w:val="a4"/>
            </w:pPr>
            <w:r w:rsidRPr="00575446">
              <w:t>улица Заводская, 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7163CE" w14:textId="77777777" w:rsidR="00575446" w:rsidRPr="00575446" w:rsidRDefault="00575446" w:rsidP="00575446">
            <w:pPr>
              <w:pStyle w:val="a4"/>
            </w:pPr>
            <w:r w:rsidRPr="00575446">
              <w:t>35,00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0EC9E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46454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9DA63" w14:textId="77777777" w:rsidR="00575446" w:rsidRPr="00575446" w:rsidRDefault="00575446" w:rsidP="00575446">
            <w:pPr>
              <w:pStyle w:val="a4"/>
            </w:pPr>
            <w:r w:rsidRPr="00575446">
              <w:t>0,2056890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EBC2B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9832E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4A4511" w14:textId="77777777" w:rsidR="00575446" w:rsidRPr="00575446" w:rsidRDefault="00575446" w:rsidP="00575446">
            <w:pPr>
              <w:pStyle w:val="a4"/>
            </w:pPr>
            <w:r w:rsidRPr="00575446">
              <w:t>0,0003616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48705A" w14:textId="77777777" w:rsidR="00575446" w:rsidRPr="00575446" w:rsidRDefault="00575446" w:rsidP="00575446">
            <w:pPr>
              <w:pStyle w:val="a4"/>
            </w:pPr>
            <w:r w:rsidRPr="00575446">
              <w:t>0,0000025</w:t>
            </w:r>
          </w:p>
        </w:tc>
      </w:tr>
      <w:tr w:rsidR="00575446" w:rsidRPr="00575446" w14:paraId="154757B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1922BE" w14:textId="77777777" w:rsidR="00575446" w:rsidRPr="00575446" w:rsidRDefault="00575446" w:rsidP="00575446">
            <w:pPr>
              <w:pStyle w:val="a4"/>
            </w:pPr>
            <w:r w:rsidRPr="00575446">
              <w:t>Уз.19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6CCA2" w14:textId="77777777" w:rsidR="00575446" w:rsidRPr="00575446" w:rsidRDefault="00575446" w:rsidP="00575446">
            <w:pPr>
              <w:pStyle w:val="a4"/>
            </w:pPr>
            <w:r w:rsidRPr="00575446">
              <w:t>Задв.26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F53533" w14:textId="77777777" w:rsidR="00575446" w:rsidRPr="00575446" w:rsidRDefault="00575446" w:rsidP="00575446">
            <w:pPr>
              <w:pStyle w:val="a4"/>
            </w:pPr>
            <w:r w:rsidRPr="00575446">
              <w:t>2,55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6B0E7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BD83C8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755EC8" w14:textId="77777777" w:rsidR="00575446" w:rsidRPr="00575446" w:rsidRDefault="00575446" w:rsidP="00575446">
            <w:pPr>
              <w:pStyle w:val="a4"/>
            </w:pPr>
            <w:r w:rsidRPr="00575446">
              <w:t>0,1409240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1F14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2FE3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FB63C" w14:textId="77777777" w:rsidR="00575446" w:rsidRPr="00575446" w:rsidRDefault="00575446" w:rsidP="00575446">
            <w:pPr>
              <w:pStyle w:val="a4"/>
            </w:pPr>
            <w:r w:rsidRPr="00575446">
              <w:t>0,0147132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EFA5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5292462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DCFF7" w14:textId="77777777" w:rsidR="00575446" w:rsidRPr="00575446" w:rsidRDefault="00575446" w:rsidP="00575446">
            <w:pPr>
              <w:pStyle w:val="a4"/>
            </w:pPr>
            <w:r w:rsidRPr="00575446">
              <w:t>Уз.19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201C8E" w14:textId="77777777" w:rsidR="00575446" w:rsidRPr="00575446" w:rsidRDefault="00575446" w:rsidP="00575446">
            <w:pPr>
              <w:pStyle w:val="a4"/>
            </w:pPr>
            <w:r w:rsidRPr="00575446">
              <w:t>Северная улица, 19/1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46E18" w14:textId="77777777" w:rsidR="00575446" w:rsidRPr="00575446" w:rsidRDefault="00575446" w:rsidP="00575446">
            <w:pPr>
              <w:pStyle w:val="a4"/>
            </w:pPr>
            <w:r w:rsidRPr="00575446">
              <w:t>59,90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067E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E28C9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3F7F23" w14:textId="77777777" w:rsidR="00575446" w:rsidRPr="00575446" w:rsidRDefault="00575446" w:rsidP="00575446">
            <w:pPr>
              <w:pStyle w:val="a4"/>
            </w:pPr>
            <w:r w:rsidRPr="00575446">
              <w:t>0,1408680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D2C9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A3A21F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8F6B3D" w14:textId="77777777" w:rsidR="00575446" w:rsidRPr="00575446" w:rsidRDefault="00575446" w:rsidP="00575446">
            <w:pPr>
              <w:pStyle w:val="a4"/>
            </w:pPr>
            <w:r w:rsidRPr="00575446">
              <w:t>0,0168615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1C3D2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46FAD5E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99169C" w14:textId="77777777" w:rsidR="00575446" w:rsidRPr="00575446" w:rsidRDefault="00575446" w:rsidP="00575446">
            <w:pPr>
              <w:pStyle w:val="a4"/>
            </w:pPr>
            <w:r w:rsidRPr="00575446">
              <w:t>Уз.17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054879" w14:textId="77777777" w:rsidR="00575446" w:rsidRPr="00575446" w:rsidRDefault="00575446" w:rsidP="00575446">
            <w:pPr>
              <w:pStyle w:val="a4"/>
            </w:pPr>
            <w:r w:rsidRPr="00575446">
              <w:t>Уз.20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BA0FB8" w14:textId="77777777" w:rsidR="00575446" w:rsidRPr="00575446" w:rsidRDefault="00575446" w:rsidP="00575446">
            <w:pPr>
              <w:pStyle w:val="a4"/>
            </w:pPr>
            <w:r w:rsidRPr="00575446">
              <w:t>58,70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9BD71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56958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07583E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1255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2DDF0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91DC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809C0" w14:textId="77777777" w:rsidR="00575446" w:rsidRPr="00575446" w:rsidRDefault="00575446" w:rsidP="00575446">
            <w:pPr>
              <w:pStyle w:val="a4"/>
            </w:pPr>
            <w:r w:rsidRPr="00575446">
              <w:t>0,0000153</w:t>
            </w:r>
          </w:p>
        </w:tc>
      </w:tr>
      <w:tr w:rsidR="00575446" w:rsidRPr="00575446" w14:paraId="4492E5C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ECDFE1" w14:textId="77777777" w:rsidR="00575446" w:rsidRPr="00575446" w:rsidRDefault="00575446" w:rsidP="00575446">
            <w:pPr>
              <w:pStyle w:val="a4"/>
            </w:pPr>
            <w:r w:rsidRPr="00575446">
              <w:t>Уз.20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56FDC" w14:textId="77777777" w:rsidR="00575446" w:rsidRPr="00575446" w:rsidRDefault="00575446" w:rsidP="00575446">
            <w:pPr>
              <w:pStyle w:val="a4"/>
            </w:pPr>
            <w:r w:rsidRPr="00575446">
              <w:t>Уз.21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142CF" w14:textId="77777777" w:rsidR="00575446" w:rsidRPr="00575446" w:rsidRDefault="00575446" w:rsidP="00575446">
            <w:pPr>
              <w:pStyle w:val="a4"/>
            </w:pPr>
            <w:r w:rsidRPr="00575446">
              <w:t>59,50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5CCAA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73F23" w14:textId="77777777" w:rsidR="00575446" w:rsidRPr="00575446" w:rsidRDefault="00575446" w:rsidP="00575446">
            <w:pPr>
              <w:pStyle w:val="a4"/>
            </w:pPr>
            <w:r w:rsidRPr="00575446">
              <w:t>9,57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DECDE" w14:textId="77777777" w:rsidR="00575446" w:rsidRPr="00575446" w:rsidRDefault="00575446" w:rsidP="00575446">
            <w:pPr>
              <w:pStyle w:val="a4"/>
            </w:pPr>
            <w:r w:rsidRPr="00575446">
              <w:t>0,1044590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4E19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FD2CC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6ADA2" w14:textId="77777777" w:rsidR="00575446" w:rsidRPr="00575446" w:rsidRDefault="00575446" w:rsidP="00575446">
            <w:pPr>
              <w:pStyle w:val="a4"/>
            </w:pPr>
            <w:r w:rsidRPr="00575446">
              <w:t>0,0269230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FEB4E" w14:textId="77777777" w:rsidR="00575446" w:rsidRPr="00575446" w:rsidRDefault="00575446" w:rsidP="00575446">
            <w:pPr>
              <w:pStyle w:val="a4"/>
            </w:pPr>
            <w:r w:rsidRPr="00575446">
              <w:t>0,0000083</w:t>
            </w:r>
          </w:p>
        </w:tc>
      </w:tr>
      <w:tr w:rsidR="00575446" w:rsidRPr="00575446" w14:paraId="574CA03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86DAD7" w14:textId="77777777" w:rsidR="00575446" w:rsidRPr="00575446" w:rsidRDefault="00575446" w:rsidP="00575446">
            <w:pPr>
              <w:pStyle w:val="a4"/>
            </w:pPr>
            <w:r w:rsidRPr="00575446">
              <w:t>Уз.21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863D21" w14:textId="77777777" w:rsidR="00575446" w:rsidRPr="00575446" w:rsidRDefault="00575446" w:rsidP="00575446">
            <w:pPr>
              <w:pStyle w:val="a4"/>
            </w:pPr>
            <w:r w:rsidRPr="00575446">
              <w:t>Северная улица, 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3D85B" w14:textId="77777777" w:rsidR="00575446" w:rsidRPr="00575446" w:rsidRDefault="00575446" w:rsidP="00575446">
            <w:pPr>
              <w:pStyle w:val="a4"/>
            </w:pPr>
            <w:r w:rsidRPr="00575446">
              <w:t>13,50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EFEBD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71CDF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B96B2" w14:textId="77777777" w:rsidR="00575446" w:rsidRPr="00575446" w:rsidRDefault="00575446" w:rsidP="00575446">
            <w:pPr>
              <w:pStyle w:val="a4"/>
            </w:pPr>
            <w:r w:rsidRPr="00575446">
              <w:t>0,1410230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B0E2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354FE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05C95" w14:textId="77777777" w:rsidR="00575446" w:rsidRPr="00575446" w:rsidRDefault="00575446" w:rsidP="00575446">
            <w:pPr>
              <w:pStyle w:val="a4"/>
            </w:pPr>
            <w:r w:rsidRPr="00575446">
              <w:t>0,0152406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C7E79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18BE718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BBAB8" w14:textId="77777777" w:rsidR="00575446" w:rsidRPr="00575446" w:rsidRDefault="00575446" w:rsidP="00575446">
            <w:pPr>
              <w:pStyle w:val="a4"/>
            </w:pPr>
            <w:r w:rsidRPr="00575446">
              <w:t>Уз.21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70308" w14:textId="77777777" w:rsidR="00575446" w:rsidRPr="00575446" w:rsidRDefault="00575446" w:rsidP="00575446">
            <w:pPr>
              <w:pStyle w:val="a4"/>
            </w:pPr>
            <w:r w:rsidRPr="00575446">
              <w:t>ул. Северная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AC09C0" w14:textId="77777777" w:rsidR="00575446" w:rsidRPr="00575446" w:rsidRDefault="00575446" w:rsidP="00575446">
            <w:pPr>
              <w:pStyle w:val="a4"/>
            </w:pPr>
            <w:r w:rsidRPr="00575446">
              <w:t>69,50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EB4EF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7018C7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3701E" w14:textId="77777777" w:rsidR="00575446" w:rsidRPr="00575446" w:rsidRDefault="00575446" w:rsidP="00575446">
            <w:pPr>
              <w:pStyle w:val="a4"/>
            </w:pPr>
            <w:r w:rsidRPr="00575446">
              <w:t>0,1410230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A1295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BB7413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60E0B5" w14:textId="77777777" w:rsidR="00575446" w:rsidRPr="00575446" w:rsidRDefault="00575446" w:rsidP="00575446">
            <w:pPr>
              <w:pStyle w:val="a4"/>
            </w:pPr>
            <w:r w:rsidRPr="00575446">
              <w:t>0,0116823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9577E" w14:textId="77777777" w:rsidR="00575446" w:rsidRPr="00575446" w:rsidRDefault="00575446" w:rsidP="00575446">
            <w:pPr>
              <w:pStyle w:val="a4"/>
            </w:pPr>
            <w:r w:rsidRPr="00575446">
              <w:t>0,0000072</w:t>
            </w:r>
          </w:p>
        </w:tc>
      </w:tr>
      <w:tr w:rsidR="00575446" w:rsidRPr="00575446" w14:paraId="532E482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58847" w14:textId="77777777" w:rsidR="00575446" w:rsidRPr="00575446" w:rsidRDefault="00575446" w:rsidP="00575446">
            <w:pPr>
              <w:pStyle w:val="a4"/>
            </w:pPr>
            <w:r w:rsidRPr="00575446">
              <w:t>Уз.20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19F5E5" w14:textId="77777777" w:rsidR="00575446" w:rsidRPr="00575446" w:rsidRDefault="00575446" w:rsidP="00575446">
            <w:pPr>
              <w:pStyle w:val="a4"/>
            </w:pPr>
            <w:r w:rsidRPr="00575446">
              <w:t>Уз.22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FB0D75" w14:textId="77777777" w:rsidR="00575446" w:rsidRPr="00575446" w:rsidRDefault="00575446" w:rsidP="00575446">
            <w:pPr>
              <w:pStyle w:val="a4"/>
            </w:pPr>
            <w:r w:rsidRPr="00575446">
              <w:t>151,20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0355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B43C4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38506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33AA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EF6A8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3975E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C1354" w14:textId="77777777" w:rsidR="00575446" w:rsidRPr="00575446" w:rsidRDefault="00575446" w:rsidP="00575446">
            <w:pPr>
              <w:pStyle w:val="a4"/>
            </w:pPr>
            <w:r w:rsidRPr="00575446">
              <w:t>0,0000394</w:t>
            </w:r>
          </w:p>
        </w:tc>
      </w:tr>
      <w:tr w:rsidR="00575446" w:rsidRPr="00575446" w14:paraId="7908F7D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9289FC" w14:textId="77777777" w:rsidR="00575446" w:rsidRPr="00575446" w:rsidRDefault="00575446" w:rsidP="00575446">
            <w:pPr>
              <w:pStyle w:val="a4"/>
            </w:pPr>
            <w:r w:rsidRPr="00575446">
              <w:t>Уз.22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45A84" w14:textId="77777777" w:rsidR="00575446" w:rsidRPr="00575446" w:rsidRDefault="00575446" w:rsidP="00575446">
            <w:pPr>
              <w:pStyle w:val="a4"/>
            </w:pPr>
            <w:r w:rsidRPr="00575446">
              <w:t>ул. Северная 25/1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16F37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4751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C9A3D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2620C7" w14:textId="77777777" w:rsidR="00575446" w:rsidRPr="00575446" w:rsidRDefault="00575446" w:rsidP="00575446">
            <w:pPr>
              <w:pStyle w:val="a4"/>
            </w:pPr>
            <w:r w:rsidRPr="00575446">
              <w:t>0,2055250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44D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E3036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07B362" w14:textId="77777777" w:rsidR="00575446" w:rsidRPr="00575446" w:rsidRDefault="00575446" w:rsidP="00575446">
            <w:pPr>
              <w:pStyle w:val="a4"/>
            </w:pPr>
            <w:r w:rsidRPr="00575446">
              <w:t>0,0034653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98C52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1105D8F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8A29C" w14:textId="77777777" w:rsidR="00575446" w:rsidRPr="00575446" w:rsidRDefault="00575446" w:rsidP="00575446">
            <w:pPr>
              <w:pStyle w:val="a4"/>
            </w:pPr>
            <w:r w:rsidRPr="00575446">
              <w:t>Уз.22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231ACF" w14:textId="77777777" w:rsidR="00575446" w:rsidRPr="00575446" w:rsidRDefault="00575446" w:rsidP="00575446">
            <w:pPr>
              <w:pStyle w:val="a4"/>
            </w:pPr>
            <w:r w:rsidRPr="00575446">
              <w:t>Уз.23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C82C67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5C1D8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E64B31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DF6DA4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7E1A6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C8862A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FC66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FC6D9D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485DAEA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1F0D3" w14:textId="77777777" w:rsidR="00575446" w:rsidRPr="00575446" w:rsidRDefault="00575446" w:rsidP="00575446">
            <w:pPr>
              <w:pStyle w:val="a4"/>
            </w:pPr>
            <w:r w:rsidRPr="00575446">
              <w:t>Уз.23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6087BF" w14:textId="77777777" w:rsidR="00575446" w:rsidRPr="00575446" w:rsidRDefault="00575446" w:rsidP="00575446">
            <w:pPr>
              <w:pStyle w:val="a4"/>
            </w:pPr>
            <w:r w:rsidRPr="00575446">
              <w:t>Задв.28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493F6" w14:textId="77777777" w:rsidR="00575446" w:rsidRPr="00575446" w:rsidRDefault="00575446" w:rsidP="00575446">
            <w:pPr>
              <w:pStyle w:val="a4"/>
            </w:pPr>
            <w:r w:rsidRPr="00575446">
              <w:t>2,42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ED1B96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480D75" w14:textId="77777777" w:rsidR="00575446" w:rsidRPr="00575446" w:rsidRDefault="00575446" w:rsidP="00575446">
            <w:pPr>
              <w:pStyle w:val="a4"/>
            </w:pPr>
            <w:r w:rsidRPr="00575446">
              <w:t>12,74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8EB50" w14:textId="77777777" w:rsidR="00575446" w:rsidRPr="00575446" w:rsidRDefault="00575446" w:rsidP="00575446">
            <w:pPr>
              <w:pStyle w:val="a4"/>
            </w:pPr>
            <w:r w:rsidRPr="00575446">
              <w:t>0,0784700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A8438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33D92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D9238" w14:textId="77777777" w:rsidR="00575446" w:rsidRPr="00575446" w:rsidRDefault="00575446" w:rsidP="00575446">
            <w:pPr>
              <w:pStyle w:val="a4"/>
            </w:pPr>
            <w:r w:rsidRPr="00575446">
              <w:t>0,0402432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F2FE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0D408ED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01E833" w14:textId="77777777" w:rsidR="00575446" w:rsidRPr="00575446" w:rsidRDefault="00575446" w:rsidP="00575446">
            <w:pPr>
              <w:pStyle w:val="a4"/>
            </w:pPr>
            <w:r w:rsidRPr="00575446">
              <w:t>Уз.24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5DAD2" w14:textId="77777777" w:rsidR="00575446" w:rsidRPr="00575446" w:rsidRDefault="00575446" w:rsidP="00575446">
            <w:pPr>
              <w:pStyle w:val="a4"/>
            </w:pPr>
            <w:r w:rsidRPr="00575446">
              <w:t>Уз.25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89283" w14:textId="77777777" w:rsidR="00575446" w:rsidRPr="00575446" w:rsidRDefault="00575446" w:rsidP="00575446">
            <w:pPr>
              <w:pStyle w:val="a4"/>
            </w:pPr>
            <w:r w:rsidRPr="00575446">
              <w:t>82,90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99ED5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F12F2" w14:textId="77777777" w:rsidR="00575446" w:rsidRPr="00575446" w:rsidRDefault="00575446" w:rsidP="00575446">
            <w:pPr>
              <w:pStyle w:val="a4"/>
            </w:pPr>
            <w:r w:rsidRPr="00575446">
              <w:t>9,56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67EEB" w14:textId="77777777" w:rsidR="00575446" w:rsidRPr="00575446" w:rsidRDefault="00575446" w:rsidP="00575446">
            <w:pPr>
              <w:pStyle w:val="a4"/>
            </w:pPr>
            <w:r w:rsidRPr="00575446">
              <w:t>0,1046130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FCF4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CF5200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98BDC" w14:textId="77777777" w:rsidR="00575446" w:rsidRPr="00575446" w:rsidRDefault="00575446" w:rsidP="00575446">
            <w:pPr>
              <w:pStyle w:val="a4"/>
            </w:pPr>
            <w:r w:rsidRPr="00575446">
              <w:t>0,0277476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76A29" w14:textId="77777777" w:rsidR="00575446" w:rsidRPr="00575446" w:rsidRDefault="00575446" w:rsidP="00575446">
            <w:pPr>
              <w:pStyle w:val="a4"/>
            </w:pPr>
            <w:r w:rsidRPr="00575446">
              <w:t>0,0000116</w:t>
            </w:r>
          </w:p>
        </w:tc>
      </w:tr>
      <w:tr w:rsidR="00575446" w:rsidRPr="00575446" w14:paraId="482EE9F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3E5A9" w14:textId="77777777" w:rsidR="00575446" w:rsidRPr="00575446" w:rsidRDefault="00575446" w:rsidP="00575446">
            <w:pPr>
              <w:pStyle w:val="a4"/>
            </w:pPr>
            <w:r w:rsidRPr="00575446">
              <w:t>Уз.25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E2FEE" w14:textId="77777777" w:rsidR="00575446" w:rsidRPr="00575446" w:rsidRDefault="00575446" w:rsidP="00575446">
            <w:pPr>
              <w:pStyle w:val="a4"/>
            </w:pPr>
            <w:r w:rsidRPr="00575446">
              <w:t>Задв.34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018564" w14:textId="77777777" w:rsidR="00575446" w:rsidRPr="00575446" w:rsidRDefault="00575446" w:rsidP="00575446">
            <w:pPr>
              <w:pStyle w:val="a4"/>
            </w:pPr>
            <w:r w:rsidRPr="00575446">
              <w:t>2,44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7410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791A5" w14:textId="77777777" w:rsidR="00575446" w:rsidRPr="00575446" w:rsidRDefault="00575446" w:rsidP="00575446">
            <w:pPr>
              <w:pStyle w:val="a4"/>
            </w:pPr>
            <w:r w:rsidRPr="00575446">
              <w:t>7,07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B65CC" w14:textId="77777777" w:rsidR="00575446" w:rsidRPr="00575446" w:rsidRDefault="00575446" w:rsidP="00575446">
            <w:pPr>
              <w:pStyle w:val="a4"/>
            </w:pPr>
            <w:r w:rsidRPr="00575446">
              <w:t>0,1415060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D0A7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667E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C83AD" w14:textId="77777777" w:rsidR="00575446" w:rsidRPr="00575446" w:rsidRDefault="00575446" w:rsidP="00575446">
            <w:pPr>
              <w:pStyle w:val="a4"/>
            </w:pPr>
            <w:r w:rsidRPr="00575446">
              <w:t>0,0143447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C4424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EB998D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1A814" w14:textId="77777777" w:rsidR="00575446" w:rsidRPr="00575446" w:rsidRDefault="00575446" w:rsidP="00575446">
            <w:pPr>
              <w:pStyle w:val="a4"/>
            </w:pPr>
            <w:r w:rsidRPr="00575446">
              <w:t>Уз.25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9E5D3" w14:textId="77777777" w:rsidR="00575446" w:rsidRPr="00575446" w:rsidRDefault="00575446" w:rsidP="00575446">
            <w:pPr>
              <w:pStyle w:val="a4"/>
            </w:pPr>
            <w:r w:rsidRPr="00575446">
              <w:t>Северная улица, 19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2B256" w14:textId="77777777" w:rsidR="00575446" w:rsidRPr="00575446" w:rsidRDefault="00575446" w:rsidP="00575446">
            <w:pPr>
              <w:pStyle w:val="a4"/>
            </w:pPr>
            <w:r w:rsidRPr="00575446">
              <w:t>131,80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0493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E475E7" w14:textId="77777777" w:rsidR="00575446" w:rsidRPr="00575446" w:rsidRDefault="00575446" w:rsidP="00575446">
            <w:pPr>
              <w:pStyle w:val="a4"/>
            </w:pPr>
            <w:r w:rsidRPr="00575446">
              <w:t>7,07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BF2FC" w14:textId="77777777" w:rsidR="00575446" w:rsidRPr="00575446" w:rsidRDefault="00575446" w:rsidP="00575446">
            <w:pPr>
              <w:pStyle w:val="a4"/>
            </w:pPr>
            <w:r w:rsidRPr="00575446">
              <w:t>0,1414100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F5A61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F23D9E" w14:textId="77777777" w:rsidR="00575446" w:rsidRPr="00575446" w:rsidRDefault="00575446" w:rsidP="00575446">
            <w:pPr>
              <w:pStyle w:val="a4"/>
            </w:pPr>
            <w:r w:rsidRPr="00575446">
              <w:t>0,0000019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3287C7" w14:textId="77777777" w:rsidR="00575446" w:rsidRPr="00575446" w:rsidRDefault="00575446" w:rsidP="00575446">
            <w:pPr>
              <w:pStyle w:val="a4"/>
            </w:pPr>
            <w:r w:rsidRPr="00575446">
              <w:t>0,0134029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FABAB" w14:textId="77777777" w:rsidR="00575446" w:rsidRPr="00575446" w:rsidRDefault="00575446" w:rsidP="00575446">
            <w:pPr>
              <w:pStyle w:val="a4"/>
            </w:pPr>
            <w:r w:rsidRPr="00575446">
              <w:t>0,0000136</w:t>
            </w:r>
          </w:p>
        </w:tc>
      </w:tr>
      <w:tr w:rsidR="00575446" w:rsidRPr="00575446" w14:paraId="7AC6941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28274C" w14:textId="77777777" w:rsidR="00575446" w:rsidRPr="00575446" w:rsidRDefault="00575446" w:rsidP="00575446">
            <w:pPr>
              <w:pStyle w:val="a4"/>
            </w:pPr>
            <w:r w:rsidRPr="00575446">
              <w:t>Уз.24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78703E" w14:textId="77777777" w:rsidR="00575446" w:rsidRPr="00575446" w:rsidRDefault="00575446" w:rsidP="00575446">
            <w:pPr>
              <w:pStyle w:val="a4"/>
            </w:pPr>
            <w:r w:rsidRPr="00575446">
              <w:t>Задв.32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76C814" w14:textId="77777777" w:rsidR="00575446" w:rsidRPr="00575446" w:rsidRDefault="00575446" w:rsidP="00575446">
            <w:pPr>
              <w:pStyle w:val="a4"/>
            </w:pPr>
            <w:r w:rsidRPr="00575446">
              <w:t>2,58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E65AA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311CD4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BA82A" w14:textId="77777777" w:rsidR="00575446" w:rsidRPr="00575446" w:rsidRDefault="00575446" w:rsidP="00575446">
            <w:pPr>
              <w:pStyle w:val="a4"/>
            </w:pPr>
            <w:r w:rsidRPr="00575446">
              <w:t>0,1411550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F211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05FE7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FF3BFF" w14:textId="77777777" w:rsidR="00575446" w:rsidRPr="00575446" w:rsidRDefault="00575446" w:rsidP="00575446">
            <w:pPr>
              <w:pStyle w:val="a4"/>
            </w:pPr>
            <w:r w:rsidRPr="00575446">
              <w:t>0,0124955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D84A5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621D52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2B4032" w14:textId="77777777" w:rsidR="00575446" w:rsidRPr="00575446" w:rsidRDefault="00575446" w:rsidP="00575446">
            <w:pPr>
              <w:pStyle w:val="a4"/>
            </w:pPr>
            <w:r w:rsidRPr="00575446">
              <w:t>Уз.23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A86EC" w14:textId="77777777" w:rsidR="00575446" w:rsidRPr="00575446" w:rsidRDefault="00575446" w:rsidP="00575446">
            <w:pPr>
              <w:pStyle w:val="a4"/>
            </w:pPr>
            <w:r w:rsidRPr="00575446">
              <w:t>Задв.30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6CD86" w14:textId="77777777" w:rsidR="00575446" w:rsidRPr="00575446" w:rsidRDefault="00575446" w:rsidP="00575446">
            <w:pPr>
              <w:pStyle w:val="a4"/>
            </w:pPr>
            <w:r w:rsidRPr="00575446">
              <w:t>2,39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A7539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E8D63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2FE63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5D34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68D2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0F21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46B19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6C5AAB2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40AF1" w14:textId="77777777" w:rsidR="00575446" w:rsidRPr="00575446" w:rsidRDefault="00575446" w:rsidP="00575446">
            <w:pPr>
              <w:pStyle w:val="a4"/>
            </w:pPr>
            <w:r w:rsidRPr="00575446">
              <w:t>Уз.242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5489BB" w14:textId="77777777" w:rsidR="00575446" w:rsidRPr="00575446" w:rsidRDefault="00575446" w:rsidP="00575446">
            <w:pPr>
              <w:pStyle w:val="a4"/>
            </w:pPr>
            <w:r w:rsidRPr="00575446">
              <w:t>Северная улица, 16Б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49E08" w14:textId="77777777" w:rsidR="00575446" w:rsidRPr="00575446" w:rsidRDefault="00575446" w:rsidP="00575446">
            <w:pPr>
              <w:pStyle w:val="a4"/>
            </w:pPr>
            <w:r w:rsidRPr="00575446">
              <w:t>48,00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9F5D3E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C8E02D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4CF138" w14:textId="77777777" w:rsidR="00575446" w:rsidRPr="00575446" w:rsidRDefault="00575446" w:rsidP="00575446">
            <w:pPr>
              <w:pStyle w:val="a4"/>
            </w:pPr>
            <w:r w:rsidRPr="00575446">
              <w:t>0,2223880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EC72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A62BB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A71AE" w14:textId="77777777" w:rsidR="00575446" w:rsidRPr="00575446" w:rsidRDefault="00575446" w:rsidP="00575446">
            <w:pPr>
              <w:pStyle w:val="a4"/>
            </w:pPr>
            <w:r w:rsidRPr="00575446">
              <w:t>0,0016305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80092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39D62A0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47691" w14:textId="77777777" w:rsidR="00575446" w:rsidRPr="00575446" w:rsidRDefault="00575446" w:rsidP="00575446">
            <w:pPr>
              <w:pStyle w:val="a4"/>
            </w:pPr>
            <w:r w:rsidRPr="00575446">
              <w:t>Уз.26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5877F" w14:textId="77777777" w:rsidR="00575446" w:rsidRPr="00575446" w:rsidRDefault="00575446" w:rsidP="00575446">
            <w:pPr>
              <w:pStyle w:val="a4"/>
            </w:pPr>
            <w:r w:rsidRPr="00575446">
              <w:t>Уз.27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BDF7D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499BC6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E9BAD7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1C7FC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1EE6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32E54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9330D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C62DC1" w14:textId="77777777" w:rsidR="00575446" w:rsidRPr="00575446" w:rsidRDefault="00575446" w:rsidP="00575446">
            <w:pPr>
              <w:pStyle w:val="a4"/>
            </w:pPr>
            <w:r w:rsidRPr="00575446">
              <w:t>0,0000035</w:t>
            </w:r>
          </w:p>
        </w:tc>
      </w:tr>
      <w:tr w:rsidR="00575446" w:rsidRPr="00575446" w14:paraId="44C652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7B52C" w14:textId="77777777" w:rsidR="00575446" w:rsidRPr="00575446" w:rsidRDefault="00575446" w:rsidP="00575446">
            <w:pPr>
              <w:pStyle w:val="a4"/>
            </w:pPr>
            <w:r w:rsidRPr="00575446">
              <w:t>Уз.27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E3644" w14:textId="77777777" w:rsidR="00575446" w:rsidRPr="00575446" w:rsidRDefault="00575446" w:rsidP="00575446">
            <w:pPr>
              <w:pStyle w:val="a4"/>
            </w:pPr>
            <w:r w:rsidRPr="00575446">
              <w:t>Северная улица, 16/1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4D461" w14:textId="77777777" w:rsidR="00575446" w:rsidRPr="00575446" w:rsidRDefault="00575446" w:rsidP="00575446">
            <w:pPr>
              <w:pStyle w:val="a4"/>
            </w:pPr>
            <w:r w:rsidRPr="00575446">
              <w:t>22,50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4428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87B0D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A564EE" w14:textId="77777777" w:rsidR="00575446" w:rsidRPr="00575446" w:rsidRDefault="00575446" w:rsidP="00575446">
            <w:pPr>
              <w:pStyle w:val="a4"/>
            </w:pPr>
            <w:r w:rsidRPr="00575446">
              <w:t>0,1405680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DFC0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B045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C26F59" w14:textId="77777777" w:rsidR="00575446" w:rsidRPr="00575446" w:rsidRDefault="00575446" w:rsidP="00575446">
            <w:pPr>
              <w:pStyle w:val="a4"/>
            </w:pPr>
            <w:r w:rsidRPr="00575446">
              <w:t>0,0076731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3678D6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6946033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7F184" w14:textId="77777777" w:rsidR="00575446" w:rsidRPr="00575446" w:rsidRDefault="00575446" w:rsidP="00575446">
            <w:pPr>
              <w:pStyle w:val="a4"/>
            </w:pPr>
            <w:r w:rsidRPr="00575446">
              <w:t>Уз.251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8FDDD" w14:textId="77777777" w:rsidR="00575446" w:rsidRPr="00575446" w:rsidRDefault="00575446" w:rsidP="00575446">
            <w:pPr>
              <w:pStyle w:val="a4"/>
            </w:pPr>
            <w:r w:rsidRPr="00575446">
              <w:t>Северная улица, 20/1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FE7DE" w14:textId="77777777" w:rsidR="00575446" w:rsidRPr="00575446" w:rsidRDefault="00575446" w:rsidP="00575446">
            <w:pPr>
              <w:pStyle w:val="a4"/>
            </w:pPr>
            <w:r w:rsidRPr="00575446">
              <w:t>42,00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F0EA9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A22928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1D379" w14:textId="77777777" w:rsidR="00575446" w:rsidRPr="00575446" w:rsidRDefault="00575446" w:rsidP="00575446">
            <w:pPr>
              <w:pStyle w:val="a4"/>
            </w:pPr>
            <w:r w:rsidRPr="00575446">
              <w:t>0,2057410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AB10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966535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59246" w14:textId="77777777" w:rsidR="00575446" w:rsidRPr="00575446" w:rsidRDefault="00575446" w:rsidP="00575446">
            <w:pPr>
              <w:pStyle w:val="a4"/>
            </w:pPr>
            <w:r w:rsidRPr="00575446">
              <w:t>0,0044369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95030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5BEBDB1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68DFB" w14:textId="77777777" w:rsidR="00575446" w:rsidRPr="00575446" w:rsidRDefault="00575446" w:rsidP="00575446">
            <w:pPr>
              <w:pStyle w:val="a4"/>
            </w:pPr>
            <w:r w:rsidRPr="00575446">
              <w:t>Уз.27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B19BB8" w14:textId="77777777" w:rsidR="00575446" w:rsidRPr="00575446" w:rsidRDefault="00575446" w:rsidP="00575446">
            <w:pPr>
              <w:pStyle w:val="a4"/>
            </w:pPr>
            <w:r w:rsidRPr="00575446">
              <w:t>Уз.251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AFAAE6" w14:textId="77777777" w:rsidR="00575446" w:rsidRPr="00575446" w:rsidRDefault="00575446" w:rsidP="00575446">
            <w:pPr>
              <w:pStyle w:val="a4"/>
            </w:pPr>
            <w:r w:rsidRPr="00575446">
              <w:t>5,40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C173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5374C5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B37099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37EE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8AEF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D69B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E5BFD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0511E0C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FF312" w14:textId="77777777" w:rsidR="00575446" w:rsidRPr="00575446" w:rsidRDefault="00575446" w:rsidP="00575446">
            <w:pPr>
              <w:pStyle w:val="a4"/>
            </w:pPr>
            <w:r w:rsidRPr="00575446">
              <w:t>Уз.28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CAF7C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1 ДДУ №1 </w:t>
            </w:r>
            <w:proofErr w:type="spellStart"/>
            <w:r w:rsidRPr="00575446">
              <w:t>Ру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C51FDD" w14:textId="77777777" w:rsidR="00575446" w:rsidRPr="00575446" w:rsidRDefault="00575446" w:rsidP="00575446">
            <w:pPr>
              <w:pStyle w:val="a4"/>
            </w:pPr>
            <w:r w:rsidRPr="00575446">
              <w:t>38,70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64166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C8BAC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6F613" w14:textId="77777777" w:rsidR="00575446" w:rsidRPr="00575446" w:rsidRDefault="00575446" w:rsidP="00575446">
            <w:pPr>
              <w:pStyle w:val="a4"/>
            </w:pPr>
            <w:r w:rsidRPr="00575446">
              <w:t>0,1406900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B1C0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EB731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6C8AB" w14:textId="77777777" w:rsidR="00575446" w:rsidRPr="00575446" w:rsidRDefault="00575446" w:rsidP="00575446">
            <w:pPr>
              <w:pStyle w:val="a4"/>
            </w:pPr>
            <w:r w:rsidRPr="00575446">
              <w:t>0,0059732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DCF0E2" w14:textId="77777777" w:rsidR="00575446" w:rsidRPr="00575446" w:rsidRDefault="00575446" w:rsidP="00575446">
            <w:pPr>
              <w:pStyle w:val="a4"/>
            </w:pPr>
            <w:r w:rsidRPr="00575446">
              <w:t>0,0000040</w:t>
            </w:r>
          </w:p>
        </w:tc>
      </w:tr>
      <w:tr w:rsidR="00575446" w:rsidRPr="00575446" w14:paraId="6944ADC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7E6A4" w14:textId="77777777" w:rsidR="00575446" w:rsidRPr="00575446" w:rsidRDefault="00575446" w:rsidP="00575446">
            <w:pPr>
              <w:pStyle w:val="a4"/>
            </w:pPr>
            <w:r w:rsidRPr="00575446">
              <w:t>Уз.28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7E097" w14:textId="77777777" w:rsidR="00575446" w:rsidRPr="00575446" w:rsidRDefault="00575446" w:rsidP="00575446">
            <w:pPr>
              <w:pStyle w:val="a4"/>
            </w:pPr>
            <w:r w:rsidRPr="00575446">
              <w:t>Уз.29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FF7D8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3DE08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B99419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36FF5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9ABA8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F3CE6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1FFB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BCF18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02F9DEE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C6266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Уз.29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79D1F" w14:textId="77777777" w:rsidR="00575446" w:rsidRPr="00575446" w:rsidRDefault="00575446" w:rsidP="00575446">
            <w:pPr>
              <w:pStyle w:val="a4"/>
            </w:pPr>
            <w:r w:rsidRPr="00575446">
              <w:t>Северная улица, 16/2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3A5B3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88C0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0FE1A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40F434" w14:textId="77777777" w:rsidR="00575446" w:rsidRPr="00575446" w:rsidRDefault="00575446" w:rsidP="00575446">
            <w:pPr>
              <w:pStyle w:val="a4"/>
            </w:pPr>
            <w:r w:rsidRPr="00575446">
              <w:t>0,2055770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530A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9491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C6EFCB" w14:textId="77777777" w:rsidR="00575446" w:rsidRPr="00575446" w:rsidRDefault="00575446" w:rsidP="00575446">
            <w:pPr>
              <w:pStyle w:val="a4"/>
            </w:pPr>
            <w:r w:rsidRPr="00575446">
              <w:t>0,0020909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A2E2B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32B88C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9B928" w14:textId="77777777" w:rsidR="00575446" w:rsidRPr="00575446" w:rsidRDefault="00575446" w:rsidP="00575446">
            <w:pPr>
              <w:pStyle w:val="a4"/>
            </w:pPr>
            <w:r w:rsidRPr="00575446">
              <w:t>Уз.26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120EF" w14:textId="77777777" w:rsidR="00575446" w:rsidRPr="00575446" w:rsidRDefault="00575446" w:rsidP="00575446">
            <w:pPr>
              <w:pStyle w:val="a4"/>
            </w:pPr>
            <w:r w:rsidRPr="00575446">
              <w:t>Задв.37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91C70" w14:textId="77777777" w:rsidR="00575446" w:rsidRPr="00575446" w:rsidRDefault="00575446" w:rsidP="00575446">
            <w:pPr>
              <w:pStyle w:val="a4"/>
            </w:pPr>
            <w:r w:rsidRPr="00575446">
              <w:t>2,47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949D3A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077D1" w14:textId="77777777" w:rsidR="00575446" w:rsidRPr="00575446" w:rsidRDefault="00575446" w:rsidP="00575446">
            <w:pPr>
              <w:pStyle w:val="a4"/>
            </w:pPr>
            <w:r w:rsidRPr="00575446">
              <w:t>12,74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14AD1" w14:textId="77777777" w:rsidR="00575446" w:rsidRPr="00575446" w:rsidRDefault="00575446" w:rsidP="00575446">
            <w:pPr>
              <w:pStyle w:val="a4"/>
            </w:pPr>
            <w:r w:rsidRPr="00575446">
              <w:t>0,0784700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00F1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50A78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881CB" w14:textId="77777777" w:rsidR="00575446" w:rsidRPr="00575446" w:rsidRDefault="00575446" w:rsidP="00575446">
            <w:pPr>
              <w:pStyle w:val="a4"/>
            </w:pPr>
            <w:r w:rsidRPr="00575446">
              <w:t>0,0495053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D8441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4D98033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31796" w14:textId="77777777" w:rsidR="00575446" w:rsidRPr="00575446" w:rsidRDefault="00575446" w:rsidP="00575446">
            <w:pPr>
              <w:pStyle w:val="a4"/>
            </w:pPr>
            <w:r w:rsidRPr="00575446">
              <w:t>Уз.30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CD6D2" w14:textId="77777777" w:rsidR="00575446" w:rsidRPr="00575446" w:rsidRDefault="00575446" w:rsidP="00575446">
            <w:pPr>
              <w:pStyle w:val="a4"/>
            </w:pPr>
            <w:r w:rsidRPr="00575446">
              <w:t>Уз.31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9FD8B" w14:textId="77777777" w:rsidR="00575446" w:rsidRPr="00575446" w:rsidRDefault="00575446" w:rsidP="00575446">
            <w:pPr>
              <w:pStyle w:val="a4"/>
            </w:pPr>
            <w:r w:rsidRPr="00575446">
              <w:t>42,50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0B3BB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2BFEE6" w14:textId="77777777" w:rsidR="00575446" w:rsidRPr="00575446" w:rsidRDefault="00575446" w:rsidP="00575446">
            <w:pPr>
              <w:pStyle w:val="a4"/>
            </w:pPr>
            <w:r w:rsidRPr="00575446">
              <w:t>12,57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EA1F5" w14:textId="77777777" w:rsidR="00575446" w:rsidRPr="00575446" w:rsidRDefault="00575446" w:rsidP="00575446">
            <w:pPr>
              <w:pStyle w:val="a4"/>
            </w:pPr>
            <w:r w:rsidRPr="00575446">
              <w:t>0,0795380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81D2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824EC1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44529" w14:textId="77777777" w:rsidR="00575446" w:rsidRPr="00575446" w:rsidRDefault="00575446" w:rsidP="00575446">
            <w:pPr>
              <w:pStyle w:val="a4"/>
            </w:pPr>
            <w:r w:rsidRPr="00575446">
              <w:t>0,0478144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AE2A41" w14:textId="77777777" w:rsidR="00575446" w:rsidRPr="00575446" w:rsidRDefault="00575446" w:rsidP="00575446">
            <w:pPr>
              <w:pStyle w:val="a4"/>
            </w:pPr>
            <w:r w:rsidRPr="00575446">
              <w:t>0,0000078</w:t>
            </w:r>
          </w:p>
        </w:tc>
      </w:tr>
      <w:tr w:rsidR="00575446" w:rsidRPr="00575446" w14:paraId="03F8850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F20C7" w14:textId="77777777" w:rsidR="00575446" w:rsidRPr="00575446" w:rsidRDefault="00575446" w:rsidP="00575446">
            <w:pPr>
              <w:pStyle w:val="a4"/>
            </w:pPr>
            <w:r w:rsidRPr="00575446">
              <w:t>Уз.31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9520D" w14:textId="77777777" w:rsidR="00575446" w:rsidRPr="00575446" w:rsidRDefault="00575446" w:rsidP="00575446">
            <w:pPr>
              <w:pStyle w:val="a4"/>
            </w:pPr>
            <w:r w:rsidRPr="00575446">
              <w:t>Северная улица, 20/2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AD9BCE" w14:textId="77777777" w:rsidR="00575446" w:rsidRPr="00575446" w:rsidRDefault="00575446" w:rsidP="00575446">
            <w:pPr>
              <w:pStyle w:val="a4"/>
            </w:pPr>
            <w:r w:rsidRPr="00575446">
              <w:t>34,00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F1AEE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F90847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F9A9B" w14:textId="77777777" w:rsidR="00575446" w:rsidRPr="00575446" w:rsidRDefault="00575446" w:rsidP="00575446">
            <w:pPr>
              <w:pStyle w:val="a4"/>
            </w:pPr>
            <w:r w:rsidRPr="00575446">
              <w:t>0,2056810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9B0E3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E238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51AE6" w14:textId="77777777" w:rsidR="00575446" w:rsidRPr="00575446" w:rsidRDefault="00575446" w:rsidP="00575446">
            <w:pPr>
              <w:pStyle w:val="a4"/>
            </w:pPr>
            <w:r w:rsidRPr="00575446">
              <w:t>0,0035872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85E03E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</w:tr>
      <w:tr w:rsidR="00575446" w:rsidRPr="00575446" w14:paraId="0720F33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4944A" w14:textId="77777777" w:rsidR="00575446" w:rsidRPr="00575446" w:rsidRDefault="00575446" w:rsidP="00575446">
            <w:pPr>
              <w:pStyle w:val="a4"/>
            </w:pPr>
            <w:r w:rsidRPr="00575446">
              <w:t>Уз.31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89DBE8" w14:textId="77777777" w:rsidR="00575446" w:rsidRPr="00575446" w:rsidRDefault="00575446" w:rsidP="00575446">
            <w:pPr>
              <w:pStyle w:val="a4"/>
            </w:pPr>
            <w:r w:rsidRPr="00575446">
              <w:t>Уз.246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C64B65" w14:textId="77777777" w:rsidR="00575446" w:rsidRPr="00575446" w:rsidRDefault="00575446" w:rsidP="00575446">
            <w:pPr>
              <w:pStyle w:val="a4"/>
            </w:pPr>
            <w:r w:rsidRPr="00575446">
              <w:t>43,10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471BB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DF90C" w14:textId="77777777" w:rsidR="00575446" w:rsidRPr="00575446" w:rsidRDefault="00575446" w:rsidP="00575446">
            <w:pPr>
              <w:pStyle w:val="a4"/>
            </w:pPr>
            <w:r w:rsidRPr="00575446">
              <w:t>12,57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47E720" w14:textId="77777777" w:rsidR="00575446" w:rsidRPr="00575446" w:rsidRDefault="00575446" w:rsidP="00575446">
            <w:pPr>
              <w:pStyle w:val="a4"/>
            </w:pPr>
            <w:r w:rsidRPr="00575446">
              <w:t>0,0795380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A7F1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6A14E8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0DEAD" w14:textId="77777777" w:rsidR="00575446" w:rsidRPr="00575446" w:rsidRDefault="00575446" w:rsidP="00575446">
            <w:pPr>
              <w:pStyle w:val="a4"/>
            </w:pPr>
            <w:r w:rsidRPr="00575446">
              <w:t>0,0442272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B56E1" w14:textId="77777777" w:rsidR="00575446" w:rsidRPr="00575446" w:rsidRDefault="00575446" w:rsidP="00575446">
            <w:pPr>
              <w:pStyle w:val="a4"/>
            </w:pPr>
            <w:r w:rsidRPr="00575446">
              <w:t>0,0000079</w:t>
            </w:r>
          </w:p>
        </w:tc>
      </w:tr>
      <w:tr w:rsidR="00575446" w:rsidRPr="00575446" w14:paraId="54CCC8B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2074F5" w14:textId="77777777" w:rsidR="00575446" w:rsidRPr="00575446" w:rsidRDefault="00575446" w:rsidP="00575446">
            <w:pPr>
              <w:pStyle w:val="a4"/>
            </w:pPr>
            <w:r w:rsidRPr="00575446">
              <w:t>Уз.32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338FE6" w14:textId="77777777" w:rsidR="00575446" w:rsidRPr="00575446" w:rsidRDefault="00575446" w:rsidP="00575446">
            <w:pPr>
              <w:pStyle w:val="a4"/>
            </w:pPr>
            <w:r w:rsidRPr="00575446">
              <w:t>Уз.33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473E6" w14:textId="77777777" w:rsidR="00575446" w:rsidRPr="00575446" w:rsidRDefault="00575446" w:rsidP="00575446">
            <w:pPr>
              <w:pStyle w:val="a4"/>
            </w:pPr>
            <w:r w:rsidRPr="00575446">
              <w:t>34,00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7F167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CEFB9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58404" w14:textId="77777777" w:rsidR="00575446" w:rsidRPr="00575446" w:rsidRDefault="00575446" w:rsidP="00575446">
            <w:pPr>
              <w:pStyle w:val="a4"/>
            </w:pPr>
            <w:r w:rsidRPr="00575446">
              <w:t>0,1406550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3678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1FC8F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2EAF1" w14:textId="77777777" w:rsidR="00575446" w:rsidRPr="00575446" w:rsidRDefault="00575446" w:rsidP="00575446">
            <w:pPr>
              <w:pStyle w:val="a4"/>
            </w:pPr>
            <w:r w:rsidRPr="00575446">
              <w:t>0,0128237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6BF617" w14:textId="77777777" w:rsidR="00575446" w:rsidRPr="00575446" w:rsidRDefault="00575446" w:rsidP="00575446">
            <w:pPr>
              <w:pStyle w:val="a4"/>
            </w:pPr>
            <w:r w:rsidRPr="00575446">
              <w:t>0,0000035</w:t>
            </w:r>
          </w:p>
        </w:tc>
      </w:tr>
      <w:tr w:rsidR="00575446" w:rsidRPr="00575446" w14:paraId="5C7D9C9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BFD59" w14:textId="77777777" w:rsidR="00575446" w:rsidRPr="00575446" w:rsidRDefault="00575446" w:rsidP="00575446">
            <w:pPr>
              <w:pStyle w:val="a4"/>
            </w:pPr>
            <w:r w:rsidRPr="00575446">
              <w:t>Уз.33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3315F" w14:textId="77777777" w:rsidR="00575446" w:rsidRPr="00575446" w:rsidRDefault="00575446" w:rsidP="00575446">
            <w:pPr>
              <w:pStyle w:val="a4"/>
            </w:pPr>
            <w:r w:rsidRPr="00575446">
              <w:t>Северная улица, 22/1к1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39F4E3" w14:textId="77777777" w:rsidR="00575446" w:rsidRPr="00575446" w:rsidRDefault="00575446" w:rsidP="00575446">
            <w:pPr>
              <w:pStyle w:val="a4"/>
            </w:pPr>
            <w:r w:rsidRPr="00575446">
              <w:t>31,50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4671B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44AF4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C4BCE" w14:textId="77777777" w:rsidR="00575446" w:rsidRPr="00575446" w:rsidRDefault="00575446" w:rsidP="00575446">
            <w:pPr>
              <w:pStyle w:val="a4"/>
            </w:pPr>
            <w:r w:rsidRPr="00575446">
              <w:t>0,1603190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4FD8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EAF6E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D002D" w14:textId="77777777" w:rsidR="00575446" w:rsidRPr="00575446" w:rsidRDefault="00575446" w:rsidP="00575446">
            <w:pPr>
              <w:pStyle w:val="a4"/>
            </w:pPr>
            <w:r w:rsidRPr="00575446">
              <w:t>0,0064358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CA9DE" w14:textId="77777777" w:rsidR="00575446" w:rsidRPr="00575446" w:rsidRDefault="00575446" w:rsidP="00575446">
            <w:pPr>
              <w:pStyle w:val="a4"/>
            </w:pPr>
            <w:r w:rsidRPr="00575446">
              <w:t>0,0000029</w:t>
            </w:r>
          </w:p>
        </w:tc>
      </w:tr>
      <w:tr w:rsidR="00575446" w:rsidRPr="00575446" w14:paraId="621421A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ED18C2" w14:textId="77777777" w:rsidR="00575446" w:rsidRPr="00575446" w:rsidRDefault="00575446" w:rsidP="00575446">
            <w:pPr>
              <w:pStyle w:val="a4"/>
            </w:pPr>
            <w:r w:rsidRPr="00575446">
              <w:t>Уз.33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DBA463" w14:textId="77777777" w:rsidR="00575446" w:rsidRPr="00575446" w:rsidRDefault="00575446" w:rsidP="00575446">
            <w:pPr>
              <w:pStyle w:val="a4"/>
            </w:pPr>
            <w:r w:rsidRPr="00575446">
              <w:t>Северная улица, 22/1к2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E68F8" w14:textId="77777777" w:rsidR="00575446" w:rsidRPr="00575446" w:rsidRDefault="00575446" w:rsidP="00575446">
            <w:pPr>
              <w:pStyle w:val="a4"/>
            </w:pPr>
            <w:r w:rsidRPr="00575446">
              <w:t>10,50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4DC770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8E942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94D17" w14:textId="77777777" w:rsidR="00575446" w:rsidRPr="00575446" w:rsidRDefault="00575446" w:rsidP="00575446">
            <w:pPr>
              <w:pStyle w:val="a4"/>
            </w:pPr>
            <w:r w:rsidRPr="00575446">
              <w:t>0,1603190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F231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927BAE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F96E2" w14:textId="77777777" w:rsidR="00575446" w:rsidRPr="00575446" w:rsidRDefault="00575446" w:rsidP="00575446">
            <w:pPr>
              <w:pStyle w:val="a4"/>
            </w:pPr>
            <w:r w:rsidRPr="00575446">
              <w:t>0,0063879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6C1952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5C5D4E2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5AD1DD" w14:textId="77777777" w:rsidR="00575446" w:rsidRPr="00575446" w:rsidRDefault="00575446" w:rsidP="00575446">
            <w:pPr>
              <w:pStyle w:val="a4"/>
            </w:pPr>
            <w:r w:rsidRPr="00575446">
              <w:t>Уз.32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1E3D9" w14:textId="77777777" w:rsidR="00575446" w:rsidRPr="00575446" w:rsidRDefault="00575446" w:rsidP="00575446">
            <w:pPr>
              <w:pStyle w:val="a4"/>
            </w:pPr>
            <w:r w:rsidRPr="00575446">
              <w:t>Задв.39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EF07F" w14:textId="77777777" w:rsidR="00575446" w:rsidRPr="00575446" w:rsidRDefault="00575446" w:rsidP="00575446">
            <w:pPr>
              <w:pStyle w:val="a4"/>
            </w:pPr>
            <w:r w:rsidRPr="00575446">
              <w:t>37,66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D0AEE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941A7" w14:textId="77777777" w:rsidR="00575446" w:rsidRPr="00575446" w:rsidRDefault="00575446" w:rsidP="00575446">
            <w:pPr>
              <w:pStyle w:val="a4"/>
            </w:pPr>
            <w:r w:rsidRPr="00575446">
              <w:t>12,57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D85A71" w14:textId="77777777" w:rsidR="00575446" w:rsidRPr="00575446" w:rsidRDefault="00575446" w:rsidP="00575446">
            <w:pPr>
              <w:pStyle w:val="a4"/>
            </w:pPr>
            <w:r w:rsidRPr="00575446">
              <w:t>0,0795380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12726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C7D1E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8A03F" w14:textId="77777777" w:rsidR="00575446" w:rsidRPr="00575446" w:rsidRDefault="00575446" w:rsidP="00575446">
            <w:pPr>
              <w:pStyle w:val="a4"/>
            </w:pPr>
            <w:r w:rsidRPr="00575446">
              <w:t>0,0306400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85B23" w14:textId="77777777" w:rsidR="00575446" w:rsidRPr="00575446" w:rsidRDefault="00575446" w:rsidP="00575446">
            <w:pPr>
              <w:pStyle w:val="a4"/>
            </w:pPr>
            <w:r w:rsidRPr="00575446">
              <w:t>0,0000069</w:t>
            </w:r>
          </w:p>
        </w:tc>
      </w:tr>
      <w:tr w:rsidR="00575446" w:rsidRPr="00575446" w14:paraId="32FFC43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BA1CF" w14:textId="77777777" w:rsidR="00575446" w:rsidRPr="00575446" w:rsidRDefault="00575446" w:rsidP="00575446">
            <w:pPr>
              <w:pStyle w:val="a4"/>
            </w:pPr>
            <w:r w:rsidRPr="00575446">
              <w:t>Уз.34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CB36CD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021D95" w14:textId="77777777" w:rsidR="00575446" w:rsidRPr="00575446" w:rsidRDefault="00575446" w:rsidP="00575446">
            <w:pPr>
              <w:pStyle w:val="a4"/>
            </w:pPr>
            <w:r w:rsidRPr="00575446">
              <w:t>17,90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35B611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969B51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156E7" w14:textId="77777777" w:rsidR="00575446" w:rsidRPr="00575446" w:rsidRDefault="00575446" w:rsidP="00575446">
            <w:pPr>
              <w:pStyle w:val="a4"/>
            </w:pPr>
            <w:r w:rsidRPr="00575446">
              <w:t>0,1763790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FCC1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53EB0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829F7C" w14:textId="77777777" w:rsidR="00575446" w:rsidRPr="00575446" w:rsidRDefault="00575446" w:rsidP="00575446">
            <w:pPr>
              <w:pStyle w:val="a4"/>
            </w:pPr>
            <w:r w:rsidRPr="00575446">
              <w:t>0,0113379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2D1EB4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74063BD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186B19" w14:textId="77777777" w:rsidR="00575446" w:rsidRPr="00575446" w:rsidRDefault="00575446" w:rsidP="00575446">
            <w:pPr>
              <w:pStyle w:val="a4"/>
            </w:pPr>
            <w:r w:rsidRPr="00575446">
              <w:t>Уз.34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15920" w14:textId="77777777" w:rsidR="00575446" w:rsidRPr="00575446" w:rsidRDefault="00575446" w:rsidP="00575446">
            <w:pPr>
              <w:pStyle w:val="a4"/>
            </w:pPr>
            <w:r w:rsidRPr="00575446">
              <w:t>Уз.35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54FF8E" w14:textId="77777777" w:rsidR="00575446" w:rsidRPr="00575446" w:rsidRDefault="00575446" w:rsidP="00575446">
            <w:pPr>
              <w:pStyle w:val="a4"/>
            </w:pPr>
            <w:r w:rsidRPr="00575446">
              <w:t>60,00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CF01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43005" w14:textId="77777777" w:rsidR="00575446" w:rsidRPr="00575446" w:rsidRDefault="00575446" w:rsidP="00575446">
            <w:pPr>
              <w:pStyle w:val="a4"/>
            </w:pPr>
            <w:r w:rsidRPr="00575446">
              <w:t>18,62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E32574" w14:textId="77777777" w:rsidR="00575446" w:rsidRPr="00575446" w:rsidRDefault="00575446" w:rsidP="00575446">
            <w:pPr>
              <w:pStyle w:val="a4"/>
            </w:pPr>
            <w:r w:rsidRPr="00575446">
              <w:t>0,0537090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0B3B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9B9F37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37E71C" w14:textId="77777777" w:rsidR="00575446" w:rsidRPr="00575446" w:rsidRDefault="00575446" w:rsidP="00575446">
            <w:pPr>
              <w:pStyle w:val="a4"/>
            </w:pPr>
            <w:r w:rsidRPr="00575446">
              <w:t>0,0176289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9E6C0" w14:textId="77777777" w:rsidR="00575446" w:rsidRPr="00575446" w:rsidRDefault="00575446" w:rsidP="00575446">
            <w:pPr>
              <w:pStyle w:val="a4"/>
            </w:pPr>
            <w:r w:rsidRPr="00575446">
              <w:t>0,0000163</w:t>
            </w:r>
          </w:p>
        </w:tc>
      </w:tr>
      <w:tr w:rsidR="00575446" w:rsidRPr="00575446" w14:paraId="0E9E735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31F2F5" w14:textId="77777777" w:rsidR="00575446" w:rsidRPr="00575446" w:rsidRDefault="00575446" w:rsidP="00575446">
            <w:pPr>
              <w:pStyle w:val="a4"/>
            </w:pPr>
            <w:r w:rsidRPr="00575446">
              <w:t>Уз.35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26AA8" w14:textId="77777777" w:rsidR="00575446" w:rsidRPr="00575446" w:rsidRDefault="00575446" w:rsidP="00575446">
            <w:pPr>
              <w:pStyle w:val="a4"/>
            </w:pPr>
            <w:r w:rsidRPr="00575446">
              <w:t>Уз.36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29E14" w14:textId="77777777" w:rsidR="00575446" w:rsidRPr="00575446" w:rsidRDefault="00575446" w:rsidP="00575446">
            <w:pPr>
              <w:pStyle w:val="a4"/>
            </w:pPr>
            <w:r w:rsidRPr="00575446">
              <w:t>23,00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77201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16B605" w14:textId="77777777" w:rsidR="00575446" w:rsidRPr="00575446" w:rsidRDefault="00575446" w:rsidP="00575446">
            <w:pPr>
              <w:pStyle w:val="a4"/>
            </w:pPr>
            <w:r w:rsidRPr="00575446">
              <w:t>7,17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51C956" w14:textId="77777777" w:rsidR="00575446" w:rsidRPr="00575446" w:rsidRDefault="00575446" w:rsidP="00575446">
            <w:pPr>
              <w:pStyle w:val="a4"/>
            </w:pPr>
            <w:r w:rsidRPr="00575446">
              <w:t>0,1394080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5DB2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665FA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1301CF" w14:textId="77777777" w:rsidR="00575446" w:rsidRPr="00575446" w:rsidRDefault="00575446" w:rsidP="00575446">
            <w:pPr>
              <w:pStyle w:val="a4"/>
            </w:pPr>
            <w:r w:rsidRPr="00575446">
              <w:t>0,0076731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941CE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</w:tr>
      <w:tr w:rsidR="00575446" w:rsidRPr="00575446" w14:paraId="76550A7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BEC61" w14:textId="77777777" w:rsidR="00575446" w:rsidRPr="00575446" w:rsidRDefault="00575446" w:rsidP="00575446">
            <w:pPr>
              <w:pStyle w:val="a4"/>
            </w:pPr>
            <w:r w:rsidRPr="00575446">
              <w:t>Уз.36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683748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1D8A51" w14:textId="77777777" w:rsidR="00575446" w:rsidRPr="00575446" w:rsidRDefault="00575446" w:rsidP="00575446">
            <w:pPr>
              <w:pStyle w:val="a4"/>
            </w:pPr>
            <w:r w:rsidRPr="00575446">
              <w:t>20,30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01201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F7C44" w14:textId="77777777" w:rsidR="00575446" w:rsidRPr="00575446" w:rsidRDefault="00575446" w:rsidP="00575446">
            <w:pPr>
              <w:pStyle w:val="a4"/>
            </w:pPr>
            <w:r w:rsidRPr="00575446">
              <w:t>7,17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F169E" w14:textId="77777777" w:rsidR="00575446" w:rsidRPr="00575446" w:rsidRDefault="00575446" w:rsidP="00575446">
            <w:pPr>
              <w:pStyle w:val="a4"/>
            </w:pPr>
            <w:r w:rsidRPr="00575446">
              <w:t>0,1394080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3840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9D48E6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29484" w14:textId="77777777" w:rsidR="00575446" w:rsidRPr="00575446" w:rsidRDefault="00575446" w:rsidP="00575446">
            <w:pPr>
              <w:pStyle w:val="a4"/>
            </w:pPr>
            <w:r w:rsidRPr="00575446">
              <w:t>0,0038365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87AA0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6B31AE1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F55DE" w14:textId="77777777" w:rsidR="00575446" w:rsidRPr="00575446" w:rsidRDefault="00575446" w:rsidP="00575446">
            <w:pPr>
              <w:pStyle w:val="a4"/>
            </w:pPr>
            <w:r w:rsidRPr="00575446">
              <w:t>Уз.36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DE903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1/1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0D6E1" w14:textId="77777777" w:rsidR="00575446" w:rsidRPr="00575446" w:rsidRDefault="00575446" w:rsidP="00575446">
            <w:pPr>
              <w:pStyle w:val="a4"/>
            </w:pPr>
            <w:r w:rsidRPr="00575446">
              <w:t>67,90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3057D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A5E437" w14:textId="77777777" w:rsidR="00575446" w:rsidRPr="00575446" w:rsidRDefault="00575446" w:rsidP="00575446">
            <w:pPr>
              <w:pStyle w:val="a4"/>
            </w:pPr>
            <w:r w:rsidRPr="00575446">
              <w:t>7,17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0CC0E" w14:textId="77777777" w:rsidR="00575446" w:rsidRPr="00575446" w:rsidRDefault="00575446" w:rsidP="00575446">
            <w:pPr>
              <w:pStyle w:val="a4"/>
            </w:pPr>
            <w:r w:rsidRPr="00575446">
              <w:t>0,1394080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0DFC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665D1D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0F10BC" w14:textId="77777777" w:rsidR="00575446" w:rsidRPr="00575446" w:rsidRDefault="00575446" w:rsidP="00575446">
            <w:pPr>
              <w:pStyle w:val="a4"/>
            </w:pPr>
            <w:r w:rsidRPr="00575446">
              <w:t>0,0038366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19EB1" w14:textId="77777777" w:rsidR="00575446" w:rsidRPr="00575446" w:rsidRDefault="00575446" w:rsidP="00575446">
            <w:pPr>
              <w:pStyle w:val="a4"/>
            </w:pPr>
            <w:r w:rsidRPr="00575446">
              <w:t>0,0000071</w:t>
            </w:r>
          </w:p>
        </w:tc>
      </w:tr>
      <w:tr w:rsidR="00575446" w:rsidRPr="00575446" w14:paraId="0BF85C6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079BA" w14:textId="77777777" w:rsidR="00575446" w:rsidRPr="00575446" w:rsidRDefault="00575446" w:rsidP="00575446">
            <w:pPr>
              <w:pStyle w:val="a4"/>
            </w:pPr>
            <w:r w:rsidRPr="00575446">
              <w:t>Уз.35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7AB89B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8B24E" w14:textId="77777777" w:rsidR="00575446" w:rsidRPr="00575446" w:rsidRDefault="00575446" w:rsidP="00575446">
            <w:pPr>
              <w:pStyle w:val="a4"/>
            </w:pPr>
            <w:r w:rsidRPr="00575446">
              <w:t>54,00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AD235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0B11F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07ABCF" w14:textId="77777777" w:rsidR="00575446" w:rsidRPr="00575446" w:rsidRDefault="00575446" w:rsidP="00575446">
            <w:pPr>
              <w:pStyle w:val="a4"/>
            </w:pPr>
            <w:r w:rsidRPr="00575446">
              <w:t>0,2058300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6EAD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CB86A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BB80B7" w14:textId="77777777" w:rsidR="00575446" w:rsidRPr="00575446" w:rsidRDefault="00575446" w:rsidP="00575446">
            <w:pPr>
              <w:pStyle w:val="a4"/>
            </w:pPr>
            <w:r w:rsidRPr="00575446">
              <w:t>0,0099558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5CDE3" w14:textId="77777777" w:rsidR="00575446" w:rsidRPr="00575446" w:rsidRDefault="00575446" w:rsidP="00575446">
            <w:pPr>
              <w:pStyle w:val="a4"/>
            </w:pPr>
            <w:r w:rsidRPr="00575446">
              <w:t>0,0000038</w:t>
            </w:r>
          </w:p>
        </w:tc>
      </w:tr>
      <w:tr w:rsidR="00575446" w:rsidRPr="00575446" w14:paraId="27487B0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FD9436" w14:textId="77777777" w:rsidR="00575446" w:rsidRPr="00575446" w:rsidRDefault="00575446" w:rsidP="00575446">
            <w:pPr>
              <w:pStyle w:val="a4"/>
            </w:pPr>
            <w:r w:rsidRPr="00575446">
              <w:t>Уз.29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BCFAF" w14:textId="77777777" w:rsidR="00575446" w:rsidRPr="00575446" w:rsidRDefault="00575446" w:rsidP="00575446">
            <w:pPr>
              <w:pStyle w:val="a4"/>
            </w:pPr>
            <w:r w:rsidRPr="00575446">
              <w:t>Уз.37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B2DEA" w14:textId="77777777" w:rsidR="00575446" w:rsidRPr="00575446" w:rsidRDefault="00575446" w:rsidP="00575446">
            <w:pPr>
              <w:pStyle w:val="a4"/>
            </w:pPr>
            <w:r w:rsidRPr="00575446">
              <w:t>41,30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AD2C7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FD5DB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0BF984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0175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B5A84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C367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376FD" w14:textId="77777777" w:rsidR="00575446" w:rsidRPr="00575446" w:rsidRDefault="00575446" w:rsidP="00575446">
            <w:pPr>
              <w:pStyle w:val="a4"/>
            </w:pPr>
            <w:r w:rsidRPr="00575446">
              <w:t>0,0000110</w:t>
            </w:r>
          </w:p>
        </w:tc>
      </w:tr>
      <w:tr w:rsidR="00575446" w:rsidRPr="00575446" w14:paraId="212C918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A3F749" w14:textId="77777777" w:rsidR="00575446" w:rsidRPr="00575446" w:rsidRDefault="00575446" w:rsidP="00575446">
            <w:pPr>
              <w:pStyle w:val="a4"/>
            </w:pPr>
            <w:r w:rsidRPr="00575446">
              <w:t>Уз.37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27328" w14:textId="77777777" w:rsidR="00575446" w:rsidRPr="00575446" w:rsidRDefault="00575446" w:rsidP="00575446">
            <w:pPr>
              <w:pStyle w:val="a4"/>
            </w:pPr>
            <w:r w:rsidRPr="00575446">
              <w:t>Уз.38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186B86" w14:textId="77777777" w:rsidR="00575446" w:rsidRPr="00575446" w:rsidRDefault="00575446" w:rsidP="00575446">
            <w:pPr>
              <w:pStyle w:val="a4"/>
            </w:pPr>
            <w:r w:rsidRPr="00575446">
              <w:t>22,10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1AAAE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D9521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ECFA4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E0B5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8EE706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41C49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EE464" w14:textId="77777777" w:rsidR="00575446" w:rsidRPr="00575446" w:rsidRDefault="00575446" w:rsidP="00575446">
            <w:pPr>
              <w:pStyle w:val="a4"/>
            </w:pPr>
            <w:r w:rsidRPr="00575446">
              <w:t>0,0000059</w:t>
            </w:r>
          </w:p>
        </w:tc>
      </w:tr>
      <w:tr w:rsidR="00575446" w:rsidRPr="00575446" w14:paraId="3723D81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74FD7" w14:textId="77777777" w:rsidR="00575446" w:rsidRPr="00575446" w:rsidRDefault="00575446" w:rsidP="00575446">
            <w:pPr>
              <w:pStyle w:val="a4"/>
            </w:pPr>
            <w:r w:rsidRPr="00575446">
              <w:t>Уз.38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ED19B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2/2 </w:t>
            </w:r>
            <w:proofErr w:type="spellStart"/>
            <w:r w:rsidRPr="00575446">
              <w:t>Библиот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C13BA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DC07B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DF676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50D85" w14:textId="77777777" w:rsidR="00575446" w:rsidRPr="00575446" w:rsidRDefault="00575446" w:rsidP="00575446">
            <w:pPr>
              <w:pStyle w:val="a4"/>
            </w:pPr>
            <w:r w:rsidRPr="00575446">
              <w:t>0,2055770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47C6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6955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FC6E2C" w14:textId="77777777" w:rsidR="00575446" w:rsidRPr="00575446" w:rsidRDefault="00575446" w:rsidP="00575446">
            <w:pPr>
              <w:pStyle w:val="a4"/>
            </w:pPr>
            <w:r w:rsidRPr="00575446">
              <w:t>0,0013395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B449C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267EE70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266FED" w14:textId="77777777" w:rsidR="00575446" w:rsidRPr="00575446" w:rsidRDefault="00575446" w:rsidP="00575446">
            <w:pPr>
              <w:pStyle w:val="a4"/>
            </w:pPr>
            <w:r w:rsidRPr="00575446">
              <w:t>Уз.38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0DB6B" w14:textId="77777777" w:rsidR="00575446" w:rsidRPr="00575446" w:rsidRDefault="00575446" w:rsidP="00575446">
            <w:pPr>
              <w:pStyle w:val="a4"/>
            </w:pPr>
            <w:r w:rsidRPr="00575446">
              <w:t>Уз.39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0E8FAE" w14:textId="77777777" w:rsidR="00575446" w:rsidRPr="00575446" w:rsidRDefault="00575446" w:rsidP="00575446">
            <w:pPr>
              <w:pStyle w:val="a4"/>
            </w:pPr>
            <w:r w:rsidRPr="00575446">
              <w:t>37,80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AF10F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EA709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AF543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FE1E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B96D13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9A40C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4DC94" w14:textId="77777777" w:rsidR="00575446" w:rsidRPr="00575446" w:rsidRDefault="00575446" w:rsidP="00575446">
            <w:pPr>
              <w:pStyle w:val="a4"/>
            </w:pPr>
            <w:r w:rsidRPr="00575446">
              <w:t>0,0000100</w:t>
            </w:r>
          </w:p>
        </w:tc>
      </w:tr>
      <w:tr w:rsidR="00575446" w:rsidRPr="00575446" w14:paraId="576A795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168B4" w14:textId="77777777" w:rsidR="00575446" w:rsidRPr="00575446" w:rsidRDefault="00575446" w:rsidP="00575446">
            <w:pPr>
              <w:pStyle w:val="a4"/>
            </w:pPr>
            <w:r w:rsidRPr="00575446">
              <w:t>Уз.39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AC2F1" w14:textId="77777777" w:rsidR="00575446" w:rsidRPr="00575446" w:rsidRDefault="00575446" w:rsidP="00575446">
            <w:pPr>
              <w:pStyle w:val="a4"/>
            </w:pPr>
            <w:r w:rsidRPr="00575446">
              <w:t>Уз.256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A573A4" w14:textId="77777777" w:rsidR="00575446" w:rsidRPr="00575446" w:rsidRDefault="00575446" w:rsidP="00575446">
            <w:pPr>
              <w:pStyle w:val="a4"/>
            </w:pPr>
            <w:r w:rsidRPr="00575446">
              <w:t>65,10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521720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DD11D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5BF8A2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E5A6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F35C8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7EDFA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69A4E" w14:textId="77777777" w:rsidR="00575446" w:rsidRPr="00575446" w:rsidRDefault="00575446" w:rsidP="00575446">
            <w:pPr>
              <w:pStyle w:val="a4"/>
            </w:pPr>
            <w:r w:rsidRPr="00575446">
              <w:t>0,0000173</w:t>
            </w:r>
          </w:p>
        </w:tc>
      </w:tr>
      <w:tr w:rsidR="00575446" w:rsidRPr="00575446" w14:paraId="5DB9BAC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D60EF" w14:textId="77777777" w:rsidR="00575446" w:rsidRPr="00575446" w:rsidRDefault="00575446" w:rsidP="00575446">
            <w:pPr>
              <w:pStyle w:val="a4"/>
            </w:pPr>
            <w:r w:rsidRPr="00575446">
              <w:t>Уз.256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C8D5C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2/3 ГСК "Сою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7E8C6" w14:textId="77777777" w:rsidR="00575446" w:rsidRPr="00575446" w:rsidRDefault="00575446" w:rsidP="00575446">
            <w:pPr>
              <w:pStyle w:val="a4"/>
            </w:pPr>
            <w:r w:rsidRPr="00575446">
              <w:t>33,41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9D26A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A0839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A32C5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2A950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3B868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65495" w14:textId="77777777" w:rsidR="00575446" w:rsidRPr="00575446" w:rsidRDefault="00575446" w:rsidP="00575446">
            <w:pPr>
              <w:pStyle w:val="a4"/>
            </w:pPr>
            <w:r w:rsidRPr="00575446">
              <w:t>0,0016186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7BA0F" w14:textId="77777777" w:rsidR="00575446" w:rsidRPr="00575446" w:rsidRDefault="00575446" w:rsidP="00575446">
            <w:pPr>
              <w:pStyle w:val="a4"/>
            </w:pPr>
            <w:r w:rsidRPr="00575446">
              <w:t>0,0000089</w:t>
            </w:r>
          </w:p>
        </w:tc>
      </w:tr>
      <w:tr w:rsidR="00575446" w:rsidRPr="00575446" w14:paraId="64EEF3B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400CC9" w14:textId="77777777" w:rsidR="00575446" w:rsidRPr="00575446" w:rsidRDefault="00575446" w:rsidP="00575446">
            <w:pPr>
              <w:pStyle w:val="a4"/>
            </w:pPr>
            <w:r w:rsidRPr="00575446">
              <w:t>Уз.40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74B57" w14:textId="77777777" w:rsidR="00575446" w:rsidRPr="00575446" w:rsidRDefault="00575446" w:rsidP="00575446">
            <w:pPr>
              <w:pStyle w:val="a4"/>
            </w:pPr>
            <w:r w:rsidRPr="00575446">
              <w:t>Уз.41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23E06" w14:textId="77777777" w:rsidR="00575446" w:rsidRPr="00575446" w:rsidRDefault="00575446" w:rsidP="00575446">
            <w:pPr>
              <w:pStyle w:val="a4"/>
            </w:pPr>
            <w:r w:rsidRPr="00575446">
              <w:t>174,50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2117F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5FA25" w14:textId="77777777" w:rsidR="00575446" w:rsidRPr="00575446" w:rsidRDefault="00575446" w:rsidP="00575446">
            <w:pPr>
              <w:pStyle w:val="a4"/>
            </w:pPr>
            <w:r w:rsidRPr="00575446">
              <w:t>15,52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A4272" w14:textId="77777777" w:rsidR="00575446" w:rsidRPr="00575446" w:rsidRDefault="00575446" w:rsidP="00575446">
            <w:pPr>
              <w:pStyle w:val="a4"/>
            </w:pPr>
            <w:r w:rsidRPr="00575446">
              <w:t>0,0644250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3E39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DBE1D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33E37" w14:textId="77777777" w:rsidR="00575446" w:rsidRPr="00575446" w:rsidRDefault="00575446" w:rsidP="00575446">
            <w:pPr>
              <w:pStyle w:val="a4"/>
            </w:pPr>
            <w:r w:rsidRPr="00575446">
              <w:t>0,0608476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D6C275" w14:textId="77777777" w:rsidR="00575446" w:rsidRPr="00575446" w:rsidRDefault="00575446" w:rsidP="00575446">
            <w:pPr>
              <w:pStyle w:val="a4"/>
            </w:pPr>
            <w:r w:rsidRPr="00575446">
              <w:t>0,0000395</w:t>
            </w:r>
          </w:p>
        </w:tc>
      </w:tr>
      <w:tr w:rsidR="00575446" w:rsidRPr="00575446" w14:paraId="55CECF0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08C54B" w14:textId="77777777" w:rsidR="00575446" w:rsidRPr="00575446" w:rsidRDefault="00575446" w:rsidP="00575446">
            <w:pPr>
              <w:pStyle w:val="a4"/>
            </w:pPr>
            <w:r w:rsidRPr="00575446">
              <w:t>Уз.41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8593DA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>, 2 СОШ №2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60895" w14:textId="77777777" w:rsidR="00575446" w:rsidRPr="00575446" w:rsidRDefault="00575446" w:rsidP="00575446">
            <w:pPr>
              <w:pStyle w:val="a4"/>
            </w:pPr>
            <w:r w:rsidRPr="00575446">
              <w:t>102,30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415A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01D49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03D08" w14:textId="77777777" w:rsidR="00575446" w:rsidRPr="00575446" w:rsidRDefault="00575446" w:rsidP="00575446">
            <w:pPr>
              <w:pStyle w:val="a4"/>
            </w:pPr>
            <w:r w:rsidRPr="00575446">
              <w:t>0,1411680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228A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FDA8B0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D5FF9" w14:textId="77777777" w:rsidR="00575446" w:rsidRPr="00575446" w:rsidRDefault="00575446" w:rsidP="00575446">
            <w:pPr>
              <w:pStyle w:val="a4"/>
            </w:pPr>
            <w:r w:rsidRPr="00575446">
              <w:t>0,0196682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97ACDA" w14:textId="77777777" w:rsidR="00575446" w:rsidRPr="00575446" w:rsidRDefault="00575446" w:rsidP="00575446">
            <w:pPr>
              <w:pStyle w:val="a4"/>
            </w:pPr>
            <w:r w:rsidRPr="00575446">
              <w:t>0,0000106</w:t>
            </w:r>
          </w:p>
        </w:tc>
      </w:tr>
      <w:tr w:rsidR="00575446" w:rsidRPr="00575446" w14:paraId="294510E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A3E33" w14:textId="77777777" w:rsidR="00575446" w:rsidRPr="00575446" w:rsidRDefault="00575446" w:rsidP="00575446">
            <w:pPr>
              <w:pStyle w:val="a4"/>
            </w:pPr>
            <w:r w:rsidRPr="00575446">
              <w:t>Уз.41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12855" w14:textId="77777777" w:rsidR="00575446" w:rsidRPr="00575446" w:rsidRDefault="00575446" w:rsidP="00575446">
            <w:pPr>
              <w:pStyle w:val="a4"/>
            </w:pPr>
            <w:r w:rsidRPr="00575446">
              <w:t>Уз.42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51DD1" w14:textId="77777777" w:rsidR="00575446" w:rsidRPr="00575446" w:rsidRDefault="00575446" w:rsidP="00575446">
            <w:pPr>
              <w:pStyle w:val="a4"/>
            </w:pPr>
            <w:r w:rsidRPr="00575446">
              <w:t>30,00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65CC12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28CCF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09281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1264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9602E0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93519" w14:textId="77777777" w:rsidR="00575446" w:rsidRPr="00575446" w:rsidRDefault="00575446" w:rsidP="00575446">
            <w:pPr>
              <w:pStyle w:val="a4"/>
            </w:pPr>
            <w:r w:rsidRPr="00575446">
              <w:t>0,0411794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6E53C" w14:textId="77777777" w:rsidR="00575446" w:rsidRPr="00575446" w:rsidRDefault="00575446" w:rsidP="00575446">
            <w:pPr>
              <w:pStyle w:val="a4"/>
            </w:pPr>
            <w:r w:rsidRPr="00575446">
              <w:t>0,0000054</w:t>
            </w:r>
          </w:p>
        </w:tc>
      </w:tr>
      <w:tr w:rsidR="00575446" w:rsidRPr="00575446" w14:paraId="20196CD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558A9" w14:textId="77777777" w:rsidR="00575446" w:rsidRPr="00575446" w:rsidRDefault="00575446" w:rsidP="00575446">
            <w:pPr>
              <w:pStyle w:val="a4"/>
            </w:pPr>
            <w:r w:rsidRPr="00575446">
              <w:t>Уз.42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72BD4" w14:textId="77777777" w:rsidR="00575446" w:rsidRPr="00575446" w:rsidRDefault="00575446" w:rsidP="00575446">
            <w:pPr>
              <w:pStyle w:val="a4"/>
            </w:pPr>
            <w:r w:rsidRPr="00575446">
              <w:t>Уз.43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693517" w14:textId="77777777" w:rsidR="00575446" w:rsidRPr="00575446" w:rsidRDefault="00575446" w:rsidP="00575446">
            <w:pPr>
              <w:pStyle w:val="a4"/>
            </w:pPr>
            <w:r w:rsidRPr="00575446">
              <w:t>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267B5D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7679E" w14:textId="77777777" w:rsidR="00575446" w:rsidRPr="00575446" w:rsidRDefault="00575446" w:rsidP="00575446">
            <w:pPr>
              <w:pStyle w:val="a4"/>
            </w:pPr>
            <w:r w:rsidRPr="00575446">
              <w:t>9,57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EE128" w14:textId="77777777" w:rsidR="00575446" w:rsidRPr="00575446" w:rsidRDefault="00575446" w:rsidP="00575446">
            <w:pPr>
              <w:pStyle w:val="a4"/>
            </w:pPr>
            <w:r w:rsidRPr="00575446">
              <w:t>0,1045450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07D5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478B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7308F" w14:textId="77777777" w:rsidR="00575446" w:rsidRPr="00575446" w:rsidRDefault="00575446" w:rsidP="00575446">
            <w:pPr>
              <w:pStyle w:val="a4"/>
            </w:pPr>
            <w:r w:rsidRPr="00575446">
              <w:t>0,0110258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ECD5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D6FEA1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701CFD" w14:textId="77777777" w:rsidR="00575446" w:rsidRPr="00575446" w:rsidRDefault="00575446" w:rsidP="00575446">
            <w:pPr>
              <w:pStyle w:val="a4"/>
            </w:pPr>
            <w:r w:rsidRPr="00575446">
              <w:t>Уз.43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4DCF2" w14:textId="77777777" w:rsidR="00575446" w:rsidRPr="00575446" w:rsidRDefault="00575446" w:rsidP="00575446">
            <w:pPr>
              <w:pStyle w:val="a4"/>
            </w:pPr>
            <w:r w:rsidRPr="00575446">
              <w:t>улица Дьячкова, 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CEAE2" w14:textId="77777777" w:rsidR="00575446" w:rsidRPr="00575446" w:rsidRDefault="00575446" w:rsidP="00575446">
            <w:pPr>
              <w:pStyle w:val="a4"/>
            </w:pPr>
            <w:r w:rsidRPr="00575446">
              <w:t>31,70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BB811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14775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2F20D5" w14:textId="77777777" w:rsidR="00575446" w:rsidRPr="00575446" w:rsidRDefault="00575446" w:rsidP="00575446">
            <w:pPr>
              <w:pStyle w:val="a4"/>
            </w:pPr>
            <w:r w:rsidRPr="00575446">
              <w:t>0,1764860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B503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20B3B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58C75" w14:textId="77777777" w:rsidR="00575446" w:rsidRPr="00575446" w:rsidRDefault="00575446" w:rsidP="00575446">
            <w:pPr>
              <w:pStyle w:val="a4"/>
            </w:pPr>
            <w:r w:rsidRPr="00575446">
              <w:t>0,0029311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A3CEC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105206C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749C0C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Уз.43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933F77" w14:textId="77777777" w:rsidR="00575446" w:rsidRPr="00575446" w:rsidRDefault="00575446" w:rsidP="00575446">
            <w:pPr>
              <w:pStyle w:val="a4"/>
            </w:pPr>
            <w:r w:rsidRPr="00575446">
              <w:t>Уз.44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F6A089" w14:textId="77777777" w:rsidR="00575446" w:rsidRPr="00575446" w:rsidRDefault="00575446" w:rsidP="00575446">
            <w:pPr>
              <w:pStyle w:val="a4"/>
            </w:pPr>
            <w:r w:rsidRPr="00575446">
              <w:t>53,80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95541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C85BE9" w14:textId="77777777" w:rsidR="00575446" w:rsidRPr="00575446" w:rsidRDefault="00575446" w:rsidP="00575446">
            <w:pPr>
              <w:pStyle w:val="a4"/>
            </w:pPr>
            <w:r w:rsidRPr="00575446">
              <w:t>9,57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AA897" w14:textId="77777777" w:rsidR="00575446" w:rsidRPr="00575446" w:rsidRDefault="00575446" w:rsidP="00575446">
            <w:pPr>
              <w:pStyle w:val="a4"/>
            </w:pPr>
            <w:r w:rsidRPr="00575446">
              <w:t>0,1045450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267C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356CA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57100" w14:textId="77777777" w:rsidR="00575446" w:rsidRPr="00575446" w:rsidRDefault="00575446" w:rsidP="00575446">
            <w:pPr>
              <w:pStyle w:val="a4"/>
            </w:pPr>
            <w:r w:rsidRPr="00575446">
              <w:t>0,0080947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D033D" w14:textId="77777777" w:rsidR="00575446" w:rsidRPr="00575446" w:rsidRDefault="00575446" w:rsidP="00575446">
            <w:pPr>
              <w:pStyle w:val="a4"/>
            </w:pPr>
            <w:r w:rsidRPr="00575446">
              <w:t>0,0000075</w:t>
            </w:r>
          </w:p>
        </w:tc>
      </w:tr>
      <w:tr w:rsidR="00575446" w:rsidRPr="00575446" w14:paraId="7F25022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A4B3F" w14:textId="77777777" w:rsidR="00575446" w:rsidRPr="00575446" w:rsidRDefault="00575446" w:rsidP="00575446">
            <w:pPr>
              <w:pStyle w:val="a4"/>
            </w:pPr>
            <w:r w:rsidRPr="00575446">
              <w:t>Уз.44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572A7" w14:textId="77777777" w:rsidR="00575446" w:rsidRPr="00575446" w:rsidRDefault="00575446" w:rsidP="00575446">
            <w:pPr>
              <w:pStyle w:val="a4"/>
            </w:pPr>
            <w:r w:rsidRPr="00575446">
              <w:t>улица Дьячкова, 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C1E14" w14:textId="77777777" w:rsidR="00575446" w:rsidRPr="00575446" w:rsidRDefault="00575446" w:rsidP="00575446">
            <w:pPr>
              <w:pStyle w:val="a4"/>
            </w:pPr>
            <w:r w:rsidRPr="00575446">
              <w:t>19,00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A9B9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FBDC8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077E7" w14:textId="77777777" w:rsidR="00575446" w:rsidRPr="00575446" w:rsidRDefault="00575446" w:rsidP="00575446">
            <w:pPr>
              <w:pStyle w:val="a4"/>
            </w:pPr>
            <w:r w:rsidRPr="00575446">
              <w:t>0,2055700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48F0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F6BD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8D358" w14:textId="77777777" w:rsidR="00575446" w:rsidRPr="00575446" w:rsidRDefault="00575446" w:rsidP="00575446">
            <w:pPr>
              <w:pStyle w:val="a4"/>
            </w:pPr>
            <w:r w:rsidRPr="00575446">
              <w:t>0,0016123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0D8AB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2D72AF0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D0201B" w14:textId="77777777" w:rsidR="00575446" w:rsidRPr="00575446" w:rsidRDefault="00575446" w:rsidP="00575446">
            <w:pPr>
              <w:pStyle w:val="a4"/>
            </w:pPr>
            <w:r w:rsidRPr="00575446">
              <w:t>Уз.44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6C7D8E" w14:textId="77777777" w:rsidR="00575446" w:rsidRPr="00575446" w:rsidRDefault="00575446" w:rsidP="00575446">
            <w:pPr>
              <w:pStyle w:val="a4"/>
            </w:pPr>
            <w:r w:rsidRPr="00575446">
              <w:t>Уз.45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990F1" w14:textId="77777777" w:rsidR="00575446" w:rsidRPr="00575446" w:rsidRDefault="00575446" w:rsidP="00575446">
            <w:pPr>
              <w:pStyle w:val="a4"/>
            </w:pPr>
            <w:r w:rsidRPr="00575446">
              <w:t>16,30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A5E0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55B205" w14:textId="77777777" w:rsidR="00575446" w:rsidRPr="00575446" w:rsidRDefault="00575446" w:rsidP="00575446">
            <w:pPr>
              <w:pStyle w:val="a4"/>
            </w:pPr>
            <w:r w:rsidRPr="00575446">
              <w:t>9,57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B393E" w14:textId="77777777" w:rsidR="00575446" w:rsidRPr="00575446" w:rsidRDefault="00575446" w:rsidP="00575446">
            <w:pPr>
              <w:pStyle w:val="a4"/>
            </w:pPr>
            <w:r w:rsidRPr="00575446">
              <w:t>0,1045450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EFC7A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CC34F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1941B3" w14:textId="77777777" w:rsidR="00575446" w:rsidRPr="00575446" w:rsidRDefault="00575446" w:rsidP="00575446">
            <w:pPr>
              <w:pStyle w:val="a4"/>
            </w:pPr>
            <w:r w:rsidRPr="00575446">
              <w:t>0,0064824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A3291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441D6F8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B20A55" w14:textId="77777777" w:rsidR="00575446" w:rsidRPr="00575446" w:rsidRDefault="00575446" w:rsidP="00575446">
            <w:pPr>
              <w:pStyle w:val="a4"/>
            </w:pPr>
            <w:r w:rsidRPr="00575446">
              <w:t>Уз.271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32C19" w14:textId="77777777" w:rsidR="00575446" w:rsidRPr="00575446" w:rsidRDefault="00575446" w:rsidP="00575446">
            <w:pPr>
              <w:pStyle w:val="a4"/>
            </w:pPr>
            <w:r w:rsidRPr="00575446">
              <w:t>улица Дьячкова, 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F624F" w14:textId="77777777" w:rsidR="00575446" w:rsidRPr="00575446" w:rsidRDefault="00575446" w:rsidP="00575446">
            <w:pPr>
              <w:pStyle w:val="a4"/>
            </w:pPr>
            <w:r w:rsidRPr="00575446">
              <w:t>45,80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B3AC4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A5B6A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51CA73" w14:textId="77777777" w:rsidR="00575446" w:rsidRPr="00575446" w:rsidRDefault="00575446" w:rsidP="00575446">
            <w:pPr>
              <w:pStyle w:val="a4"/>
            </w:pPr>
            <w:r w:rsidRPr="00575446">
              <w:t>0,1603490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D0688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7F411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AF9E9" w14:textId="77777777" w:rsidR="00575446" w:rsidRPr="00575446" w:rsidRDefault="00575446" w:rsidP="00575446">
            <w:pPr>
              <w:pStyle w:val="a4"/>
            </w:pPr>
            <w:r w:rsidRPr="00575446">
              <w:t>0,0022875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208EF" w14:textId="77777777" w:rsidR="00575446" w:rsidRPr="00575446" w:rsidRDefault="00575446" w:rsidP="00575446">
            <w:pPr>
              <w:pStyle w:val="a4"/>
            </w:pPr>
            <w:r w:rsidRPr="00575446">
              <w:t>0,0000042</w:t>
            </w:r>
          </w:p>
        </w:tc>
      </w:tr>
      <w:tr w:rsidR="00575446" w:rsidRPr="00575446" w14:paraId="44C1CA1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C3216" w14:textId="77777777" w:rsidR="00575446" w:rsidRPr="00575446" w:rsidRDefault="00575446" w:rsidP="00575446">
            <w:pPr>
              <w:pStyle w:val="a4"/>
            </w:pPr>
            <w:r w:rsidRPr="00575446">
              <w:t>Уз.45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2A37A1" w14:textId="77777777" w:rsidR="00575446" w:rsidRPr="00575446" w:rsidRDefault="00575446" w:rsidP="00575446">
            <w:pPr>
              <w:pStyle w:val="a4"/>
            </w:pPr>
            <w:r w:rsidRPr="00575446">
              <w:t>Уз.271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4F9D3" w14:textId="77777777" w:rsidR="00575446" w:rsidRPr="00575446" w:rsidRDefault="00575446" w:rsidP="00575446">
            <w:pPr>
              <w:pStyle w:val="a4"/>
            </w:pPr>
            <w:r w:rsidRPr="00575446">
              <w:t>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10E16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50144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E7269" w14:textId="77777777" w:rsidR="00575446" w:rsidRPr="00575446" w:rsidRDefault="00575446" w:rsidP="00575446">
            <w:pPr>
              <w:pStyle w:val="a4"/>
            </w:pPr>
            <w:r w:rsidRPr="00575446">
              <w:t>0,1410030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7DE6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C722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446B7" w14:textId="77777777" w:rsidR="00575446" w:rsidRPr="00575446" w:rsidRDefault="00575446" w:rsidP="00575446">
            <w:pPr>
              <w:pStyle w:val="a4"/>
            </w:pPr>
            <w:r w:rsidRPr="00575446">
              <w:t>0,0056576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D9C0A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755A3C5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3EB37" w14:textId="77777777" w:rsidR="00575446" w:rsidRPr="00575446" w:rsidRDefault="00575446" w:rsidP="00575446">
            <w:pPr>
              <w:pStyle w:val="a4"/>
            </w:pPr>
            <w:r w:rsidRPr="00575446">
              <w:t>Уз.46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1382A8" w14:textId="77777777" w:rsidR="00575446" w:rsidRPr="00575446" w:rsidRDefault="00575446" w:rsidP="00575446">
            <w:pPr>
              <w:pStyle w:val="a4"/>
            </w:pPr>
            <w:r w:rsidRPr="00575446">
              <w:t>улица Дьячкова, 14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85387" w14:textId="77777777" w:rsidR="00575446" w:rsidRPr="00575446" w:rsidRDefault="00575446" w:rsidP="00575446">
            <w:pPr>
              <w:pStyle w:val="a4"/>
            </w:pPr>
            <w:r w:rsidRPr="00575446">
              <w:t>8,70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93C7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21DBD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8BBA73" w14:textId="77777777" w:rsidR="00575446" w:rsidRPr="00575446" w:rsidRDefault="00575446" w:rsidP="00575446">
            <w:pPr>
              <w:pStyle w:val="a4"/>
            </w:pPr>
            <w:r w:rsidRPr="00575446">
              <w:t>0,2054930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C78A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2CDB2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0747C" w14:textId="77777777" w:rsidR="00575446" w:rsidRPr="00575446" w:rsidRDefault="00575446" w:rsidP="00575446">
            <w:pPr>
              <w:pStyle w:val="a4"/>
            </w:pPr>
            <w:r w:rsidRPr="00575446">
              <w:t>0,0019710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E1828D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1D138AE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C94BF1" w14:textId="77777777" w:rsidR="00575446" w:rsidRPr="00575446" w:rsidRDefault="00575446" w:rsidP="00575446">
            <w:pPr>
              <w:pStyle w:val="a4"/>
            </w:pPr>
            <w:r w:rsidRPr="00575446">
              <w:t>Уз.42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325E8" w14:textId="77777777" w:rsidR="00575446" w:rsidRPr="00575446" w:rsidRDefault="00575446" w:rsidP="00575446">
            <w:pPr>
              <w:pStyle w:val="a4"/>
            </w:pPr>
            <w:r w:rsidRPr="00575446">
              <w:t>Уз.184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820873" w14:textId="77777777" w:rsidR="00575446" w:rsidRPr="00575446" w:rsidRDefault="00575446" w:rsidP="00575446">
            <w:pPr>
              <w:pStyle w:val="a4"/>
            </w:pPr>
            <w:r w:rsidRPr="00575446">
              <w:t>108,70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B157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C27EF2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CDD28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D402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637607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3E488" w14:textId="77777777" w:rsidR="00575446" w:rsidRPr="00575446" w:rsidRDefault="00575446" w:rsidP="00575446">
            <w:pPr>
              <w:pStyle w:val="a4"/>
            </w:pPr>
            <w:r w:rsidRPr="00575446">
              <w:t>0,0301536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52DDCC" w14:textId="77777777" w:rsidR="00575446" w:rsidRPr="00575446" w:rsidRDefault="00575446" w:rsidP="00575446">
            <w:pPr>
              <w:pStyle w:val="a4"/>
            </w:pPr>
            <w:r w:rsidRPr="00575446">
              <w:t>0,0000195</w:t>
            </w:r>
          </w:p>
        </w:tc>
      </w:tr>
      <w:tr w:rsidR="00575446" w:rsidRPr="00575446" w14:paraId="1073967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50882" w14:textId="77777777" w:rsidR="00575446" w:rsidRPr="00575446" w:rsidRDefault="00575446" w:rsidP="00575446">
            <w:pPr>
              <w:pStyle w:val="a4"/>
            </w:pPr>
            <w:r w:rsidRPr="00575446">
              <w:t>Уз.47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E41102" w14:textId="77777777" w:rsidR="00575446" w:rsidRPr="00575446" w:rsidRDefault="00575446" w:rsidP="00575446">
            <w:pPr>
              <w:pStyle w:val="a4"/>
            </w:pPr>
            <w:r w:rsidRPr="00575446">
              <w:t>улица Дьячкова, 6/1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6D52E5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11D482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27DB5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D539B" w14:textId="77777777" w:rsidR="00575446" w:rsidRPr="00575446" w:rsidRDefault="00575446" w:rsidP="00575446">
            <w:pPr>
              <w:pStyle w:val="a4"/>
            </w:pPr>
            <w:r w:rsidRPr="00575446">
              <w:t>0,2571470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D4CC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E67415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04005" w14:textId="77777777" w:rsidR="00575446" w:rsidRPr="00575446" w:rsidRDefault="00575446" w:rsidP="00575446">
            <w:pPr>
              <w:pStyle w:val="a4"/>
            </w:pPr>
            <w:r w:rsidRPr="00575446">
              <w:t>0,0005227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A4B2FD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6C334CC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F0A59" w14:textId="77777777" w:rsidR="00575446" w:rsidRPr="00575446" w:rsidRDefault="00575446" w:rsidP="00575446">
            <w:pPr>
              <w:pStyle w:val="a4"/>
            </w:pPr>
            <w:r w:rsidRPr="00575446">
              <w:t>Уз.47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CD300" w14:textId="77777777" w:rsidR="00575446" w:rsidRPr="00575446" w:rsidRDefault="00575446" w:rsidP="00575446">
            <w:pPr>
              <w:pStyle w:val="a4"/>
            </w:pPr>
            <w:r w:rsidRPr="00575446">
              <w:t>Уз.48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D7523C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A9A39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B3FB1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4751FA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0B42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BBE7E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B7B374" w14:textId="77777777" w:rsidR="00575446" w:rsidRPr="00575446" w:rsidRDefault="00575446" w:rsidP="00575446">
            <w:pPr>
              <w:pStyle w:val="a4"/>
            </w:pPr>
            <w:r w:rsidRPr="00575446">
              <w:t>0,0199244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C2E26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50339FF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67559" w14:textId="77777777" w:rsidR="00575446" w:rsidRPr="00575446" w:rsidRDefault="00575446" w:rsidP="00575446">
            <w:pPr>
              <w:pStyle w:val="a4"/>
            </w:pPr>
            <w:r w:rsidRPr="00575446">
              <w:t>Уз.48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08A36" w14:textId="77777777" w:rsidR="00575446" w:rsidRPr="00575446" w:rsidRDefault="00575446" w:rsidP="00575446">
            <w:pPr>
              <w:pStyle w:val="a4"/>
            </w:pPr>
            <w:r w:rsidRPr="00575446">
              <w:t>улица Дьячкова, 6А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2F9E8" w14:textId="77777777" w:rsidR="00575446" w:rsidRPr="00575446" w:rsidRDefault="00575446" w:rsidP="00575446">
            <w:pPr>
              <w:pStyle w:val="a4"/>
            </w:pPr>
            <w:r w:rsidRPr="00575446">
              <w:t>25,00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9A0D4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FC2805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982FBE" w14:textId="77777777" w:rsidR="00575446" w:rsidRPr="00575446" w:rsidRDefault="00575446" w:rsidP="00575446">
            <w:pPr>
              <w:pStyle w:val="a4"/>
            </w:pPr>
            <w:r w:rsidRPr="00575446">
              <w:t>0,2056140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C636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DC53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F40A00" w14:textId="77777777" w:rsidR="00575446" w:rsidRPr="00575446" w:rsidRDefault="00575446" w:rsidP="00575446">
            <w:pPr>
              <w:pStyle w:val="a4"/>
            </w:pPr>
            <w:r w:rsidRPr="00575446">
              <w:t>0,0005275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08A3A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664C53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BEEB0" w14:textId="77777777" w:rsidR="00575446" w:rsidRPr="00575446" w:rsidRDefault="00575446" w:rsidP="00575446">
            <w:pPr>
              <w:pStyle w:val="a4"/>
            </w:pPr>
            <w:r w:rsidRPr="00575446">
              <w:t>Уз.48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0C5BA" w14:textId="77777777" w:rsidR="00575446" w:rsidRPr="00575446" w:rsidRDefault="00575446" w:rsidP="00575446">
            <w:pPr>
              <w:pStyle w:val="a4"/>
            </w:pPr>
            <w:r w:rsidRPr="00575446">
              <w:t>Уз.49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E7112" w14:textId="77777777" w:rsidR="00575446" w:rsidRPr="00575446" w:rsidRDefault="00575446" w:rsidP="00575446">
            <w:pPr>
              <w:pStyle w:val="a4"/>
            </w:pPr>
            <w:r w:rsidRPr="00575446">
              <w:t>46,00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04AD29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73CDD8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CAA0A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421E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5F781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5067A" w14:textId="77777777" w:rsidR="00575446" w:rsidRPr="00575446" w:rsidRDefault="00575446" w:rsidP="00575446">
            <w:pPr>
              <w:pStyle w:val="a4"/>
            </w:pPr>
            <w:r w:rsidRPr="00575446">
              <w:t>0,0193969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163E67" w14:textId="77777777" w:rsidR="00575446" w:rsidRPr="00575446" w:rsidRDefault="00575446" w:rsidP="00575446">
            <w:pPr>
              <w:pStyle w:val="a4"/>
            </w:pPr>
            <w:r w:rsidRPr="00575446">
              <w:t>0,0000083</w:t>
            </w:r>
          </w:p>
        </w:tc>
      </w:tr>
      <w:tr w:rsidR="00575446" w:rsidRPr="00575446" w14:paraId="26647D6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EEB9FB" w14:textId="77777777" w:rsidR="00575446" w:rsidRPr="00575446" w:rsidRDefault="00575446" w:rsidP="00575446">
            <w:pPr>
              <w:pStyle w:val="a4"/>
            </w:pPr>
            <w:r w:rsidRPr="00575446">
              <w:t>Уз.49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19459" w14:textId="77777777" w:rsidR="00575446" w:rsidRPr="00575446" w:rsidRDefault="00575446" w:rsidP="00575446">
            <w:pPr>
              <w:pStyle w:val="a4"/>
            </w:pPr>
            <w:r w:rsidRPr="00575446">
              <w:t>улица Дьячкова, 4/1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84DCB8" w14:textId="77777777" w:rsidR="00575446" w:rsidRPr="00575446" w:rsidRDefault="00575446" w:rsidP="00575446">
            <w:pPr>
              <w:pStyle w:val="a4"/>
            </w:pPr>
            <w:r w:rsidRPr="00575446">
              <w:t>31,00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45622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947A5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7E50FE" w14:textId="77777777" w:rsidR="00575446" w:rsidRPr="00575446" w:rsidRDefault="00575446" w:rsidP="00575446">
            <w:pPr>
              <w:pStyle w:val="a4"/>
            </w:pPr>
            <w:r w:rsidRPr="00575446">
              <w:t>0,2572110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6082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28407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FB033" w14:textId="77777777" w:rsidR="00575446" w:rsidRPr="00575446" w:rsidRDefault="00575446" w:rsidP="00575446">
            <w:pPr>
              <w:pStyle w:val="a4"/>
            </w:pPr>
            <w:r w:rsidRPr="00575446">
              <w:t>0,0004796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75C16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3DF1B1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2AAD5B" w14:textId="77777777" w:rsidR="00575446" w:rsidRPr="00575446" w:rsidRDefault="00575446" w:rsidP="00575446">
            <w:pPr>
              <w:pStyle w:val="a4"/>
            </w:pPr>
            <w:r w:rsidRPr="00575446">
              <w:t>Уз.49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4961F7" w14:textId="77777777" w:rsidR="00575446" w:rsidRPr="00575446" w:rsidRDefault="00575446" w:rsidP="00575446">
            <w:pPr>
              <w:pStyle w:val="a4"/>
            </w:pPr>
            <w:r w:rsidRPr="00575446">
              <w:t>Уз.50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FF567" w14:textId="77777777" w:rsidR="00575446" w:rsidRPr="00575446" w:rsidRDefault="00575446" w:rsidP="00575446">
            <w:pPr>
              <w:pStyle w:val="a4"/>
            </w:pPr>
            <w:r w:rsidRPr="00575446">
              <w:t>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664DA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4809BD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A6BF4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FC56B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88E77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E4418" w14:textId="77777777" w:rsidR="00575446" w:rsidRPr="00575446" w:rsidRDefault="00575446" w:rsidP="00575446">
            <w:pPr>
              <w:pStyle w:val="a4"/>
            </w:pPr>
            <w:r w:rsidRPr="00575446">
              <w:t>0,0189174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736E5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671A21F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3722F" w14:textId="77777777" w:rsidR="00575446" w:rsidRPr="00575446" w:rsidRDefault="00575446" w:rsidP="00575446">
            <w:pPr>
              <w:pStyle w:val="a4"/>
            </w:pPr>
            <w:r w:rsidRPr="00575446">
              <w:t>Уз.50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06A7C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ул.Дьячкова</w:t>
            </w:r>
            <w:proofErr w:type="spellEnd"/>
            <w:r w:rsidRPr="00575446">
              <w:t xml:space="preserve"> 2 баня (Ложкин)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20929" w14:textId="77777777" w:rsidR="00575446" w:rsidRPr="00575446" w:rsidRDefault="00575446" w:rsidP="00575446">
            <w:pPr>
              <w:pStyle w:val="a4"/>
            </w:pPr>
            <w:r w:rsidRPr="00575446">
              <w:t>31,00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65C3C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D4AD5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C897A" w14:textId="77777777" w:rsidR="00575446" w:rsidRPr="00575446" w:rsidRDefault="00575446" w:rsidP="00575446">
            <w:pPr>
              <w:pStyle w:val="a4"/>
            </w:pPr>
            <w:r w:rsidRPr="00575446">
              <w:t>0,2572110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2B45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8DF940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FDF32" w14:textId="77777777" w:rsidR="00575446" w:rsidRPr="00575446" w:rsidRDefault="00575446" w:rsidP="00575446">
            <w:pPr>
              <w:pStyle w:val="a4"/>
            </w:pPr>
            <w:r w:rsidRPr="00575446">
              <w:t>0,0003261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25DED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5815FB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6DF64" w14:textId="77777777" w:rsidR="00575446" w:rsidRPr="00575446" w:rsidRDefault="00575446" w:rsidP="00575446">
            <w:pPr>
              <w:pStyle w:val="a4"/>
            </w:pPr>
            <w:r w:rsidRPr="00575446">
              <w:t>Уз.50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050287" w14:textId="77777777" w:rsidR="00575446" w:rsidRPr="00575446" w:rsidRDefault="00575446" w:rsidP="00575446">
            <w:pPr>
              <w:pStyle w:val="a4"/>
            </w:pPr>
            <w:r w:rsidRPr="00575446">
              <w:t>Уз.51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ED0FB" w14:textId="77777777" w:rsidR="00575446" w:rsidRPr="00575446" w:rsidRDefault="00575446" w:rsidP="00575446">
            <w:pPr>
              <w:pStyle w:val="a4"/>
            </w:pPr>
            <w:r w:rsidRPr="00575446">
              <w:t>31,00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E40226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36B42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69BC4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2916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12F80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830EC" w14:textId="77777777" w:rsidR="00575446" w:rsidRPr="00575446" w:rsidRDefault="00575446" w:rsidP="00575446">
            <w:pPr>
              <w:pStyle w:val="a4"/>
            </w:pPr>
            <w:r w:rsidRPr="00575446">
              <w:t>0,0185913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98508" w14:textId="77777777" w:rsidR="00575446" w:rsidRPr="00575446" w:rsidRDefault="00575446" w:rsidP="00575446">
            <w:pPr>
              <w:pStyle w:val="a4"/>
            </w:pPr>
            <w:r w:rsidRPr="00575446">
              <w:t>0,0000056</w:t>
            </w:r>
          </w:p>
        </w:tc>
      </w:tr>
      <w:tr w:rsidR="00575446" w:rsidRPr="00575446" w14:paraId="4D33BF6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0F6B3" w14:textId="77777777" w:rsidR="00575446" w:rsidRPr="00575446" w:rsidRDefault="00575446" w:rsidP="00575446">
            <w:pPr>
              <w:pStyle w:val="a4"/>
            </w:pPr>
            <w:r w:rsidRPr="00575446">
              <w:t>Уз.51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4EBFF" w14:textId="77777777" w:rsidR="00575446" w:rsidRPr="00575446" w:rsidRDefault="00575446" w:rsidP="00575446">
            <w:pPr>
              <w:pStyle w:val="a4"/>
            </w:pPr>
            <w:r w:rsidRPr="00575446">
              <w:t xml:space="preserve">ул. Дьячкова 2, Поликарпов </w:t>
            </w:r>
            <w:proofErr w:type="gramStart"/>
            <w:r w:rsidRPr="00575446">
              <w:t>Д.С</w:t>
            </w:r>
            <w:proofErr w:type="gram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1E6D9A" w14:textId="77777777" w:rsidR="00575446" w:rsidRPr="00575446" w:rsidRDefault="00575446" w:rsidP="00575446">
            <w:pPr>
              <w:pStyle w:val="a4"/>
            </w:pPr>
            <w:r w:rsidRPr="00575446">
              <w:t>58,00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5F903A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CCE65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6E3E9" w14:textId="77777777" w:rsidR="00575446" w:rsidRPr="00575446" w:rsidRDefault="00575446" w:rsidP="00575446">
            <w:pPr>
              <w:pStyle w:val="a4"/>
            </w:pPr>
            <w:r w:rsidRPr="00575446">
              <w:t>0,2058600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25F1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6386F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00709" w14:textId="77777777" w:rsidR="00575446" w:rsidRPr="00575446" w:rsidRDefault="00575446" w:rsidP="00575446">
            <w:pPr>
              <w:pStyle w:val="a4"/>
            </w:pPr>
            <w:r w:rsidRPr="00575446">
              <w:t>0,0008651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AE945" w14:textId="77777777" w:rsidR="00575446" w:rsidRPr="00575446" w:rsidRDefault="00575446" w:rsidP="00575446">
            <w:pPr>
              <w:pStyle w:val="a4"/>
            </w:pPr>
            <w:r w:rsidRPr="00575446">
              <w:t>0,0000041</w:t>
            </w:r>
          </w:p>
        </w:tc>
      </w:tr>
      <w:tr w:rsidR="00575446" w:rsidRPr="00575446" w14:paraId="1B242AB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439DC0" w14:textId="77777777" w:rsidR="00575446" w:rsidRPr="00575446" w:rsidRDefault="00575446" w:rsidP="00575446">
            <w:pPr>
              <w:pStyle w:val="a4"/>
            </w:pPr>
            <w:r w:rsidRPr="00575446">
              <w:t>Уз.51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7B0D5" w14:textId="77777777" w:rsidR="00575446" w:rsidRPr="00575446" w:rsidRDefault="00575446" w:rsidP="00575446">
            <w:pPr>
              <w:pStyle w:val="a4"/>
            </w:pPr>
            <w:r w:rsidRPr="00575446">
              <w:t>Уз.264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17AC4E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9E668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8F4DA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E63D91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4AC8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ABFF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D3E855" w14:textId="77777777" w:rsidR="00575446" w:rsidRPr="00575446" w:rsidRDefault="00575446" w:rsidP="00575446">
            <w:pPr>
              <w:pStyle w:val="a4"/>
            </w:pPr>
            <w:r w:rsidRPr="00575446">
              <w:t>0,0177261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4F127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6DB2629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70472" w14:textId="77777777" w:rsidR="00575446" w:rsidRPr="00575446" w:rsidRDefault="00575446" w:rsidP="00575446">
            <w:pPr>
              <w:pStyle w:val="a4"/>
            </w:pPr>
            <w:r w:rsidRPr="00575446">
              <w:t>Уз.52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C26713" w14:textId="77777777" w:rsidR="00575446" w:rsidRPr="00575446" w:rsidRDefault="00575446" w:rsidP="00575446">
            <w:pPr>
              <w:pStyle w:val="a4"/>
            </w:pPr>
            <w:r w:rsidRPr="00575446">
              <w:t>улица Дьячкова, 2/1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91FB1" w14:textId="77777777" w:rsidR="00575446" w:rsidRPr="00575446" w:rsidRDefault="00575446" w:rsidP="00575446">
            <w:pPr>
              <w:pStyle w:val="a4"/>
            </w:pPr>
            <w:r w:rsidRPr="00575446">
              <w:t>18,20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1905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AEE36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165A8" w14:textId="77777777" w:rsidR="00575446" w:rsidRPr="00575446" w:rsidRDefault="00575446" w:rsidP="00575446">
            <w:pPr>
              <w:pStyle w:val="a4"/>
            </w:pPr>
            <w:r w:rsidRPr="00575446">
              <w:t>0,2055640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5C84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13B5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F2404" w14:textId="77777777" w:rsidR="00575446" w:rsidRPr="00575446" w:rsidRDefault="00575446" w:rsidP="00575446">
            <w:pPr>
              <w:pStyle w:val="a4"/>
            </w:pPr>
            <w:r w:rsidRPr="00575446">
              <w:t>0,0003932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5A75D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1A3E3F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C2EF6" w14:textId="77777777" w:rsidR="00575446" w:rsidRPr="00575446" w:rsidRDefault="00575446" w:rsidP="00575446">
            <w:pPr>
              <w:pStyle w:val="a4"/>
            </w:pPr>
            <w:r w:rsidRPr="00575446">
              <w:t>Уз.52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28EED" w14:textId="77777777" w:rsidR="00575446" w:rsidRPr="00575446" w:rsidRDefault="00575446" w:rsidP="00575446">
            <w:pPr>
              <w:pStyle w:val="a4"/>
            </w:pPr>
            <w:r w:rsidRPr="00575446">
              <w:t>Уз.265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1E1CD" w14:textId="77777777" w:rsidR="00575446" w:rsidRPr="00575446" w:rsidRDefault="00575446" w:rsidP="00575446">
            <w:pPr>
              <w:pStyle w:val="a4"/>
            </w:pPr>
            <w:r w:rsidRPr="00575446">
              <w:t>50,00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06F29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52AC6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6AE38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D66E5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3CAD5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99354E" w14:textId="77777777" w:rsidR="00575446" w:rsidRPr="00575446" w:rsidRDefault="00575446" w:rsidP="00575446">
            <w:pPr>
              <w:pStyle w:val="a4"/>
            </w:pPr>
            <w:r w:rsidRPr="00575446">
              <w:t>0,0171919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ED42A" w14:textId="77777777" w:rsidR="00575446" w:rsidRPr="00575446" w:rsidRDefault="00575446" w:rsidP="00575446">
            <w:pPr>
              <w:pStyle w:val="a4"/>
            </w:pPr>
            <w:r w:rsidRPr="00575446">
              <w:t>0,0000090</w:t>
            </w:r>
          </w:p>
        </w:tc>
      </w:tr>
      <w:tr w:rsidR="00575446" w:rsidRPr="00575446" w14:paraId="051CC8D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16EF15" w14:textId="77777777" w:rsidR="00575446" w:rsidRPr="00575446" w:rsidRDefault="00575446" w:rsidP="00575446">
            <w:pPr>
              <w:pStyle w:val="a4"/>
            </w:pPr>
            <w:r w:rsidRPr="00575446">
              <w:t>Уз.53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EF3D0" w14:textId="77777777" w:rsidR="00575446" w:rsidRPr="00575446" w:rsidRDefault="00575446" w:rsidP="00575446">
            <w:pPr>
              <w:pStyle w:val="a4"/>
            </w:pPr>
            <w:r w:rsidRPr="00575446">
              <w:t>Уз.191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C3DB7" w14:textId="77777777" w:rsidR="00575446" w:rsidRPr="00575446" w:rsidRDefault="00575446" w:rsidP="00575446">
            <w:pPr>
              <w:pStyle w:val="a4"/>
            </w:pPr>
            <w:r w:rsidRPr="00575446">
              <w:t>57,20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8767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4822D" w14:textId="77777777" w:rsidR="00575446" w:rsidRPr="00575446" w:rsidRDefault="00575446" w:rsidP="00575446">
            <w:pPr>
              <w:pStyle w:val="a4"/>
            </w:pPr>
            <w:r w:rsidRPr="00575446">
              <w:t>7,38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2C9DF" w14:textId="77777777" w:rsidR="00575446" w:rsidRPr="00575446" w:rsidRDefault="00575446" w:rsidP="00575446">
            <w:pPr>
              <w:pStyle w:val="a4"/>
            </w:pPr>
            <w:r w:rsidRPr="00575446">
              <w:t>0,1354720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873B7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11AB3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A1007" w14:textId="77777777" w:rsidR="00575446" w:rsidRPr="00575446" w:rsidRDefault="00575446" w:rsidP="00575446">
            <w:pPr>
              <w:pStyle w:val="a4"/>
            </w:pPr>
            <w:r w:rsidRPr="00575446">
              <w:t>0,0065054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F5D5EE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57FE29E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513DCA" w14:textId="77777777" w:rsidR="00575446" w:rsidRPr="00575446" w:rsidRDefault="00575446" w:rsidP="00575446">
            <w:pPr>
              <w:pStyle w:val="a4"/>
            </w:pPr>
            <w:r w:rsidRPr="00575446">
              <w:t>Уз.53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BC40E2" w14:textId="77777777" w:rsidR="00575446" w:rsidRPr="00575446" w:rsidRDefault="00575446" w:rsidP="00575446">
            <w:pPr>
              <w:pStyle w:val="a4"/>
            </w:pPr>
            <w:r w:rsidRPr="00575446">
              <w:t>Уз.54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11D10E" w14:textId="77777777" w:rsidR="00575446" w:rsidRPr="00575446" w:rsidRDefault="00575446" w:rsidP="00575446">
            <w:pPr>
              <w:pStyle w:val="a4"/>
            </w:pPr>
            <w:r w:rsidRPr="00575446">
              <w:t>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8DCD58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B78D8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7C212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D10F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FD6A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2B7E9F" w14:textId="77777777" w:rsidR="00575446" w:rsidRPr="00575446" w:rsidRDefault="00575446" w:rsidP="00575446">
            <w:pPr>
              <w:pStyle w:val="a4"/>
            </w:pPr>
            <w:r w:rsidRPr="00575446">
              <w:t>0,0104467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55015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19C795F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9AF29D" w14:textId="77777777" w:rsidR="00575446" w:rsidRPr="00575446" w:rsidRDefault="00575446" w:rsidP="00575446">
            <w:pPr>
              <w:pStyle w:val="a4"/>
            </w:pPr>
            <w:r w:rsidRPr="00575446">
              <w:t>Уз.54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5A4D7E" w14:textId="77777777" w:rsidR="00575446" w:rsidRPr="00575446" w:rsidRDefault="00575446" w:rsidP="00575446">
            <w:pPr>
              <w:pStyle w:val="a4"/>
            </w:pPr>
            <w:r w:rsidRPr="00575446">
              <w:t>Уз.374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5BE084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C130FF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18905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724B3F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BDA6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DC52D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2103C" w14:textId="77777777" w:rsidR="00575446" w:rsidRPr="00575446" w:rsidRDefault="00575446" w:rsidP="00575446">
            <w:pPr>
              <w:pStyle w:val="a4"/>
            </w:pPr>
            <w:r w:rsidRPr="00575446">
              <w:t>0,0071934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55B32D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4E5F420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13605" w14:textId="77777777" w:rsidR="00575446" w:rsidRPr="00575446" w:rsidRDefault="00575446" w:rsidP="00575446">
            <w:pPr>
              <w:pStyle w:val="a4"/>
            </w:pPr>
            <w:r w:rsidRPr="00575446">
              <w:t>Уз.54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121903" w14:textId="77777777" w:rsidR="00575446" w:rsidRPr="00575446" w:rsidRDefault="00575446" w:rsidP="00575446">
            <w:pPr>
              <w:pStyle w:val="a4"/>
            </w:pPr>
            <w:r w:rsidRPr="00575446">
              <w:t>Уз.55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64E99" w14:textId="77777777" w:rsidR="00575446" w:rsidRPr="00575446" w:rsidRDefault="00575446" w:rsidP="00575446">
            <w:pPr>
              <w:pStyle w:val="a4"/>
            </w:pPr>
            <w:r w:rsidRPr="00575446">
              <w:t>193,10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21A8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F6EF3" w14:textId="77777777" w:rsidR="00575446" w:rsidRPr="00575446" w:rsidRDefault="00575446" w:rsidP="00575446">
            <w:pPr>
              <w:pStyle w:val="a4"/>
            </w:pPr>
            <w:r w:rsidRPr="00575446">
              <w:t>7,05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040F0" w14:textId="77777777" w:rsidR="00575446" w:rsidRPr="00575446" w:rsidRDefault="00575446" w:rsidP="00575446">
            <w:pPr>
              <w:pStyle w:val="a4"/>
            </w:pPr>
            <w:r w:rsidRPr="00575446">
              <w:t>0,1418570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7F6F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F9B839" w14:textId="77777777" w:rsidR="00575446" w:rsidRPr="00575446" w:rsidRDefault="00575446" w:rsidP="00575446">
            <w:pPr>
              <w:pStyle w:val="a4"/>
            </w:pPr>
            <w:r w:rsidRPr="00575446">
              <w:t>0,0000028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1D246B" w14:textId="77777777" w:rsidR="00575446" w:rsidRPr="00575446" w:rsidRDefault="00575446" w:rsidP="00575446">
            <w:pPr>
              <w:pStyle w:val="a4"/>
            </w:pPr>
            <w:r w:rsidRPr="00575446">
              <w:t>0,0032533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B022C" w14:textId="77777777" w:rsidR="00575446" w:rsidRPr="00575446" w:rsidRDefault="00575446" w:rsidP="00575446">
            <w:pPr>
              <w:pStyle w:val="a4"/>
            </w:pPr>
            <w:r w:rsidRPr="00575446">
              <w:t>0,0000199</w:t>
            </w:r>
          </w:p>
        </w:tc>
      </w:tr>
      <w:tr w:rsidR="00575446" w:rsidRPr="00575446" w14:paraId="48FD6DD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3E91F" w14:textId="77777777" w:rsidR="00575446" w:rsidRPr="00575446" w:rsidRDefault="00575446" w:rsidP="00575446">
            <w:pPr>
              <w:pStyle w:val="a4"/>
            </w:pPr>
            <w:r w:rsidRPr="00575446">
              <w:t>Уз.55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30C0C" w14:textId="77777777" w:rsidR="00575446" w:rsidRPr="00575446" w:rsidRDefault="00575446" w:rsidP="00575446">
            <w:pPr>
              <w:pStyle w:val="a4"/>
            </w:pPr>
            <w:r w:rsidRPr="00575446">
              <w:t>ул. Северная, ГСК "Стена"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214A1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E507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F18EF7" w14:textId="77777777" w:rsidR="00575446" w:rsidRPr="00575446" w:rsidRDefault="00575446" w:rsidP="00575446">
            <w:pPr>
              <w:pStyle w:val="a4"/>
            </w:pPr>
            <w:r w:rsidRPr="00575446">
              <w:t>5,11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67A3E" w14:textId="77777777" w:rsidR="00575446" w:rsidRPr="00575446" w:rsidRDefault="00575446" w:rsidP="00575446">
            <w:pPr>
              <w:pStyle w:val="a4"/>
            </w:pPr>
            <w:r w:rsidRPr="00575446">
              <w:t>0,1955110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C4E3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0E4C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56F80" w14:textId="77777777" w:rsidR="00575446" w:rsidRPr="00575446" w:rsidRDefault="00575446" w:rsidP="00575446">
            <w:pPr>
              <w:pStyle w:val="a4"/>
            </w:pPr>
            <w:r w:rsidRPr="00575446">
              <w:t>0,0032533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346BB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54EAF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BBF53" w14:textId="77777777" w:rsidR="00575446" w:rsidRPr="00575446" w:rsidRDefault="00575446" w:rsidP="00575446">
            <w:pPr>
              <w:pStyle w:val="a4"/>
            </w:pPr>
            <w:r w:rsidRPr="00575446">
              <w:t>Уз.40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97B468" w14:textId="77777777" w:rsidR="00575446" w:rsidRPr="00575446" w:rsidRDefault="00575446" w:rsidP="00575446">
            <w:pPr>
              <w:pStyle w:val="a4"/>
            </w:pPr>
            <w:r w:rsidRPr="00575446">
              <w:t>Задв.43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0F124" w14:textId="77777777" w:rsidR="00575446" w:rsidRPr="00575446" w:rsidRDefault="00575446" w:rsidP="00575446">
            <w:pPr>
              <w:pStyle w:val="a4"/>
            </w:pPr>
            <w:r w:rsidRPr="00575446">
              <w:t>3,58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5FD97A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710A3" w14:textId="77777777" w:rsidR="00575446" w:rsidRPr="00575446" w:rsidRDefault="00575446" w:rsidP="00575446">
            <w:pPr>
              <w:pStyle w:val="a4"/>
            </w:pPr>
            <w:r w:rsidRPr="00575446">
              <w:t>18,55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60598" w14:textId="77777777" w:rsidR="00575446" w:rsidRPr="00575446" w:rsidRDefault="00575446" w:rsidP="00575446">
            <w:pPr>
              <w:pStyle w:val="a4"/>
            </w:pPr>
            <w:r w:rsidRPr="00575446">
              <w:t>0,0538970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0183E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2D9C5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39FA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9FBE27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02F331F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9C4A1" w14:textId="77777777" w:rsidR="00575446" w:rsidRPr="00575446" w:rsidRDefault="00575446" w:rsidP="00575446">
            <w:pPr>
              <w:pStyle w:val="a4"/>
            </w:pPr>
            <w:r w:rsidRPr="00575446">
              <w:t>Уз.56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90078" w14:textId="77777777" w:rsidR="00575446" w:rsidRPr="00575446" w:rsidRDefault="00575446" w:rsidP="00575446">
            <w:pPr>
              <w:pStyle w:val="a4"/>
            </w:pPr>
            <w:r w:rsidRPr="00575446">
              <w:t>улица Матросова, 3/3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3ED56" w14:textId="77777777" w:rsidR="00575446" w:rsidRPr="00575446" w:rsidRDefault="00575446" w:rsidP="00575446">
            <w:pPr>
              <w:pStyle w:val="a4"/>
            </w:pPr>
            <w:r w:rsidRPr="00575446">
              <w:t>14,00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C4CBE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EC6E3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0E33C" w14:textId="77777777" w:rsidR="00575446" w:rsidRPr="00575446" w:rsidRDefault="00575446" w:rsidP="00575446">
            <w:pPr>
              <w:pStyle w:val="a4"/>
            </w:pPr>
            <w:r w:rsidRPr="00575446">
              <w:t>0,2055320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A368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9FE8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6710F" w14:textId="77777777" w:rsidR="00575446" w:rsidRPr="00575446" w:rsidRDefault="00575446" w:rsidP="00575446">
            <w:pPr>
              <w:pStyle w:val="a4"/>
            </w:pPr>
            <w:r w:rsidRPr="00575446">
              <w:t>0,0026568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C3B7D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757387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04E1C" w14:textId="77777777" w:rsidR="00575446" w:rsidRPr="00575446" w:rsidRDefault="00575446" w:rsidP="00575446">
            <w:pPr>
              <w:pStyle w:val="a4"/>
            </w:pPr>
            <w:r w:rsidRPr="00575446">
              <w:t>Уз.56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1544D" w14:textId="77777777" w:rsidR="00575446" w:rsidRPr="00575446" w:rsidRDefault="00575446" w:rsidP="00575446">
            <w:pPr>
              <w:pStyle w:val="a4"/>
            </w:pPr>
            <w:r w:rsidRPr="00575446">
              <w:t>Уз.57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1BED6F" w14:textId="77777777" w:rsidR="00575446" w:rsidRPr="00575446" w:rsidRDefault="00575446" w:rsidP="00575446">
            <w:pPr>
              <w:pStyle w:val="a4"/>
            </w:pPr>
            <w:r w:rsidRPr="00575446">
              <w:t>73,10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07E8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324FC" w14:textId="77777777" w:rsidR="00575446" w:rsidRPr="00575446" w:rsidRDefault="00575446" w:rsidP="00575446">
            <w:pPr>
              <w:pStyle w:val="a4"/>
            </w:pPr>
            <w:r w:rsidRPr="00575446">
              <w:t>18,56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9EC1DF" w14:textId="77777777" w:rsidR="00575446" w:rsidRPr="00575446" w:rsidRDefault="00575446" w:rsidP="00575446">
            <w:pPr>
              <w:pStyle w:val="a4"/>
            </w:pPr>
            <w:r w:rsidRPr="00575446">
              <w:t>0,0538740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0584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6CA6C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50610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A75AE8" w14:textId="77777777" w:rsidR="00575446" w:rsidRPr="00575446" w:rsidRDefault="00575446" w:rsidP="00575446">
            <w:pPr>
              <w:pStyle w:val="a4"/>
            </w:pPr>
            <w:r w:rsidRPr="00575446">
              <w:t>0,0000198</w:t>
            </w:r>
          </w:p>
        </w:tc>
      </w:tr>
      <w:tr w:rsidR="00575446" w:rsidRPr="00575446" w14:paraId="269367A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1D2FCE" w14:textId="77777777" w:rsidR="00575446" w:rsidRPr="00575446" w:rsidRDefault="00575446" w:rsidP="00575446">
            <w:pPr>
              <w:pStyle w:val="a4"/>
            </w:pPr>
            <w:r w:rsidRPr="00575446">
              <w:t>Уз.57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FA2C4" w14:textId="77777777" w:rsidR="00575446" w:rsidRPr="00575446" w:rsidRDefault="00575446" w:rsidP="00575446">
            <w:pPr>
              <w:pStyle w:val="a4"/>
            </w:pPr>
            <w:r w:rsidRPr="00575446">
              <w:t>Уз.58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D40421" w14:textId="77777777" w:rsidR="00575446" w:rsidRPr="00575446" w:rsidRDefault="00575446" w:rsidP="00575446">
            <w:pPr>
              <w:pStyle w:val="a4"/>
            </w:pPr>
            <w:r w:rsidRPr="00575446">
              <w:t>37,80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AF5867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F4F59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3BA6A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3270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C61E7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849D28" w14:textId="77777777" w:rsidR="00575446" w:rsidRPr="00575446" w:rsidRDefault="00575446" w:rsidP="00575446">
            <w:pPr>
              <w:pStyle w:val="a4"/>
            </w:pPr>
            <w:r w:rsidRPr="00575446">
              <w:t>0,0313413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DD0E3" w14:textId="77777777" w:rsidR="00575446" w:rsidRPr="00575446" w:rsidRDefault="00575446" w:rsidP="00575446">
            <w:pPr>
              <w:pStyle w:val="a4"/>
            </w:pPr>
            <w:r w:rsidRPr="00575446">
              <w:t>0,0000053</w:t>
            </w:r>
          </w:p>
        </w:tc>
      </w:tr>
      <w:tr w:rsidR="00575446" w:rsidRPr="00575446" w14:paraId="1BFC8D8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FBA384" w14:textId="77777777" w:rsidR="00575446" w:rsidRPr="00575446" w:rsidRDefault="00575446" w:rsidP="00575446">
            <w:pPr>
              <w:pStyle w:val="a4"/>
            </w:pPr>
            <w:r w:rsidRPr="00575446">
              <w:t>Уз.58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CEDD8" w14:textId="77777777" w:rsidR="00575446" w:rsidRPr="00575446" w:rsidRDefault="00575446" w:rsidP="00575446">
            <w:pPr>
              <w:pStyle w:val="a4"/>
            </w:pPr>
            <w:r w:rsidRPr="00575446">
              <w:t>улица Матросова, 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D7114" w14:textId="77777777" w:rsidR="00575446" w:rsidRPr="00575446" w:rsidRDefault="00575446" w:rsidP="00575446">
            <w:pPr>
              <w:pStyle w:val="a4"/>
            </w:pPr>
            <w:r w:rsidRPr="00575446">
              <w:t>23,10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E7DE9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53F869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DCA01" w14:textId="77777777" w:rsidR="00575446" w:rsidRPr="00575446" w:rsidRDefault="00575446" w:rsidP="00575446">
            <w:pPr>
              <w:pStyle w:val="a4"/>
            </w:pPr>
            <w:r w:rsidRPr="00575446">
              <w:t>0,1764190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B7DE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AC6B6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61740" w14:textId="77777777" w:rsidR="00575446" w:rsidRPr="00575446" w:rsidRDefault="00575446" w:rsidP="00575446">
            <w:pPr>
              <w:pStyle w:val="a4"/>
            </w:pPr>
            <w:r w:rsidRPr="00575446">
              <w:t>0,0068837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A6B1B7" w14:textId="77777777" w:rsidR="00575446" w:rsidRPr="00575446" w:rsidRDefault="00575446" w:rsidP="00575446">
            <w:pPr>
              <w:pStyle w:val="a4"/>
            </w:pPr>
            <w:r w:rsidRPr="00575446">
              <w:t>0,0000019</w:t>
            </w:r>
          </w:p>
        </w:tc>
      </w:tr>
      <w:tr w:rsidR="00575446" w:rsidRPr="00575446" w14:paraId="33D29DC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CF2C6B" w14:textId="77777777" w:rsidR="00575446" w:rsidRPr="00575446" w:rsidRDefault="00575446" w:rsidP="00575446">
            <w:pPr>
              <w:pStyle w:val="a4"/>
            </w:pPr>
            <w:r w:rsidRPr="00575446">
              <w:t>Уз.58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7E8AE" w14:textId="77777777" w:rsidR="00575446" w:rsidRPr="00575446" w:rsidRDefault="00575446" w:rsidP="00575446">
            <w:pPr>
              <w:pStyle w:val="a4"/>
            </w:pPr>
            <w:r w:rsidRPr="00575446">
              <w:t>Уз.62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D60C96" w14:textId="77777777" w:rsidR="00575446" w:rsidRPr="00575446" w:rsidRDefault="00575446" w:rsidP="00575446">
            <w:pPr>
              <w:pStyle w:val="a4"/>
            </w:pPr>
            <w:r w:rsidRPr="00575446">
              <w:t>14,50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ADCB3B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5A7045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91FF19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F461F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5FDCC8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5D581" w14:textId="77777777" w:rsidR="00575446" w:rsidRPr="00575446" w:rsidRDefault="00575446" w:rsidP="00575446">
            <w:pPr>
              <w:pStyle w:val="a4"/>
            </w:pPr>
            <w:r w:rsidRPr="00575446">
              <w:t>0,0244576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FC5841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</w:tr>
      <w:tr w:rsidR="00575446" w:rsidRPr="00575446" w14:paraId="37FA85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B2E1D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24D412" w14:textId="77777777" w:rsidR="00575446" w:rsidRPr="00575446" w:rsidRDefault="00575446" w:rsidP="00575446">
            <w:pPr>
              <w:pStyle w:val="a4"/>
            </w:pPr>
            <w:r w:rsidRPr="00575446">
              <w:t>улица Матросова, 3/1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87F97" w14:textId="77777777" w:rsidR="00575446" w:rsidRPr="00575446" w:rsidRDefault="00575446" w:rsidP="00575446">
            <w:pPr>
              <w:pStyle w:val="a4"/>
            </w:pPr>
            <w:r w:rsidRPr="00575446">
              <w:t>15,50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3C7E2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7DEAC" w14:textId="77777777" w:rsidR="00575446" w:rsidRPr="00575446" w:rsidRDefault="00575446" w:rsidP="00575446">
            <w:pPr>
              <w:pStyle w:val="a4"/>
            </w:pPr>
            <w:r w:rsidRPr="00575446">
              <w:t>6,25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B667D2" w14:textId="77777777" w:rsidR="00575446" w:rsidRPr="00575446" w:rsidRDefault="00575446" w:rsidP="00575446">
            <w:pPr>
              <w:pStyle w:val="a4"/>
            </w:pPr>
            <w:r w:rsidRPr="00575446">
              <w:t>0,1601150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9962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C2AFE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351A4" w14:textId="77777777" w:rsidR="00575446" w:rsidRPr="00575446" w:rsidRDefault="00575446" w:rsidP="00575446">
            <w:pPr>
              <w:pStyle w:val="a4"/>
            </w:pPr>
            <w:r w:rsidRPr="00575446">
              <w:t>0,0083327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BFCBCE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4CAF79E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A6149" w14:textId="77777777" w:rsidR="00575446" w:rsidRPr="00575446" w:rsidRDefault="00575446" w:rsidP="00575446">
            <w:pPr>
              <w:pStyle w:val="a4"/>
            </w:pPr>
            <w:r w:rsidRPr="00575446">
              <w:t>Уз.59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2E005" w14:textId="77777777" w:rsidR="00575446" w:rsidRPr="00575446" w:rsidRDefault="00575446" w:rsidP="00575446">
            <w:pPr>
              <w:pStyle w:val="a4"/>
            </w:pPr>
            <w:r w:rsidRPr="00575446">
              <w:t>Уз.60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7909FE" w14:textId="77777777" w:rsidR="00575446" w:rsidRPr="00575446" w:rsidRDefault="00575446" w:rsidP="00575446">
            <w:pPr>
              <w:pStyle w:val="a4"/>
            </w:pPr>
            <w:r w:rsidRPr="00575446">
              <w:t>37,60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1178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6FC5F3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09A828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4FF2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3DD908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BDB87" w14:textId="77777777" w:rsidR="00575446" w:rsidRPr="00575446" w:rsidRDefault="00575446" w:rsidP="00575446">
            <w:pPr>
              <w:pStyle w:val="a4"/>
            </w:pPr>
            <w:r w:rsidRPr="00575446">
              <w:t>0,0123743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98CB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77004AE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E4DB81" w14:textId="77777777" w:rsidR="00575446" w:rsidRPr="00575446" w:rsidRDefault="00575446" w:rsidP="00575446">
            <w:pPr>
              <w:pStyle w:val="a4"/>
            </w:pPr>
            <w:r w:rsidRPr="00575446">
              <w:t>Уз.60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5A102" w14:textId="77777777" w:rsidR="00575446" w:rsidRPr="00575446" w:rsidRDefault="00575446" w:rsidP="00575446">
            <w:pPr>
              <w:pStyle w:val="a4"/>
            </w:pPr>
            <w:r w:rsidRPr="00575446">
              <w:t>улица Матросова, 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BE8598" w14:textId="77777777" w:rsidR="00575446" w:rsidRPr="00575446" w:rsidRDefault="00575446" w:rsidP="00575446">
            <w:pPr>
              <w:pStyle w:val="a4"/>
            </w:pPr>
            <w:r w:rsidRPr="00575446">
              <w:t>17,86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80E15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E10AC1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660C3" w14:textId="77777777" w:rsidR="00575446" w:rsidRPr="00575446" w:rsidRDefault="00575446" w:rsidP="00575446">
            <w:pPr>
              <w:pStyle w:val="a4"/>
            </w:pPr>
            <w:r w:rsidRPr="00575446">
              <w:t>0,1763790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AD9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F99F2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E1CFE6" w14:textId="77777777" w:rsidR="00575446" w:rsidRPr="00575446" w:rsidRDefault="00575446" w:rsidP="00575446">
            <w:pPr>
              <w:pStyle w:val="a4"/>
            </w:pPr>
            <w:r w:rsidRPr="00575446">
              <w:t>0,0093419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F1957A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4527B65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5603E" w14:textId="77777777" w:rsidR="00575446" w:rsidRPr="00575446" w:rsidRDefault="00575446" w:rsidP="00575446">
            <w:pPr>
              <w:pStyle w:val="a4"/>
            </w:pPr>
            <w:r w:rsidRPr="00575446">
              <w:t>Уз.60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A27E1" w14:textId="77777777" w:rsidR="00575446" w:rsidRPr="00575446" w:rsidRDefault="00575446" w:rsidP="00575446">
            <w:pPr>
              <w:pStyle w:val="a4"/>
            </w:pPr>
            <w:r w:rsidRPr="00575446">
              <w:t>Уз.61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28B827" w14:textId="77777777" w:rsidR="00575446" w:rsidRPr="00575446" w:rsidRDefault="00575446" w:rsidP="00575446">
            <w:pPr>
              <w:pStyle w:val="a4"/>
            </w:pPr>
            <w:r w:rsidRPr="00575446">
              <w:t>58,00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2DB311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B799A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4EE67" w14:textId="77777777" w:rsidR="00575446" w:rsidRPr="00575446" w:rsidRDefault="00575446" w:rsidP="00575446">
            <w:pPr>
              <w:pStyle w:val="a4"/>
            </w:pPr>
            <w:r w:rsidRPr="00575446">
              <w:t>0,1408350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2A96C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7DE7D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F14BC" w14:textId="77777777" w:rsidR="00575446" w:rsidRPr="00575446" w:rsidRDefault="00575446" w:rsidP="00575446">
            <w:pPr>
              <w:pStyle w:val="a4"/>
            </w:pPr>
            <w:r w:rsidRPr="00575446">
              <w:t>0,0030324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B5A65" w14:textId="77777777" w:rsidR="00575446" w:rsidRPr="00575446" w:rsidRDefault="00575446" w:rsidP="00575446">
            <w:pPr>
              <w:pStyle w:val="a4"/>
            </w:pPr>
            <w:r w:rsidRPr="00575446">
              <w:t>0,0000060</w:t>
            </w:r>
          </w:p>
        </w:tc>
      </w:tr>
      <w:tr w:rsidR="00575446" w:rsidRPr="00575446" w14:paraId="39DB6DB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8A5BA1" w14:textId="77777777" w:rsidR="00575446" w:rsidRPr="00575446" w:rsidRDefault="00575446" w:rsidP="00575446">
            <w:pPr>
              <w:pStyle w:val="a4"/>
            </w:pPr>
            <w:r w:rsidRPr="00575446">
              <w:t>Уз.61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A0249" w14:textId="77777777" w:rsidR="00575446" w:rsidRPr="00575446" w:rsidRDefault="00575446" w:rsidP="00575446">
            <w:pPr>
              <w:pStyle w:val="a4"/>
            </w:pPr>
            <w:r w:rsidRPr="00575446">
              <w:t>улица Матросова, 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667958" w14:textId="77777777" w:rsidR="00575446" w:rsidRPr="00575446" w:rsidRDefault="00575446" w:rsidP="00575446">
            <w:pPr>
              <w:pStyle w:val="a4"/>
            </w:pPr>
            <w:r w:rsidRPr="00575446">
              <w:t>36,00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A021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F972F" w14:textId="77777777" w:rsidR="00575446" w:rsidRPr="00575446" w:rsidRDefault="00575446" w:rsidP="00575446">
            <w:pPr>
              <w:pStyle w:val="a4"/>
            </w:pPr>
            <w:r w:rsidRPr="00575446">
              <w:t>5,64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7A397" w14:textId="77777777" w:rsidR="00575446" w:rsidRPr="00575446" w:rsidRDefault="00575446" w:rsidP="00575446">
            <w:pPr>
              <w:pStyle w:val="a4"/>
            </w:pPr>
            <w:r w:rsidRPr="00575446">
              <w:t>0,1771760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6BB69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47A2ED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25E86" w14:textId="77777777" w:rsidR="00575446" w:rsidRPr="00575446" w:rsidRDefault="00575446" w:rsidP="00575446">
            <w:pPr>
              <w:pStyle w:val="a4"/>
            </w:pPr>
            <w:r w:rsidRPr="00575446">
              <w:t>0,0004479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12168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22CB7F3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DFF7F" w14:textId="77777777" w:rsidR="00575446" w:rsidRPr="00575446" w:rsidRDefault="00575446" w:rsidP="00575446">
            <w:pPr>
              <w:pStyle w:val="a4"/>
            </w:pPr>
            <w:r w:rsidRPr="00575446">
              <w:t>Уз.61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F6D12" w14:textId="77777777" w:rsidR="00575446" w:rsidRPr="00575446" w:rsidRDefault="00575446" w:rsidP="00575446">
            <w:pPr>
              <w:pStyle w:val="a4"/>
            </w:pPr>
            <w:r w:rsidRPr="00575446">
              <w:t xml:space="preserve">пер. </w:t>
            </w:r>
            <w:proofErr w:type="spellStart"/>
            <w:r w:rsidRPr="00575446">
              <w:t>Базовский</w:t>
            </w:r>
            <w:proofErr w:type="spellEnd"/>
            <w:r w:rsidRPr="00575446">
              <w:t>, ГСК "Ручеек"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845C0" w14:textId="77777777" w:rsidR="00575446" w:rsidRPr="00575446" w:rsidRDefault="00575446" w:rsidP="00575446">
            <w:pPr>
              <w:pStyle w:val="a4"/>
            </w:pPr>
            <w:r w:rsidRPr="00575446">
              <w:t>84,50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8940A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433CE" w14:textId="77777777" w:rsidR="00575446" w:rsidRPr="00575446" w:rsidRDefault="00575446" w:rsidP="00575446">
            <w:pPr>
              <w:pStyle w:val="a4"/>
            </w:pPr>
            <w:r w:rsidRPr="00575446">
              <w:t>5,64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41616" w14:textId="77777777" w:rsidR="00575446" w:rsidRPr="00575446" w:rsidRDefault="00575446" w:rsidP="00575446">
            <w:pPr>
              <w:pStyle w:val="a4"/>
            </w:pPr>
            <w:r w:rsidRPr="00575446">
              <w:t>0,1771760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0494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8CA64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939D0" w14:textId="77777777" w:rsidR="00575446" w:rsidRPr="00575446" w:rsidRDefault="00575446" w:rsidP="00575446">
            <w:pPr>
              <w:pStyle w:val="a4"/>
            </w:pPr>
            <w:r w:rsidRPr="00575446">
              <w:t>0,0025845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BD873" w14:textId="77777777" w:rsidR="00575446" w:rsidRPr="00575446" w:rsidRDefault="00575446" w:rsidP="00575446">
            <w:pPr>
              <w:pStyle w:val="a4"/>
            </w:pPr>
            <w:r w:rsidRPr="00575446">
              <w:t>0,0000070</w:t>
            </w:r>
          </w:p>
        </w:tc>
      </w:tr>
      <w:tr w:rsidR="00575446" w:rsidRPr="00575446" w14:paraId="12AABAF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DCD0E6" w14:textId="77777777" w:rsidR="00575446" w:rsidRPr="00575446" w:rsidRDefault="00575446" w:rsidP="00575446">
            <w:pPr>
              <w:pStyle w:val="a4"/>
            </w:pPr>
            <w:r w:rsidRPr="00575446">
              <w:t>Уз.62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6F8EB" w14:textId="77777777" w:rsidR="00575446" w:rsidRPr="00575446" w:rsidRDefault="00575446" w:rsidP="00575446">
            <w:pPr>
              <w:pStyle w:val="a4"/>
            </w:pPr>
            <w:r w:rsidRPr="00575446">
              <w:t>Уз.378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848D5" w14:textId="77777777" w:rsidR="00575446" w:rsidRPr="00575446" w:rsidRDefault="00575446" w:rsidP="00575446">
            <w:pPr>
              <w:pStyle w:val="a4"/>
            </w:pPr>
            <w:r w:rsidRPr="00575446">
              <w:t>1,18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ED7CA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93402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DCD91E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8203B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D4E5E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83F29B" w14:textId="77777777" w:rsidR="00575446" w:rsidRPr="00575446" w:rsidRDefault="00575446" w:rsidP="00575446">
            <w:pPr>
              <w:pStyle w:val="a4"/>
            </w:pPr>
            <w:r w:rsidRPr="00575446">
              <w:t>0,0238003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FF068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3D6AF37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D47A77" w14:textId="77777777" w:rsidR="00575446" w:rsidRPr="00575446" w:rsidRDefault="00575446" w:rsidP="00575446">
            <w:pPr>
              <w:pStyle w:val="a4"/>
            </w:pPr>
            <w:r w:rsidRPr="00575446">
              <w:t>Уз.62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AF90E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 xml:space="preserve"> 8 ИП </w:t>
            </w:r>
            <w:proofErr w:type="spellStart"/>
            <w:r w:rsidRPr="00575446">
              <w:t>Мининбаева</w:t>
            </w:r>
            <w:proofErr w:type="spellEnd"/>
            <w:r w:rsidRPr="00575446">
              <w:t xml:space="preserve"> О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E14F0D" w14:textId="77777777" w:rsidR="00575446" w:rsidRPr="00575446" w:rsidRDefault="00575446" w:rsidP="00575446">
            <w:pPr>
              <w:pStyle w:val="a4"/>
            </w:pPr>
            <w:r w:rsidRPr="00575446">
              <w:t>70,40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26BB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ACB41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467E9" w14:textId="77777777" w:rsidR="00575446" w:rsidRPr="00575446" w:rsidRDefault="00575446" w:rsidP="00575446">
            <w:pPr>
              <w:pStyle w:val="a4"/>
            </w:pPr>
            <w:r w:rsidRPr="00575446">
              <w:t>0,2059520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B333A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27279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7E8B1C" w14:textId="77777777" w:rsidR="00575446" w:rsidRPr="00575446" w:rsidRDefault="00575446" w:rsidP="00575446">
            <w:pPr>
              <w:pStyle w:val="a4"/>
            </w:pPr>
            <w:r w:rsidRPr="00575446">
              <w:t>0,0006573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B9473" w14:textId="77777777" w:rsidR="00575446" w:rsidRPr="00575446" w:rsidRDefault="00575446" w:rsidP="00575446">
            <w:pPr>
              <w:pStyle w:val="a4"/>
            </w:pPr>
            <w:r w:rsidRPr="00575446">
              <w:t>0,0000050</w:t>
            </w:r>
          </w:p>
        </w:tc>
      </w:tr>
      <w:tr w:rsidR="00575446" w:rsidRPr="00575446" w14:paraId="1A54CF4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B0774" w14:textId="77777777" w:rsidR="00575446" w:rsidRPr="00575446" w:rsidRDefault="00575446" w:rsidP="00575446">
            <w:pPr>
              <w:pStyle w:val="a4"/>
            </w:pPr>
            <w:r w:rsidRPr="00575446">
              <w:t>Уз.377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9C436" w14:textId="77777777" w:rsidR="00575446" w:rsidRPr="00575446" w:rsidRDefault="00575446" w:rsidP="00575446">
            <w:pPr>
              <w:pStyle w:val="a4"/>
            </w:pPr>
            <w:r w:rsidRPr="00575446">
              <w:t>ул. Матросова, 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901A4" w14:textId="77777777" w:rsidR="00575446" w:rsidRPr="00575446" w:rsidRDefault="00575446" w:rsidP="00575446">
            <w:pPr>
              <w:pStyle w:val="a4"/>
            </w:pPr>
            <w:r w:rsidRPr="00575446">
              <w:t>17,50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0C900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BAA77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76A2D" w14:textId="77777777" w:rsidR="00575446" w:rsidRPr="00575446" w:rsidRDefault="00575446" w:rsidP="00575446">
            <w:pPr>
              <w:pStyle w:val="a4"/>
            </w:pPr>
            <w:r w:rsidRPr="00575446">
              <w:t>0,2221730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11D1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969011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1AE4D" w14:textId="77777777" w:rsidR="00575446" w:rsidRPr="00575446" w:rsidRDefault="00575446" w:rsidP="00575446">
            <w:pPr>
              <w:pStyle w:val="a4"/>
            </w:pPr>
            <w:r w:rsidRPr="00575446">
              <w:t>0,0009246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87672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34B4945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A0A4CB" w14:textId="77777777" w:rsidR="00575446" w:rsidRPr="00575446" w:rsidRDefault="00575446" w:rsidP="00575446">
            <w:pPr>
              <w:pStyle w:val="a4"/>
            </w:pPr>
            <w:r w:rsidRPr="00575446">
              <w:t>Уз.57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EDCF5" w14:textId="77777777" w:rsidR="00575446" w:rsidRPr="00575446" w:rsidRDefault="00575446" w:rsidP="00575446">
            <w:pPr>
              <w:pStyle w:val="a4"/>
            </w:pPr>
            <w:r w:rsidRPr="00575446">
              <w:t>Уз.63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CF7B59" w14:textId="77777777" w:rsidR="00575446" w:rsidRPr="00575446" w:rsidRDefault="00575446" w:rsidP="00575446">
            <w:pPr>
              <w:pStyle w:val="a4"/>
            </w:pPr>
            <w:r w:rsidRPr="00575446">
              <w:t>3,69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BBBEBA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0C4A8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D527C4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634FA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F3EED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EB64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290AA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7159367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A90A4" w14:textId="77777777" w:rsidR="00575446" w:rsidRPr="00575446" w:rsidRDefault="00575446" w:rsidP="00575446">
            <w:pPr>
              <w:pStyle w:val="a4"/>
            </w:pPr>
            <w:r w:rsidRPr="00575446">
              <w:t>Уз.63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B934F" w14:textId="77777777" w:rsidR="00575446" w:rsidRPr="00575446" w:rsidRDefault="00575446" w:rsidP="00575446">
            <w:pPr>
              <w:pStyle w:val="a4"/>
            </w:pPr>
            <w:r w:rsidRPr="00575446">
              <w:t>улица Матросова, 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F0C39" w14:textId="77777777" w:rsidR="00575446" w:rsidRPr="00575446" w:rsidRDefault="00575446" w:rsidP="00575446">
            <w:pPr>
              <w:pStyle w:val="a4"/>
            </w:pPr>
            <w:r w:rsidRPr="00575446">
              <w:t>32,00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4CE5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C74BD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732AD" w14:textId="77777777" w:rsidR="00575446" w:rsidRPr="00575446" w:rsidRDefault="00575446" w:rsidP="00575446">
            <w:pPr>
              <w:pStyle w:val="a4"/>
            </w:pPr>
            <w:r w:rsidRPr="00575446">
              <w:t>0,2056660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003A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8A0E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11D66" w14:textId="77777777" w:rsidR="00575446" w:rsidRPr="00575446" w:rsidRDefault="00575446" w:rsidP="00575446">
            <w:pPr>
              <w:pStyle w:val="a4"/>
            </w:pPr>
            <w:r w:rsidRPr="00575446">
              <w:t>0,0005237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1B27D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60CA371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BFB0F" w14:textId="77777777" w:rsidR="00575446" w:rsidRPr="00575446" w:rsidRDefault="00575446" w:rsidP="00575446">
            <w:pPr>
              <w:pStyle w:val="a4"/>
            </w:pPr>
            <w:r w:rsidRPr="00575446">
              <w:t>Уз.63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2B10FE" w14:textId="77777777" w:rsidR="00575446" w:rsidRPr="00575446" w:rsidRDefault="00575446" w:rsidP="00575446">
            <w:pPr>
              <w:pStyle w:val="a4"/>
            </w:pPr>
            <w:r w:rsidRPr="00575446">
              <w:t>Уз.64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37AFFF" w14:textId="77777777" w:rsidR="00575446" w:rsidRPr="00575446" w:rsidRDefault="00575446" w:rsidP="00575446">
            <w:pPr>
              <w:pStyle w:val="a4"/>
            </w:pPr>
            <w:r w:rsidRPr="00575446">
              <w:t>21,90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7ADAC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E3F68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533ACB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0364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226AA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62E61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2183CD" w14:textId="77777777" w:rsidR="00575446" w:rsidRPr="00575446" w:rsidRDefault="00575446" w:rsidP="00575446">
            <w:pPr>
              <w:pStyle w:val="a4"/>
            </w:pPr>
            <w:r w:rsidRPr="00575446">
              <w:t>0,0000040</w:t>
            </w:r>
          </w:p>
        </w:tc>
      </w:tr>
      <w:tr w:rsidR="00575446" w:rsidRPr="00575446" w14:paraId="3414EE0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09BF0" w14:textId="77777777" w:rsidR="00575446" w:rsidRPr="00575446" w:rsidRDefault="00575446" w:rsidP="00575446">
            <w:pPr>
              <w:pStyle w:val="a4"/>
            </w:pPr>
            <w:r w:rsidRPr="00575446">
              <w:t>Уз.64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B2892" w14:textId="77777777" w:rsidR="00575446" w:rsidRPr="00575446" w:rsidRDefault="00575446" w:rsidP="00575446">
            <w:pPr>
              <w:pStyle w:val="a4"/>
            </w:pPr>
            <w:r w:rsidRPr="00575446">
              <w:t>улица Матросова, 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302F78" w14:textId="77777777" w:rsidR="00575446" w:rsidRPr="00575446" w:rsidRDefault="00575446" w:rsidP="00575446">
            <w:pPr>
              <w:pStyle w:val="a4"/>
            </w:pPr>
            <w:r w:rsidRPr="00575446">
              <w:t>50,00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A04E9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B0ADA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9C2D7B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898AD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9F6A89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C6F837" w14:textId="77777777" w:rsidR="00575446" w:rsidRPr="00575446" w:rsidRDefault="00575446" w:rsidP="00575446">
            <w:pPr>
              <w:pStyle w:val="a4"/>
            </w:pPr>
            <w:r w:rsidRPr="00575446">
              <w:t>0,0009150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2D25EE" w14:textId="77777777" w:rsidR="00575446" w:rsidRPr="00575446" w:rsidRDefault="00575446" w:rsidP="00575446">
            <w:pPr>
              <w:pStyle w:val="a4"/>
            </w:pPr>
            <w:r w:rsidRPr="00575446">
              <w:t>0,0000091</w:t>
            </w:r>
          </w:p>
        </w:tc>
      </w:tr>
      <w:tr w:rsidR="00575446" w:rsidRPr="00575446" w14:paraId="1E07CBA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FC8931" w14:textId="77777777" w:rsidR="00575446" w:rsidRPr="00575446" w:rsidRDefault="00575446" w:rsidP="00575446">
            <w:pPr>
              <w:pStyle w:val="a4"/>
            </w:pPr>
            <w:r w:rsidRPr="00575446">
              <w:t>Уз.64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7DFEF" w14:textId="77777777" w:rsidR="00575446" w:rsidRPr="00575446" w:rsidRDefault="00575446" w:rsidP="00575446">
            <w:pPr>
              <w:pStyle w:val="a4"/>
            </w:pPr>
            <w:r w:rsidRPr="00575446">
              <w:t>Уз.65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6CA70" w14:textId="77777777" w:rsidR="00575446" w:rsidRPr="00575446" w:rsidRDefault="00575446" w:rsidP="00575446">
            <w:pPr>
              <w:pStyle w:val="a4"/>
            </w:pPr>
            <w:r w:rsidRPr="00575446">
              <w:t>49,90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0F2D9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11F3C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9827AC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36DA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4C6D4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2C9C1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6C04FA" w14:textId="77777777" w:rsidR="00575446" w:rsidRPr="00575446" w:rsidRDefault="00575446" w:rsidP="00575446">
            <w:pPr>
              <w:pStyle w:val="a4"/>
            </w:pPr>
            <w:r w:rsidRPr="00575446">
              <w:t>0,0000091</w:t>
            </w:r>
          </w:p>
        </w:tc>
      </w:tr>
      <w:tr w:rsidR="00575446" w:rsidRPr="00575446" w14:paraId="0CECA85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BAD0A" w14:textId="77777777" w:rsidR="00575446" w:rsidRPr="00575446" w:rsidRDefault="00575446" w:rsidP="00575446">
            <w:pPr>
              <w:pStyle w:val="a4"/>
            </w:pPr>
            <w:r w:rsidRPr="00575446">
              <w:t>Уз.65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A3266" w14:textId="77777777" w:rsidR="00575446" w:rsidRPr="00575446" w:rsidRDefault="00575446" w:rsidP="00575446">
            <w:pPr>
              <w:pStyle w:val="a4"/>
            </w:pPr>
            <w:r w:rsidRPr="00575446">
              <w:t>ул. Матросова, 3/2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FC3DC2" w14:textId="77777777" w:rsidR="00575446" w:rsidRPr="00575446" w:rsidRDefault="00575446" w:rsidP="00575446">
            <w:pPr>
              <w:pStyle w:val="a4"/>
            </w:pPr>
            <w:r w:rsidRPr="00575446">
              <w:t>28,00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A18F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D6FC3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55B30" w14:textId="77777777" w:rsidR="00575446" w:rsidRPr="00575446" w:rsidRDefault="00575446" w:rsidP="00575446">
            <w:pPr>
              <w:pStyle w:val="a4"/>
            </w:pPr>
            <w:r w:rsidRPr="00575446">
              <w:t>0,2056360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7827F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A2EFF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DC0B5B" w14:textId="77777777" w:rsidR="00575446" w:rsidRPr="00575446" w:rsidRDefault="00575446" w:rsidP="00575446">
            <w:pPr>
              <w:pStyle w:val="a4"/>
            </w:pPr>
            <w:r w:rsidRPr="00575446">
              <w:t>0,0037176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C6006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</w:tr>
      <w:tr w:rsidR="00575446" w:rsidRPr="00575446" w14:paraId="46CBEE7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2C321" w14:textId="77777777" w:rsidR="00575446" w:rsidRPr="00575446" w:rsidRDefault="00575446" w:rsidP="00575446">
            <w:pPr>
              <w:pStyle w:val="a4"/>
            </w:pPr>
            <w:r w:rsidRPr="00575446">
              <w:t>Уз.65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4CBA9" w14:textId="77777777" w:rsidR="00575446" w:rsidRPr="00575446" w:rsidRDefault="00575446" w:rsidP="00575446">
            <w:pPr>
              <w:pStyle w:val="a4"/>
            </w:pPr>
            <w:r w:rsidRPr="00575446">
              <w:t>Уз.66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60A35" w14:textId="77777777" w:rsidR="00575446" w:rsidRPr="00575446" w:rsidRDefault="00575446" w:rsidP="00575446">
            <w:pPr>
              <w:pStyle w:val="a4"/>
            </w:pPr>
            <w:r w:rsidRPr="00575446">
              <w:t>61,40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257D0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AFA820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18AC6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59BC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616EE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A890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84A01" w14:textId="77777777" w:rsidR="00575446" w:rsidRPr="00575446" w:rsidRDefault="00575446" w:rsidP="00575446">
            <w:pPr>
              <w:pStyle w:val="a4"/>
            </w:pPr>
            <w:r w:rsidRPr="00575446">
              <w:t>0,0000112</w:t>
            </w:r>
          </w:p>
        </w:tc>
      </w:tr>
      <w:tr w:rsidR="00575446" w:rsidRPr="00575446" w14:paraId="66D0F33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89215B" w14:textId="77777777" w:rsidR="00575446" w:rsidRPr="00575446" w:rsidRDefault="00575446" w:rsidP="00575446">
            <w:pPr>
              <w:pStyle w:val="a4"/>
            </w:pPr>
            <w:r w:rsidRPr="00575446">
              <w:t>Уз.66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161C5" w14:textId="77777777" w:rsidR="00575446" w:rsidRPr="00575446" w:rsidRDefault="00575446" w:rsidP="00575446">
            <w:pPr>
              <w:pStyle w:val="a4"/>
            </w:pPr>
            <w:r w:rsidRPr="00575446">
              <w:t>Уз.281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0A7DE" w14:textId="77777777" w:rsidR="00575446" w:rsidRPr="00575446" w:rsidRDefault="00575446" w:rsidP="00575446">
            <w:pPr>
              <w:pStyle w:val="a4"/>
            </w:pPr>
            <w:r w:rsidRPr="00575446">
              <w:t>8,60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54DFAA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56BE0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8589B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CBD8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4CB7E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9377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12DDB9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54EA780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0EC211" w14:textId="77777777" w:rsidR="00575446" w:rsidRPr="00575446" w:rsidRDefault="00575446" w:rsidP="00575446">
            <w:pPr>
              <w:pStyle w:val="a4"/>
            </w:pPr>
            <w:r w:rsidRPr="00575446">
              <w:t>Уз.281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7FE83" w14:textId="77777777" w:rsidR="00575446" w:rsidRPr="00575446" w:rsidRDefault="00575446" w:rsidP="00575446">
            <w:pPr>
              <w:pStyle w:val="a4"/>
            </w:pPr>
            <w:r w:rsidRPr="00575446">
              <w:t>улица Матросова, 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2BB6A3" w14:textId="77777777" w:rsidR="00575446" w:rsidRPr="00575446" w:rsidRDefault="00575446" w:rsidP="00575446">
            <w:pPr>
              <w:pStyle w:val="a4"/>
            </w:pPr>
            <w:r w:rsidRPr="00575446">
              <w:t>4,34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A7D42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741223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E8954A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42A2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1CDB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DE47C" w14:textId="77777777" w:rsidR="00575446" w:rsidRPr="00575446" w:rsidRDefault="00575446" w:rsidP="00575446">
            <w:pPr>
              <w:pStyle w:val="a4"/>
            </w:pPr>
            <w:r w:rsidRPr="00575446">
              <w:t>0,0187818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33E50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1F91CB9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B6CD9" w14:textId="77777777" w:rsidR="00575446" w:rsidRPr="00575446" w:rsidRDefault="00575446" w:rsidP="00575446">
            <w:pPr>
              <w:pStyle w:val="a4"/>
            </w:pPr>
            <w:r w:rsidRPr="00575446">
              <w:t>Уз.67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BA589" w14:textId="77777777" w:rsidR="00575446" w:rsidRPr="00575446" w:rsidRDefault="00575446" w:rsidP="00575446">
            <w:pPr>
              <w:pStyle w:val="a4"/>
            </w:pPr>
            <w:r w:rsidRPr="00575446">
              <w:t>Уз.68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EA5768" w14:textId="77777777" w:rsidR="00575446" w:rsidRPr="00575446" w:rsidRDefault="00575446" w:rsidP="00575446">
            <w:pPr>
              <w:pStyle w:val="a4"/>
            </w:pPr>
            <w:r w:rsidRPr="00575446">
              <w:t>43,70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7F41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B0E5C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2C5A1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945BA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8DB971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FE35E" w14:textId="77777777" w:rsidR="00575446" w:rsidRPr="00575446" w:rsidRDefault="00575446" w:rsidP="00575446">
            <w:pPr>
              <w:pStyle w:val="a4"/>
            </w:pPr>
            <w:r w:rsidRPr="00575446">
              <w:t>0,0300170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925349" w14:textId="77777777" w:rsidR="00575446" w:rsidRPr="00575446" w:rsidRDefault="00575446" w:rsidP="00575446">
            <w:pPr>
              <w:pStyle w:val="a4"/>
            </w:pPr>
            <w:r w:rsidRPr="00575446">
              <w:t>0,0000080</w:t>
            </w:r>
          </w:p>
        </w:tc>
      </w:tr>
      <w:tr w:rsidR="00575446" w:rsidRPr="00575446" w14:paraId="6B28C8B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3C6946" w14:textId="77777777" w:rsidR="00575446" w:rsidRPr="00575446" w:rsidRDefault="00575446" w:rsidP="00575446">
            <w:pPr>
              <w:pStyle w:val="a4"/>
            </w:pPr>
            <w:r w:rsidRPr="00575446">
              <w:t>Уз.68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F8137" w14:textId="77777777" w:rsidR="00575446" w:rsidRPr="00575446" w:rsidRDefault="00575446" w:rsidP="00575446">
            <w:pPr>
              <w:pStyle w:val="a4"/>
            </w:pPr>
            <w:r w:rsidRPr="00575446">
              <w:t>улица Матросова, 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2CEC34" w14:textId="77777777" w:rsidR="00575446" w:rsidRPr="00575446" w:rsidRDefault="00575446" w:rsidP="00575446">
            <w:pPr>
              <w:pStyle w:val="a4"/>
            </w:pPr>
            <w:r w:rsidRPr="00575446">
              <w:t>3,10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E5CD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EC3E55" w14:textId="77777777" w:rsidR="00575446" w:rsidRPr="00575446" w:rsidRDefault="00575446" w:rsidP="00575446">
            <w:pPr>
              <w:pStyle w:val="a4"/>
            </w:pPr>
            <w:r w:rsidRPr="00575446">
              <w:t>9,52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200C62" w14:textId="77777777" w:rsidR="00575446" w:rsidRPr="00575446" w:rsidRDefault="00575446" w:rsidP="00575446">
            <w:pPr>
              <w:pStyle w:val="a4"/>
            </w:pPr>
            <w:r w:rsidRPr="00575446">
              <w:t>0,1049870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87ECB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0C52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E93EFF" w14:textId="77777777" w:rsidR="00575446" w:rsidRPr="00575446" w:rsidRDefault="00575446" w:rsidP="00575446">
            <w:pPr>
              <w:pStyle w:val="a4"/>
            </w:pPr>
            <w:r w:rsidRPr="00575446">
              <w:t>0,0259272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22627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4AFC230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9D0D5" w14:textId="77777777" w:rsidR="00575446" w:rsidRPr="00575446" w:rsidRDefault="00575446" w:rsidP="00575446">
            <w:pPr>
              <w:pStyle w:val="a4"/>
            </w:pPr>
            <w:r w:rsidRPr="00575446">
              <w:t>Уз.68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D2AAA" w14:textId="77777777" w:rsidR="00575446" w:rsidRPr="00575446" w:rsidRDefault="00575446" w:rsidP="00575446">
            <w:pPr>
              <w:pStyle w:val="a4"/>
            </w:pPr>
            <w:r w:rsidRPr="00575446">
              <w:t>улица Матросова, 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A6078" w14:textId="77777777" w:rsidR="00575446" w:rsidRPr="00575446" w:rsidRDefault="00575446" w:rsidP="00575446">
            <w:pPr>
              <w:pStyle w:val="a4"/>
            </w:pPr>
            <w:r w:rsidRPr="00575446">
              <w:t>136,40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3DBF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49B29A" w14:textId="77777777" w:rsidR="00575446" w:rsidRPr="00575446" w:rsidRDefault="00575446" w:rsidP="00575446">
            <w:pPr>
              <w:pStyle w:val="a4"/>
            </w:pPr>
            <w:r w:rsidRPr="00575446">
              <w:t>9,52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56FB3" w14:textId="77777777" w:rsidR="00575446" w:rsidRPr="00575446" w:rsidRDefault="00575446" w:rsidP="00575446">
            <w:pPr>
              <w:pStyle w:val="a4"/>
            </w:pPr>
            <w:r w:rsidRPr="00575446">
              <w:t>0,1049870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AF0E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7D32F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9D9E0C" w14:textId="77777777" w:rsidR="00575446" w:rsidRPr="00575446" w:rsidRDefault="00575446" w:rsidP="00575446">
            <w:pPr>
              <w:pStyle w:val="a4"/>
            </w:pPr>
            <w:r w:rsidRPr="00575446">
              <w:t>0,0040898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50275" w14:textId="77777777" w:rsidR="00575446" w:rsidRPr="00575446" w:rsidRDefault="00575446" w:rsidP="00575446">
            <w:pPr>
              <w:pStyle w:val="a4"/>
            </w:pPr>
            <w:r w:rsidRPr="00575446">
              <w:t>0,0000189</w:t>
            </w:r>
          </w:p>
        </w:tc>
      </w:tr>
      <w:tr w:rsidR="00575446" w:rsidRPr="00575446" w14:paraId="5BC3C9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80221" w14:textId="77777777" w:rsidR="00575446" w:rsidRPr="00575446" w:rsidRDefault="00575446" w:rsidP="00575446">
            <w:pPr>
              <w:pStyle w:val="a4"/>
            </w:pPr>
            <w:r w:rsidRPr="00575446">
              <w:t>Уз.66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D6963D" w14:textId="77777777" w:rsidR="00575446" w:rsidRPr="00575446" w:rsidRDefault="00575446" w:rsidP="00575446">
            <w:pPr>
              <w:pStyle w:val="a4"/>
            </w:pPr>
            <w:r w:rsidRPr="00575446">
              <w:t>Уз.69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E6B5D" w14:textId="77777777" w:rsidR="00575446" w:rsidRPr="00575446" w:rsidRDefault="00575446" w:rsidP="00575446">
            <w:pPr>
              <w:pStyle w:val="a4"/>
            </w:pPr>
            <w:r w:rsidRPr="00575446">
              <w:t>95,50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79BA6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01526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681A95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0C6C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66BBD9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161D5" w14:textId="77777777" w:rsidR="00575446" w:rsidRPr="00575446" w:rsidRDefault="00575446" w:rsidP="00575446">
            <w:pPr>
              <w:pStyle w:val="a4"/>
            </w:pPr>
            <w:r w:rsidRPr="00575446">
              <w:t>0,0519848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2CE5E" w14:textId="77777777" w:rsidR="00575446" w:rsidRPr="00575446" w:rsidRDefault="00575446" w:rsidP="00575446">
            <w:pPr>
              <w:pStyle w:val="a4"/>
            </w:pPr>
            <w:r w:rsidRPr="00575446">
              <w:t>0,0000098</w:t>
            </w:r>
          </w:p>
        </w:tc>
      </w:tr>
      <w:tr w:rsidR="00575446" w:rsidRPr="00575446" w14:paraId="7FDAF4F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166682" w14:textId="77777777" w:rsidR="00575446" w:rsidRPr="00575446" w:rsidRDefault="00575446" w:rsidP="00575446">
            <w:pPr>
              <w:pStyle w:val="a4"/>
            </w:pPr>
            <w:r w:rsidRPr="00575446">
              <w:t>Уз.69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73A61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4/1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377B13" w14:textId="77777777" w:rsidR="00575446" w:rsidRPr="00575446" w:rsidRDefault="00575446" w:rsidP="00575446">
            <w:pPr>
              <w:pStyle w:val="a4"/>
            </w:pPr>
            <w:r w:rsidRPr="00575446">
              <w:t>3,17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9530D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4210B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247EA3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AEC5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E87C4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460A5" w14:textId="77777777" w:rsidR="00575446" w:rsidRPr="00575446" w:rsidRDefault="00575446" w:rsidP="00575446">
            <w:pPr>
              <w:pStyle w:val="a4"/>
            </w:pPr>
            <w:r w:rsidRPr="00575446">
              <w:t>0,0167847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C8445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0F898A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3FCBA" w14:textId="77777777" w:rsidR="00575446" w:rsidRPr="00575446" w:rsidRDefault="00575446" w:rsidP="00575446">
            <w:pPr>
              <w:pStyle w:val="a4"/>
            </w:pPr>
            <w:r w:rsidRPr="00575446">
              <w:t>Уз.69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331527" w14:textId="77777777" w:rsidR="00575446" w:rsidRPr="00575446" w:rsidRDefault="00575446" w:rsidP="00575446">
            <w:pPr>
              <w:pStyle w:val="a4"/>
            </w:pPr>
            <w:r w:rsidRPr="00575446">
              <w:t>Уз.70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F721B" w14:textId="77777777" w:rsidR="00575446" w:rsidRPr="00575446" w:rsidRDefault="00575446" w:rsidP="00575446">
            <w:pPr>
              <w:pStyle w:val="a4"/>
            </w:pPr>
            <w:r w:rsidRPr="00575446">
              <w:t>92,00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892FBA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8DC12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F6ECA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EA037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93BC08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1439E" w14:textId="77777777" w:rsidR="00575446" w:rsidRPr="00575446" w:rsidRDefault="00575446" w:rsidP="00575446">
            <w:pPr>
              <w:pStyle w:val="a4"/>
            </w:pPr>
            <w:r w:rsidRPr="00575446">
              <w:t>0,0352001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ABCD87" w14:textId="77777777" w:rsidR="00575446" w:rsidRPr="00575446" w:rsidRDefault="00575446" w:rsidP="00575446">
            <w:pPr>
              <w:pStyle w:val="a4"/>
            </w:pPr>
            <w:r w:rsidRPr="00575446">
              <w:t>0,0000094</w:t>
            </w:r>
          </w:p>
        </w:tc>
      </w:tr>
      <w:tr w:rsidR="00575446" w:rsidRPr="00575446" w14:paraId="5B1D229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05D626" w14:textId="77777777" w:rsidR="00575446" w:rsidRPr="00575446" w:rsidRDefault="00575446" w:rsidP="00575446">
            <w:pPr>
              <w:pStyle w:val="a4"/>
            </w:pPr>
            <w:r w:rsidRPr="00575446">
              <w:t>Уз.70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55D94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3AE36" w14:textId="77777777" w:rsidR="00575446" w:rsidRPr="00575446" w:rsidRDefault="00575446" w:rsidP="00575446">
            <w:pPr>
              <w:pStyle w:val="a4"/>
            </w:pPr>
            <w:r w:rsidRPr="00575446">
              <w:t>3,71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F375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CAE9C2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6998E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DD3D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5F271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2D090" w14:textId="77777777" w:rsidR="00575446" w:rsidRPr="00575446" w:rsidRDefault="00575446" w:rsidP="00575446">
            <w:pPr>
              <w:pStyle w:val="a4"/>
            </w:pPr>
            <w:r w:rsidRPr="00575446">
              <w:t>0,0167848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7F34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2AEAF89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4EA5A" w14:textId="77777777" w:rsidR="00575446" w:rsidRPr="00575446" w:rsidRDefault="00575446" w:rsidP="00575446">
            <w:pPr>
              <w:pStyle w:val="a4"/>
            </w:pPr>
            <w:r w:rsidRPr="00575446">
              <w:t>Уз.70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5F3CF6" w14:textId="77777777" w:rsidR="00575446" w:rsidRPr="00575446" w:rsidRDefault="00575446" w:rsidP="00575446">
            <w:pPr>
              <w:pStyle w:val="a4"/>
            </w:pPr>
            <w:r w:rsidRPr="00575446">
              <w:t>Уз.71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28108" w14:textId="77777777" w:rsidR="00575446" w:rsidRPr="00575446" w:rsidRDefault="00575446" w:rsidP="00575446">
            <w:pPr>
              <w:pStyle w:val="a4"/>
            </w:pPr>
            <w:r w:rsidRPr="00575446">
              <w:t>90,00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CFDA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CB3A8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51DC2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C35A4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6AC4C9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C23F1" w14:textId="77777777" w:rsidR="00575446" w:rsidRPr="00575446" w:rsidRDefault="00575446" w:rsidP="00575446">
            <w:pPr>
              <w:pStyle w:val="a4"/>
            </w:pPr>
            <w:r w:rsidRPr="00575446">
              <w:t>0,0184153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CBB4FC" w14:textId="77777777" w:rsidR="00575446" w:rsidRPr="00575446" w:rsidRDefault="00575446" w:rsidP="00575446">
            <w:pPr>
              <w:pStyle w:val="a4"/>
            </w:pPr>
            <w:r w:rsidRPr="00575446">
              <w:t>0,0000092</w:t>
            </w:r>
          </w:p>
        </w:tc>
      </w:tr>
      <w:tr w:rsidR="00575446" w:rsidRPr="00575446" w14:paraId="6C08C58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0B3C5" w14:textId="77777777" w:rsidR="00575446" w:rsidRPr="00575446" w:rsidRDefault="00575446" w:rsidP="00575446">
            <w:pPr>
              <w:pStyle w:val="a4"/>
            </w:pPr>
            <w:r w:rsidRPr="00575446">
              <w:t>Уз.71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D5566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1F2D0" w14:textId="77777777" w:rsidR="00575446" w:rsidRPr="00575446" w:rsidRDefault="00575446" w:rsidP="00575446">
            <w:pPr>
              <w:pStyle w:val="a4"/>
            </w:pPr>
            <w:r w:rsidRPr="00575446">
              <w:t>3,46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1CD75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7E5D9B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9C8D8" w14:textId="77777777" w:rsidR="00575446" w:rsidRPr="00575446" w:rsidRDefault="00575446" w:rsidP="00575446">
            <w:pPr>
              <w:pStyle w:val="a4"/>
            </w:pPr>
            <w:r w:rsidRPr="00575446">
              <w:t>0,1425830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FACF8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F8255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D5664" w14:textId="77777777" w:rsidR="00575446" w:rsidRPr="00575446" w:rsidRDefault="00575446" w:rsidP="00575446">
            <w:pPr>
              <w:pStyle w:val="a4"/>
            </w:pPr>
            <w:r w:rsidRPr="00575446">
              <w:t>0,0167847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827B9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194CBC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8F171A" w14:textId="77777777" w:rsidR="00575446" w:rsidRPr="00575446" w:rsidRDefault="00575446" w:rsidP="00575446">
            <w:pPr>
              <w:pStyle w:val="a4"/>
            </w:pPr>
            <w:r w:rsidRPr="00575446">
              <w:t>Уз.71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5FD83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6/1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B65DA" w14:textId="77777777" w:rsidR="00575446" w:rsidRPr="00575446" w:rsidRDefault="00575446" w:rsidP="00575446">
            <w:pPr>
              <w:pStyle w:val="a4"/>
            </w:pPr>
            <w:r w:rsidRPr="00575446">
              <w:t>11,40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F3F2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B7792A" w14:textId="77777777" w:rsidR="00575446" w:rsidRPr="00575446" w:rsidRDefault="00575446" w:rsidP="00575446">
            <w:pPr>
              <w:pStyle w:val="a4"/>
            </w:pPr>
            <w:r w:rsidRPr="00575446">
              <w:t>5,12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0159A" w14:textId="77777777" w:rsidR="00575446" w:rsidRPr="00575446" w:rsidRDefault="00575446" w:rsidP="00575446">
            <w:pPr>
              <w:pStyle w:val="a4"/>
            </w:pPr>
            <w:r w:rsidRPr="00575446">
              <w:t>0,1954980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98A8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83AE10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979ED" w14:textId="77777777" w:rsidR="00575446" w:rsidRPr="00575446" w:rsidRDefault="00575446" w:rsidP="00575446">
            <w:pPr>
              <w:pStyle w:val="a4"/>
            </w:pPr>
            <w:r w:rsidRPr="00575446">
              <w:t>0,0016305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731F7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2BF554E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59DB6C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438111" w14:textId="77777777" w:rsidR="00575446" w:rsidRPr="00575446" w:rsidRDefault="00575446" w:rsidP="00575446">
            <w:pPr>
              <w:pStyle w:val="a4"/>
            </w:pPr>
            <w:r w:rsidRPr="00575446">
              <w:t>Уз.282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B6A48" w14:textId="77777777" w:rsidR="00575446" w:rsidRPr="00575446" w:rsidRDefault="00575446" w:rsidP="00575446">
            <w:pPr>
              <w:pStyle w:val="a4"/>
            </w:pPr>
            <w:r w:rsidRPr="00575446">
              <w:t>78,20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8FE6F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5BD98" w14:textId="77777777" w:rsidR="00575446" w:rsidRPr="00575446" w:rsidRDefault="00575446" w:rsidP="00575446">
            <w:pPr>
              <w:pStyle w:val="a4"/>
            </w:pPr>
            <w:r w:rsidRPr="00575446">
              <w:t>18,53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73ED2" w14:textId="77777777" w:rsidR="00575446" w:rsidRPr="00575446" w:rsidRDefault="00575446" w:rsidP="00575446">
            <w:pPr>
              <w:pStyle w:val="a4"/>
            </w:pPr>
            <w:r w:rsidRPr="00575446">
              <w:t>0,0539580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31C68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99BA0D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83677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59C98" w14:textId="77777777" w:rsidR="00575446" w:rsidRPr="00575446" w:rsidRDefault="00575446" w:rsidP="00575446">
            <w:pPr>
              <w:pStyle w:val="a4"/>
            </w:pPr>
            <w:r w:rsidRPr="00575446">
              <w:t>0,0000211</w:t>
            </w:r>
          </w:p>
        </w:tc>
      </w:tr>
      <w:tr w:rsidR="00575446" w:rsidRPr="00575446" w14:paraId="4EE8675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7DC8A" w14:textId="77777777" w:rsidR="00575446" w:rsidRPr="00575446" w:rsidRDefault="00575446" w:rsidP="00575446">
            <w:pPr>
              <w:pStyle w:val="a4"/>
            </w:pPr>
            <w:r w:rsidRPr="00575446">
              <w:t>Уз.72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48F2B" w14:textId="77777777" w:rsidR="00575446" w:rsidRPr="00575446" w:rsidRDefault="00575446" w:rsidP="00575446">
            <w:pPr>
              <w:pStyle w:val="a4"/>
            </w:pPr>
            <w:r w:rsidRPr="00575446">
              <w:t xml:space="preserve">ул. Матросова 14/1 ИП </w:t>
            </w:r>
            <w:proofErr w:type="spellStart"/>
            <w:r w:rsidRPr="00575446">
              <w:t>Агоронян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55A55" w14:textId="77777777" w:rsidR="00575446" w:rsidRPr="00575446" w:rsidRDefault="00575446" w:rsidP="00575446">
            <w:pPr>
              <w:pStyle w:val="a4"/>
            </w:pPr>
            <w:r w:rsidRPr="00575446">
              <w:t>81,00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7568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BE74B8" w14:textId="77777777" w:rsidR="00575446" w:rsidRPr="00575446" w:rsidRDefault="00575446" w:rsidP="00575446">
            <w:pPr>
              <w:pStyle w:val="a4"/>
            </w:pPr>
            <w:r w:rsidRPr="00575446">
              <w:t>5,10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909960" w14:textId="77777777" w:rsidR="00575446" w:rsidRPr="00575446" w:rsidRDefault="00575446" w:rsidP="00575446">
            <w:pPr>
              <w:pStyle w:val="a4"/>
            </w:pPr>
            <w:r w:rsidRPr="00575446">
              <w:t>0,1960270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58CC5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33477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08895" w14:textId="77777777" w:rsidR="00575446" w:rsidRPr="00575446" w:rsidRDefault="00575446" w:rsidP="00575446">
            <w:pPr>
              <w:pStyle w:val="a4"/>
            </w:pPr>
            <w:r w:rsidRPr="00575446">
              <w:t>0,0009591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247D50" w14:textId="77777777" w:rsidR="00575446" w:rsidRPr="00575446" w:rsidRDefault="00575446" w:rsidP="00575446">
            <w:pPr>
              <w:pStyle w:val="a4"/>
            </w:pPr>
            <w:r w:rsidRPr="00575446">
              <w:t>0,0000060</w:t>
            </w:r>
          </w:p>
        </w:tc>
      </w:tr>
      <w:tr w:rsidR="00575446" w:rsidRPr="00575446" w14:paraId="0EDDB2A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04EA4" w14:textId="77777777" w:rsidR="00575446" w:rsidRPr="00575446" w:rsidRDefault="00575446" w:rsidP="00575446">
            <w:pPr>
              <w:pStyle w:val="a4"/>
            </w:pPr>
            <w:r w:rsidRPr="00575446">
              <w:t>Уз.72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5B69C" w14:textId="77777777" w:rsidR="00575446" w:rsidRPr="00575446" w:rsidRDefault="00575446" w:rsidP="00575446">
            <w:pPr>
              <w:pStyle w:val="a4"/>
            </w:pPr>
            <w:r w:rsidRPr="00575446">
              <w:t>Уз.194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B27A9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CD3F95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D1204" w14:textId="77777777" w:rsidR="00575446" w:rsidRPr="00575446" w:rsidRDefault="00575446" w:rsidP="00575446">
            <w:pPr>
              <w:pStyle w:val="a4"/>
            </w:pPr>
            <w:r w:rsidRPr="00575446">
              <w:t>18,53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909F5" w14:textId="77777777" w:rsidR="00575446" w:rsidRPr="00575446" w:rsidRDefault="00575446" w:rsidP="00575446">
            <w:pPr>
              <w:pStyle w:val="a4"/>
            </w:pPr>
            <w:r w:rsidRPr="00575446">
              <w:t>0,0539580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FC2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4B34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EB85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27349" w14:textId="77777777" w:rsidR="00575446" w:rsidRPr="00575446" w:rsidRDefault="00575446" w:rsidP="00575446">
            <w:pPr>
              <w:pStyle w:val="a4"/>
            </w:pPr>
            <w:r w:rsidRPr="00575446">
              <w:t>0,0000035</w:t>
            </w:r>
          </w:p>
        </w:tc>
      </w:tr>
      <w:tr w:rsidR="00575446" w:rsidRPr="00575446" w14:paraId="2FAB2B6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A8EBF" w14:textId="77777777" w:rsidR="00575446" w:rsidRPr="00575446" w:rsidRDefault="00575446" w:rsidP="00575446">
            <w:pPr>
              <w:pStyle w:val="a4"/>
            </w:pPr>
            <w:r w:rsidRPr="00575446">
              <w:t>Уз.73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32170" w14:textId="77777777" w:rsidR="00575446" w:rsidRPr="00575446" w:rsidRDefault="00575446" w:rsidP="00575446">
            <w:pPr>
              <w:pStyle w:val="a4"/>
            </w:pPr>
            <w:r w:rsidRPr="00575446">
              <w:t>Задв.46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67650" w14:textId="77777777" w:rsidR="00575446" w:rsidRPr="00575446" w:rsidRDefault="00575446" w:rsidP="00575446">
            <w:pPr>
              <w:pStyle w:val="a4"/>
            </w:pPr>
            <w:r w:rsidRPr="00575446">
              <w:t>4,20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75D6D8" w14:textId="77777777" w:rsidR="00575446" w:rsidRPr="00575446" w:rsidRDefault="00575446" w:rsidP="00575446">
            <w:pPr>
              <w:pStyle w:val="a4"/>
            </w:pPr>
            <w:r w:rsidRPr="00575446">
              <w:t>0,30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BFF902" w14:textId="77777777" w:rsidR="00575446" w:rsidRPr="00575446" w:rsidRDefault="00575446" w:rsidP="00575446">
            <w:pPr>
              <w:pStyle w:val="a4"/>
            </w:pPr>
            <w:r w:rsidRPr="00575446">
              <w:t>17,23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081B7" w14:textId="77777777" w:rsidR="00575446" w:rsidRPr="00575446" w:rsidRDefault="00575446" w:rsidP="00575446">
            <w:pPr>
              <w:pStyle w:val="a4"/>
            </w:pPr>
            <w:r w:rsidRPr="00575446">
              <w:t>0,0580340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3D27F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30A71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4777B" w14:textId="77777777" w:rsidR="00575446" w:rsidRPr="00575446" w:rsidRDefault="00575446" w:rsidP="00575446">
            <w:pPr>
              <w:pStyle w:val="a4"/>
            </w:pPr>
            <w:r w:rsidRPr="00575446">
              <w:t>0,0051504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868D8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38C4BE6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C7E28" w14:textId="77777777" w:rsidR="00575446" w:rsidRPr="00575446" w:rsidRDefault="00575446" w:rsidP="00575446">
            <w:pPr>
              <w:pStyle w:val="a4"/>
            </w:pPr>
            <w:r w:rsidRPr="00575446">
              <w:t>Уз.74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0B4C5" w14:textId="77777777" w:rsidR="00575446" w:rsidRPr="00575446" w:rsidRDefault="00575446" w:rsidP="00575446">
            <w:pPr>
              <w:pStyle w:val="a4"/>
            </w:pPr>
            <w:r w:rsidRPr="00575446">
              <w:t>Уз.386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3ED85" w14:textId="77777777" w:rsidR="00575446" w:rsidRPr="00575446" w:rsidRDefault="00575446" w:rsidP="00575446">
            <w:pPr>
              <w:pStyle w:val="a4"/>
            </w:pPr>
            <w:r w:rsidRPr="00575446">
              <w:t>26,00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BB5D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C17F5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FC87A" w14:textId="77777777" w:rsidR="00575446" w:rsidRPr="00575446" w:rsidRDefault="00575446" w:rsidP="00575446">
            <w:pPr>
              <w:pStyle w:val="a4"/>
            </w:pPr>
            <w:r w:rsidRPr="00575446">
              <w:t>0,1409020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3ACC2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80C1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42F69" w14:textId="77777777" w:rsidR="00575446" w:rsidRPr="00575446" w:rsidRDefault="00575446" w:rsidP="00575446">
            <w:pPr>
              <w:pStyle w:val="a4"/>
            </w:pPr>
            <w:r w:rsidRPr="00575446">
              <w:t>0,0051504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BA84E" w14:textId="77777777" w:rsidR="00575446" w:rsidRPr="00575446" w:rsidRDefault="00575446" w:rsidP="00575446">
            <w:pPr>
              <w:pStyle w:val="a4"/>
            </w:pPr>
            <w:r w:rsidRPr="00575446">
              <w:t>0,0000027</w:t>
            </w:r>
          </w:p>
        </w:tc>
      </w:tr>
      <w:tr w:rsidR="00575446" w:rsidRPr="00575446" w14:paraId="0FC3D75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C88DCA" w14:textId="77777777" w:rsidR="00575446" w:rsidRPr="00575446" w:rsidRDefault="00575446" w:rsidP="00575446">
            <w:pPr>
              <w:pStyle w:val="a4"/>
            </w:pPr>
            <w:r w:rsidRPr="00575446">
              <w:t>Уз.75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47692" w14:textId="77777777" w:rsidR="00575446" w:rsidRPr="00575446" w:rsidRDefault="00575446" w:rsidP="00575446">
            <w:pPr>
              <w:pStyle w:val="a4"/>
            </w:pPr>
            <w:r w:rsidRPr="00575446">
              <w:t xml:space="preserve">пер. </w:t>
            </w:r>
            <w:proofErr w:type="spellStart"/>
            <w:r w:rsidRPr="00575446">
              <w:t>Базовский</w:t>
            </w:r>
            <w:proofErr w:type="spellEnd"/>
            <w:r w:rsidRPr="00575446">
              <w:t xml:space="preserve">, 18/2 </w:t>
            </w:r>
            <w:proofErr w:type="spellStart"/>
            <w:r w:rsidRPr="00575446">
              <w:t>ГСПК"Моно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758001" w14:textId="77777777" w:rsidR="00575446" w:rsidRPr="00575446" w:rsidRDefault="00575446" w:rsidP="00575446">
            <w:pPr>
              <w:pStyle w:val="a4"/>
            </w:pPr>
            <w:r w:rsidRPr="00575446">
              <w:t>6,14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BC6C5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55ED5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63FCC1" w14:textId="77777777" w:rsidR="00575446" w:rsidRPr="00575446" w:rsidRDefault="00575446" w:rsidP="00575446">
            <w:pPr>
              <w:pStyle w:val="a4"/>
            </w:pPr>
            <w:r w:rsidRPr="00575446">
              <w:t>0,2056850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436D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83E21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44D08" w14:textId="77777777" w:rsidR="00575446" w:rsidRPr="00575446" w:rsidRDefault="00575446" w:rsidP="00575446">
            <w:pPr>
              <w:pStyle w:val="a4"/>
            </w:pPr>
            <w:r w:rsidRPr="00575446">
              <w:t>0,0018260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DC0BF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DEE859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867C3" w14:textId="77777777" w:rsidR="00575446" w:rsidRPr="00575446" w:rsidRDefault="00575446" w:rsidP="00575446">
            <w:pPr>
              <w:pStyle w:val="a4"/>
            </w:pPr>
            <w:r w:rsidRPr="00575446">
              <w:t>Уз.75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21912A" w14:textId="77777777" w:rsidR="00575446" w:rsidRPr="00575446" w:rsidRDefault="00575446" w:rsidP="00575446">
            <w:pPr>
              <w:pStyle w:val="a4"/>
            </w:pPr>
            <w:r w:rsidRPr="00575446">
              <w:t>улица Дьячкова, 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AAC42" w14:textId="77777777" w:rsidR="00575446" w:rsidRPr="00575446" w:rsidRDefault="00575446" w:rsidP="00575446">
            <w:pPr>
              <w:pStyle w:val="a4"/>
            </w:pPr>
            <w:r w:rsidRPr="00575446">
              <w:t>28,39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3F3C1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014B7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7A7B2" w14:textId="77777777" w:rsidR="00575446" w:rsidRPr="00575446" w:rsidRDefault="00575446" w:rsidP="00575446">
            <w:pPr>
              <w:pStyle w:val="a4"/>
            </w:pPr>
            <w:r w:rsidRPr="00575446">
              <w:t>0,2056850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90AD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1B64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A3894" w14:textId="77777777" w:rsidR="00575446" w:rsidRPr="00575446" w:rsidRDefault="00575446" w:rsidP="00575446">
            <w:pPr>
              <w:pStyle w:val="a4"/>
            </w:pPr>
            <w:r w:rsidRPr="00575446">
              <w:t>0,0008201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9527E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</w:tr>
      <w:tr w:rsidR="00575446" w:rsidRPr="00575446" w14:paraId="14082D3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8A9B6" w14:textId="77777777" w:rsidR="00575446" w:rsidRPr="00575446" w:rsidRDefault="00575446" w:rsidP="00575446">
            <w:pPr>
              <w:pStyle w:val="a4"/>
            </w:pPr>
            <w:r w:rsidRPr="00575446">
              <w:t>Уз.194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35E25" w14:textId="77777777" w:rsidR="00575446" w:rsidRPr="00575446" w:rsidRDefault="00575446" w:rsidP="00575446">
            <w:pPr>
              <w:pStyle w:val="a4"/>
            </w:pPr>
            <w:r w:rsidRPr="00575446">
              <w:t>ул. Матросова, ГСК "Спасатель"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9F7FAB" w14:textId="77777777" w:rsidR="00575446" w:rsidRPr="00575446" w:rsidRDefault="00575446" w:rsidP="00575446">
            <w:pPr>
              <w:pStyle w:val="a4"/>
            </w:pPr>
            <w:r w:rsidRPr="00575446">
              <w:t>6,67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F1A5E0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756BA7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AFA103" w14:textId="77777777" w:rsidR="00575446" w:rsidRPr="00575446" w:rsidRDefault="00575446" w:rsidP="00575446">
            <w:pPr>
              <w:pStyle w:val="a4"/>
            </w:pPr>
            <w:r w:rsidRPr="00575446">
              <w:t>0,1762920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0C48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408A7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C06C3" w14:textId="77777777" w:rsidR="00575446" w:rsidRPr="00575446" w:rsidRDefault="00575446" w:rsidP="00575446">
            <w:pPr>
              <w:pStyle w:val="a4"/>
            </w:pPr>
            <w:r w:rsidRPr="00575446">
              <w:t>0,0024876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6C4E64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7F5102E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BB7D7C" w14:textId="77777777" w:rsidR="00575446" w:rsidRPr="00575446" w:rsidRDefault="00575446" w:rsidP="00575446">
            <w:pPr>
              <w:pStyle w:val="a4"/>
            </w:pPr>
            <w:r w:rsidRPr="00575446">
              <w:t>Уз.73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C9C41A" w14:textId="77777777" w:rsidR="00575446" w:rsidRPr="00575446" w:rsidRDefault="00575446" w:rsidP="00575446">
            <w:pPr>
              <w:pStyle w:val="a4"/>
            </w:pPr>
            <w:r w:rsidRPr="00575446">
              <w:t>Задв.48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51348" w14:textId="77777777" w:rsidR="00575446" w:rsidRPr="00575446" w:rsidRDefault="00575446" w:rsidP="00575446">
            <w:pPr>
              <w:pStyle w:val="a4"/>
            </w:pPr>
            <w:r w:rsidRPr="00575446">
              <w:t>2,39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71721E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3D53F" w14:textId="77777777" w:rsidR="00575446" w:rsidRPr="00575446" w:rsidRDefault="00575446" w:rsidP="00575446">
            <w:pPr>
              <w:pStyle w:val="a4"/>
            </w:pPr>
            <w:r w:rsidRPr="00575446">
              <w:t>17,81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89E64" w14:textId="77777777" w:rsidR="00575446" w:rsidRPr="00575446" w:rsidRDefault="00575446" w:rsidP="00575446">
            <w:pPr>
              <w:pStyle w:val="a4"/>
            </w:pPr>
            <w:r w:rsidRPr="00575446">
              <w:t>0,0561480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1274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BC136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0222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6A97DE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6B32393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EA31C9" w14:textId="77777777" w:rsidR="00575446" w:rsidRPr="00575446" w:rsidRDefault="00575446" w:rsidP="00575446">
            <w:pPr>
              <w:pStyle w:val="a4"/>
            </w:pPr>
            <w:r w:rsidRPr="00575446">
              <w:t>Уз.287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4D73D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 xml:space="preserve">, 10в </w:t>
            </w:r>
            <w:proofErr w:type="spellStart"/>
            <w:r w:rsidRPr="00575446">
              <w:t>ГСПК"Ключ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423C97" w14:textId="77777777" w:rsidR="00575446" w:rsidRPr="00575446" w:rsidRDefault="00575446" w:rsidP="00575446">
            <w:pPr>
              <w:pStyle w:val="a4"/>
            </w:pPr>
            <w:r w:rsidRPr="00575446">
              <w:t>25,20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B496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B67AF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55CB3" w14:textId="77777777" w:rsidR="00575446" w:rsidRPr="00575446" w:rsidRDefault="00575446" w:rsidP="00575446">
            <w:pPr>
              <w:pStyle w:val="a4"/>
            </w:pPr>
            <w:r w:rsidRPr="00575446">
              <w:t>0,2056160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1F46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8ED4D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E4886D" w14:textId="77777777" w:rsidR="00575446" w:rsidRPr="00575446" w:rsidRDefault="00575446" w:rsidP="00575446">
            <w:pPr>
              <w:pStyle w:val="a4"/>
            </w:pPr>
            <w:r w:rsidRPr="00575446">
              <w:t>0,0023787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29531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34A3152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CABB18" w14:textId="77777777" w:rsidR="00575446" w:rsidRPr="00575446" w:rsidRDefault="00575446" w:rsidP="00575446">
            <w:pPr>
              <w:pStyle w:val="a4"/>
            </w:pPr>
            <w:r w:rsidRPr="00575446">
              <w:t>Уз.3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784AC7" w14:textId="77777777" w:rsidR="00575446" w:rsidRPr="00575446" w:rsidRDefault="00575446" w:rsidP="00575446">
            <w:pPr>
              <w:pStyle w:val="a4"/>
            </w:pPr>
            <w:r w:rsidRPr="00575446">
              <w:t>Задв.2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9A3F0" w14:textId="77777777" w:rsidR="00575446" w:rsidRPr="00575446" w:rsidRDefault="00575446" w:rsidP="00575446">
            <w:pPr>
              <w:pStyle w:val="a4"/>
            </w:pPr>
            <w:r w:rsidRPr="00575446">
              <w:t>2,46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7305EF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B749D7" w14:textId="77777777" w:rsidR="00575446" w:rsidRPr="00575446" w:rsidRDefault="00575446" w:rsidP="00575446">
            <w:pPr>
              <w:pStyle w:val="a4"/>
            </w:pPr>
            <w:r w:rsidRPr="00575446">
              <w:t>30,49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8706F" w14:textId="77777777" w:rsidR="00575446" w:rsidRPr="00575446" w:rsidRDefault="00575446" w:rsidP="00575446">
            <w:pPr>
              <w:pStyle w:val="a4"/>
            </w:pPr>
            <w:r w:rsidRPr="00575446">
              <w:t>0,0327960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E16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411F1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2361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F27C9B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7628479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6E967C" w14:textId="77777777" w:rsidR="00575446" w:rsidRPr="00575446" w:rsidRDefault="00575446" w:rsidP="00575446">
            <w:pPr>
              <w:pStyle w:val="a4"/>
            </w:pPr>
            <w:r w:rsidRPr="00575446">
              <w:t>Уз.85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900AC9" w14:textId="77777777" w:rsidR="00575446" w:rsidRPr="00575446" w:rsidRDefault="00575446" w:rsidP="00575446">
            <w:pPr>
              <w:pStyle w:val="a4"/>
            </w:pPr>
            <w:r w:rsidRPr="00575446">
              <w:t>Северная улица, 33/2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A7EB0" w14:textId="77777777" w:rsidR="00575446" w:rsidRPr="00575446" w:rsidRDefault="00575446" w:rsidP="00575446">
            <w:pPr>
              <w:pStyle w:val="a4"/>
            </w:pPr>
            <w:r w:rsidRPr="00575446">
              <w:t>158,60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DAEC39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51439" w14:textId="77777777" w:rsidR="00575446" w:rsidRPr="00575446" w:rsidRDefault="00575446" w:rsidP="00575446">
            <w:pPr>
              <w:pStyle w:val="a4"/>
            </w:pPr>
            <w:r w:rsidRPr="00575446">
              <w:t>9,51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591CE" w14:textId="77777777" w:rsidR="00575446" w:rsidRPr="00575446" w:rsidRDefault="00575446" w:rsidP="00575446">
            <w:pPr>
              <w:pStyle w:val="a4"/>
            </w:pPr>
            <w:r w:rsidRPr="00575446">
              <w:t>0,1051140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B76BC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EB4FB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61D0C3" w14:textId="77777777" w:rsidR="00575446" w:rsidRPr="00575446" w:rsidRDefault="00575446" w:rsidP="00575446">
            <w:pPr>
              <w:pStyle w:val="a4"/>
            </w:pPr>
            <w:r w:rsidRPr="00575446">
              <w:t>0,0158449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927893" w14:textId="77777777" w:rsidR="00575446" w:rsidRPr="00575446" w:rsidRDefault="00575446" w:rsidP="00575446">
            <w:pPr>
              <w:pStyle w:val="a4"/>
            </w:pPr>
            <w:r w:rsidRPr="00575446">
              <w:t>0,0000220</w:t>
            </w:r>
          </w:p>
        </w:tc>
      </w:tr>
      <w:tr w:rsidR="00575446" w:rsidRPr="00575446" w14:paraId="25439FE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E46F1" w14:textId="77777777" w:rsidR="00575446" w:rsidRPr="00575446" w:rsidRDefault="00575446" w:rsidP="00575446">
            <w:pPr>
              <w:pStyle w:val="a4"/>
            </w:pPr>
            <w:r w:rsidRPr="00575446">
              <w:t>Уз.85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04471F" w14:textId="77777777" w:rsidR="00575446" w:rsidRPr="00575446" w:rsidRDefault="00575446" w:rsidP="00575446">
            <w:pPr>
              <w:pStyle w:val="a4"/>
            </w:pPr>
            <w:r w:rsidRPr="00575446">
              <w:t>Уз.86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93341" w14:textId="77777777" w:rsidR="00575446" w:rsidRPr="00575446" w:rsidRDefault="00575446" w:rsidP="00575446">
            <w:pPr>
              <w:pStyle w:val="a4"/>
            </w:pPr>
            <w:r w:rsidRPr="00575446">
              <w:t>13,07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FF791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E93CEF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36CB2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DDAA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B936F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E91E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AFFB2C" w14:textId="77777777" w:rsidR="00575446" w:rsidRPr="00575446" w:rsidRDefault="00575446" w:rsidP="00575446">
            <w:pPr>
              <w:pStyle w:val="a4"/>
            </w:pPr>
            <w:r w:rsidRPr="00575446">
              <w:t>0,0000059</w:t>
            </w:r>
          </w:p>
        </w:tc>
      </w:tr>
      <w:tr w:rsidR="00575446" w:rsidRPr="00575446" w14:paraId="25BD24E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5B11E1" w14:textId="77777777" w:rsidR="00575446" w:rsidRPr="00575446" w:rsidRDefault="00575446" w:rsidP="00575446">
            <w:pPr>
              <w:pStyle w:val="a4"/>
            </w:pPr>
            <w:r w:rsidRPr="00575446">
              <w:t>Уз.86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9A2DA" w14:textId="77777777" w:rsidR="00575446" w:rsidRPr="00575446" w:rsidRDefault="00575446" w:rsidP="00575446">
            <w:pPr>
              <w:pStyle w:val="a4"/>
            </w:pPr>
            <w:r w:rsidRPr="00575446">
              <w:t>Уз.295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9754A" w14:textId="77777777" w:rsidR="00575446" w:rsidRPr="00575446" w:rsidRDefault="00575446" w:rsidP="00575446">
            <w:pPr>
              <w:pStyle w:val="a4"/>
            </w:pPr>
            <w:r w:rsidRPr="00575446">
              <w:t>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56788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B1A979" w14:textId="77777777" w:rsidR="00575446" w:rsidRPr="00575446" w:rsidRDefault="00575446" w:rsidP="00575446">
            <w:pPr>
              <w:pStyle w:val="a4"/>
            </w:pPr>
            <w:r w:rsidRPr="00575446">
              <w:t>12,68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BF2B00" w14:textId="77777777" w:rsidR="00575446" w:rsidRPr="00575446" w:rsidRDefault="00575446" w:rsidP="00575446">
            <w:pPr>
              <w:pStyle w:val="a4"/>
            </w:pPr>
            <w:r w:rsidRPr="00575446">
              <w:t>0,0788950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E160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452B8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48E12" w14:textId="77777777" w:rsidR="00575446" w:rsidRPr="00575446" w:rsidRDefault="00575446" w:rsidP="00575446">
            <w:pPr>
              <w:pStyle w:val="a4"/>
            </w:pPr>
            <w:r w:rsidRPr="00575446">
              <w:t>0,0079560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B3E2D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5CB640B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3E9D78" w14:textId="77777777" w:rsidR="00575446" w:rsidRPr="00575446" w:rsidRDefault="00575446" w:rsidP="00575446">
            <w:pPr>
              <w:pStyle w:val="a4"/>
            </w:pPr>
            <w:r w:rsidRPr="00575446">
              <w:t>Уз.87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BEAB8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 xml:space="preserve"> 31/4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884CA" w14:textId="77777777" w:rsidR="00575446" w:rsidRPr="00575446" w:rsidRDefault="00575446" w:rsidP="00575446">
            <w:pPr>
              <w:pStyle w:val="a4"/>
            </w:pPr>
            <w:r w:rsidRPr="00575446">
              <w:t>17,00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AFB1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FAD05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0D88D6" w14:textId="77777777" w:rsidR="00575446" w:rsidRPr="00575446" w:rsidRDefault="00575446" w:rsidP="00575446">
            <w:pPr>
              <w:pStyle w:val="a4"/>
            </w:pPr>
            <w:r w:rsidRPr="00575446">
              <w:t>0,1763720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7426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C0A6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B874FA" w14:textId="77777777" w:rsidR="00575446" w:rsidRPr="00575446" w:rsidRDefault="00575446" w:rsidP="00575446">
            <w:pPr>
              <w:pStyle w:val="a4"/>
            </w:pPr>
            <w:r w:rsidRPr="00575446">
              <w:t>0,0003837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C66F2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6CDB5A1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E3893" w14:textId="77777777" w:rsidR="00575446" w:rsidRPr="00575446" w:rsidRDefault="00575446" w:rsidP="00575446">
            <w:pPr>
              <w:pStyle w:val="a4"/>
            </w:pPr>
            <w:r w:rsidRPr="00575446">
              <w:t>Уз.87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D35CC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 xml:space="preserve"> 31 плавательный ба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59725" w14:textId="77777777" w:rsidR="00575446" w:rsidRPr="00575446" w:rsidRDefault="00575446" w:rsidP="00575446">
            <w:pPr>
              <w:pStyle w:val="a4"/>
            </w:pPr>
            <w:r w:rsidRPr="00575446">
              <w:t>80,00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343D9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B607B" w14:textId="77777777" w:rsidR="00575446" w:rsidRPr="00575446" w:rsidRDefault="00575446" w:rsidP="00575446">
            <w:pPr>
              <w:pStyle w:val="a4"/>
            </w:pPr>
            <w:r w:rsidRPr="00575446">
              <w:t>7,19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14957" w14:textId="77777777" w:rsidR="00575446" w:rsidRPr="00575446" w:rsidRDefault="00575446" w:rsidP="00575446">
            <w:pPr>
              <w:pStyle w:val="a4"/>
            </w:pPr>
            <w:r w:rsidRPr="00575446">
              <w:t>0,1391740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775B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B7832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EEF09" w14:textId="77777777" w:rsidR="00575446" w:rsidRPr="00575446" w:rsidRDefault="00575446" w:rsidP="00575446">
            <w:pPr>
              <w:pStyle w:val="a4"/>
            </w:pPr>
            <w:r w:rsidRPr="00575446">
              <w:t>0,0074381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A4C9B8" w14:textId="77777777" w:rsidR="00575446" w:rsidRPr="00575446" w:rsidRDefault="00575446" w:rsidP="00575446">
            <w:pPr>
              <w:pStyle w:val="a4"/>
            </w:pPr>
            <w:r w:rsidRPr="00575446">
              <w:t>0,0000084</w:t>
            </w:r>
          </w:p>
        </w:tc>
      </w:tr>
      <w:tr w:rsidR="00575446" w:rsidRPr="00575446" w14:paraId="45A710D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BAC7C" w14:textId="77777777" w:rsidR="00575446" w:rsidRPr="00575446" w:rsidRDefault="00575446" w:rsidP="00575446">
            <w:pPr>
              <w:pStyle w:val="a4"/>
            </w:pPr>
            <w:r w:rsidRPr="00575446">
              <w:t>Уз.86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B4F2FA" w14:textId="77777777" w:rsidR="00575446" w:rsidRPr="00575446" w:rsidRDefault="00575446" w:rsidP="00575446">
            <w:pPr>
              <w:pStyle w:val="a4"/>
            </w:pPr>
            <w:r w:rsidRPr="00575446">
              <w:t>Уз.88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A4A2B" w14:textId="77777777" w:rsidR="00575446" w:rsidRPr="00575446" w:rsidRDefault="00575446" w:rsidP="00575446">
            <w:pPr>
              <w:pStyle w:val="a4"/>
            </w:pPr>
            <w:r w:rsidRPr="00575446">
              <w:t>52,54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C3C4B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81FFEF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4442E0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6570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067918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072B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DF75B" w14:textId="77777777" w:rsidR="00575446" w:rsidRPr="00575446" w:rsidRDefault="00575446" w:rsidP="00575446">
            <w:pPr>
              <w:pStyle w:val="a4"/>
            </w:pPr>
            <w:r w:rsidRPr="00575446">
              <w:t>0,0000235</w:t>
            </w:r>
          </w:p>
        </w:tc>
      </w:tr>
      <w:tr w:rsidR="00575446" w:rsidRPr="00575446" w14:paraId="7F765B9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EA79B" w14:textId="77777777" w:rsidR="00575446" w:rsidRPr="00575446" w:rsidRDefault="00575446" w:rsidP="00575446">
            <w:pPr>
              <w:pStyle w:val="a4"/>
            </w:pPr>
            <w:r w:rsidRPr="00575446">
              <w:t>Уз.88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0BD6D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 xml:space="preserve"> 31/2 </w:t>
            </w:r>
            <w:proofErr w:type="spellStart"/>
            <w:r w:rsidRPr="00575446">
              <w:t>Дарханов</w:t>
            </w:r>
            <w:proofErr w:type="spellEnd"/>
            <w:r w:rsidRPr="00575446">
              <w:t xml:space="preserve"> В.М.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5FC973" w14:textId="77777777" w:rsidR="00575446" w:rsidRPr="00575446" w:rsidRDefault="00575446" w:rsidP="00575446">
            <w:pPr>
              <w:pStyle w:val="a4"/>
            </w:pPr>
            <w:r w:rsidRPr="00575446">
              <w:t>7,60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02C39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D72D4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B0CFA" w14:textId="77777777" w:rsidR="00575446" w:rsidRPr="00575446" w:rsidRDefault="00575446" w:rsidP="00575446">
            <w:pPr>
              <w:pStyle w:val="a4"/>
            </w:pPr>
            <w:r w:rsidRPr="00575446">
              <w:t>0,2003770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8DA41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DDEFD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45BB08" w14:textId="77777777" w:rsidR="00575446" w:rsidRPr="00575446" w:rsidRDefault="00575446" w:rsidP="00575446">
            <w:pPr>
              <w:pStyle w:val="a4"/>
            </w:pPr>
            <w:r w:rsidRPr="00575446">
              <w:t>0,0002781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24EBCA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493861C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A51E20" w14:textId="77777777" w:rsidR="00575446" w:rsidRPr="00575446" w:rsidRDefault="00575446" w:rsidP="00575446">
            <w:pPr>
              <w:pStyle w:val="a4"/>
            </w:pPr>
            <w:r w:rsidRPr="00575446">
              <w:t>Уз.88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81A325" w14:textId="77777777" w:rsidR="00575446" w:rsidRPr="00575446" w:rsidRDefault="00575446" w:rsidP="00575446">
            <w:pPr>
              <w:pStyle w:val="a4"/>
            </w:pPr>
            <w:r w:rsidRPr="00575446">
              <w:t>Уз.174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C7D1D" w14:textId="77777777" w:rsidR="00575446" w:rsidRPr="00575446" w:rsidRDefault="00575446" w:rsidP="00575446">
            <w:pPr>
              <w:pStyle w:val="a4"/>
            </w:pPr>
            <w:r w:rsidRPr="00575446">
              <w:t>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387DA1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856E3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6A34A8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2E3F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0CA9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888B0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A374D" w14:textId="77777777" w:rsidR="00575446" w:rsidRPr="00575446" w:rsidRDefault="00575446" w:rsidP="00575446">
            <w:pPr>
              <w:pStyle w:val="a4"/>
            </w:pPr>
            <w:r w:rsidRPr="00575446">
              <w:t>0,0000025</w:t>
            </w:r>
          </w:p>
        </w:tc>
      </w:tr>
      <w:tr w:rsidR="00575446" w:rsidRPr="00575446" w14:paraId="0D016BD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D1E10" w14:textId="77777777" w:rsidR="00575446" w:rsidRPr="00575446" w:rsidRDefault="00575446" w:rsidP="00575446">
            <w:pPr>
              <w:pStyle w:val="a4"/>
            </w:pPr>
            <w:r w:rsidRPr="00575446">
              <w:t>Уз.89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719CF" w14:textId="77777777" w:rsidR="00575446" w:rsidRPr="00575446" w:rsidRDefault="00575446" w:rsidP="00575446">
            <w:pPr>
              <w:pStyle w:val="a4"/>
            </w:pPr>
            <w:r w:rsidRPr="00575446">
              <w:t>Уз.90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B61DC6" w14:textId="77777777" w:rsidR="00575446" w:rsidRPr="00575446" w:rsidRDefault="00575446" w:rsidP="00575446">
            <w:pPr>
              <w:pStyle w:val="a4"/>
            </w:pPr>
            <w:r w:rsidRPr="00575446">
              <w:t>14,60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10D45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86EFD4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B50BC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45296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51CD2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38134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7868C" w14:textId="77777777" w:rsidR="00575446" w:rsidRPr="00575446" w:rsidRDefault="00575446" w:rsidP="00575446">
            <w:pPr>
              <w:pStyle w:val="a4"/>
            </w:pPr>
            <w:r w:rsidRPr="00575446">
              <w:t>0,0000065</w:t>
            </w:r>
          </w:p>
        </w:tc>
      </w:tr>
      <w:tr w:rsidR="00575446" w:rsidRPr="00575446" w14:paraId="1C01CD5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33486" w14:textId="77777777" w:rsidR="00575446" w:rsidRPr="00575446" w:rsidRDefault="00575446" w:rsidP="00575446">
            <w:pPr>
              <w:pStyle w:val="a4"/>
            </w:pPr>
            <w:r w:rsidRPr="00575446">
              <w:t>Уз.91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29DF5" w14:textId="77777777" w:rsidR="00575446" w:rsidRPr="00575446" w:rsidRDefault="00575446" w:rsidP="00575446">
            <w:pPr>
              <w:pStyle w:val="a4"/>
            </w:pPr>
            <w:r w:rsidRPr="00575446">
              <w:t>Северная улица, 40/1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8294B7" w14:textId="77777777" w:rsidR="00575446" w:rsidRPr="00575446" w:rsidRDefault="00575446" w:rsidP="00575446">
            <w:pPr>
              <w:pStyle w:val="a4"/>
            </w:pPr>
            <w:r w:rsidRPr="00575446">
              <w:t>11,50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FDE09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45E9E4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2ABBE0" w14:textId="77777777" w:rsidR="00575446" w:rsidRPr="00575446" w:rsidRDefault="00575446" w:rsidP="00575446">
            <w:pPr>
              <w:pStyle w:val="a4"/>
            </w:pPr>
            <w:r w:rsidRPr="00575446">
              <w:t>0,2055140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76578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084650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7E18FE" w14:textId="77777777" w:rsidR="00575446" w:rsidRPr="00575446" w:rsidRDefault="00575446" w:rsidP="00575446">
            <w:pPr>
              <w:pStyle w:val="a4"/>
            </w:pPr>
            <w:r w:rsidRPr="00575446">
              <w:t>0,0032418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91AF61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3AFF3D8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2E754B" w14:textId="77777777" w:rsidR="00575446" w:rsidRPr="00575446" w:rsidRDefault="00575446" w:rsidP="00575446">
            <w:pPr>
              <w:pStyle w:val="a4"/>
            </w:pPr>
            <w:r w:rsidRPr="00575446">
              <w:t>Уз.91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6820E" w14:textId="77777777" w:rsidR="00575446" w:rsidRPr="00575446" w:rsidRDefault="00575446" w:rsidP="00575446">
            <w:pPr>
              <w:pStyle w:val="a4"/>
            </w:pPr>
            <w:r w:rsidRPr="00575446">
              <w:t>Уз.92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C83BB0" w14:textId="77777777" w:rsidR="00575446" w:rsidRPr="00575446" w:rsidRDefault="00575446" w:rsidP="00575446">
            <w:pPr>
              <w:pStyle w:val="a4"/>
            </w:pPr>
            <w:r w:rsidRPr="00575446">
              <w:t>45,00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6984A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D486B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FFC2D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A12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314FB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8D9E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BF192" w14:textId="77777777" w:rsidR="00575446" w:rsidRPr="00575446" w:rsidRDefault="00575446" w:rsidP="00575446">
            <w:pPr>
              <w:pStyle w:val="a4"/>
            </w:pPr>
            <w:r w:rsidRPr="00575446">
              <w:t>0,0000137</w:t>
            </w:r>
          </w:p>
        </w:tc>
      </w:tr>
      <w:tr w:rsidR="00575446" w:rsidRPr="00575446" w14:paraId="6C262D1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8A641" w14:textId="77777777" w:rsidR="00575446" w:rsidRPr="00575446" w:rsidRDefault="00575446" w:rsidP="00575446">
            <w:pPr>
              <w:pStyle w:val="a4"/>
            </w:pPr>
            <w:r w:rsidRPr="00575446">
              <w:t>Уз.92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3F04A0" w14:textId="77777777" w:rsidR="00575446" w:rsidRPr="00575446" w:rsidRDefault="00575446" w:rsidP="00575446">
            <w:pPr>
              <w:pStyle w:val="a4"/>
            </w:pPr>
            <w:r w:rsidRPr="00575446">
              <w:t>Уз.186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12F16" w14:textId="77777777" w:rsidR="00575446" w:rsidRPr="00575446" w:rsidRDefault="00575446" w:rsidP="00575446">
            <w:pPr>
              <w:pStyle w:val="a4"/>
            </w:pPr>
            <w:r w:rsidRPr="00575446">
              <w:t>30,00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984B5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F1542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F57ED" w14:textId="77777777" w:rsidR="00575446" w:rsidRPr="00575446" w:rsidRDefault="00575446" w:rsidP="00575446">
            <w:pPr>
              <w:pStyle w:val="a4"/>
            </w:pPr>
            <w:r w:rsidRPr="00575446">
              <w:t>0,1406250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CD57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A73E0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38B07" w14:textId="77777777" w:rsidR="00575446" w:rsidRPr="00575446" w:rsidRDefault="00575446" w:rsidP="00575446">
            <w:pPr>
              <w:pStyle w:val="a4"/>
            </w:pPr>
            <w:r w:rsidRPr="00575446">
              <w:t>0,0018543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F96862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5CE8D32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D0C73" w14:textId="77777777" w:rsidR="00575446" w:rsidRPr="00575446" w:rsidRDefault="00575446" w:rsidP="00575446">
            <w:pPr>
              <w:pStyle w:val="a4"/>
            </w:pPr>
            <w:r w:rsidRPr="00575446">
              <w:t>Уз.92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34EB4" w14:textId="77777777" w:rsidR="00575446" w:rsidRPr="00575446" w:rsidRDefault="00575446" w:rsidP="00575446">
            <w:pPr>
              <w:pStyle w:val="a4"/>
            </w:pPr>
            <w:r w:rsidRPr="00575446">
              <w:t>Уз.93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F0857" w14:textId="77777777" w:rsidR="00575446" w:rsidRPr="00575446" w:rsidRDefault="00575446" w:rsidP="00575446">
            <w:pPr>
              <w:pStyle w:val="a4"/>
            </w:pPr>
            <w:r w:rsidRPr="00575446">
              <w:t>42,00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FA6E1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01E533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298BE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6A61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9B8B3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6F7B4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D91AE1" w14:textId="77777777" w:rsidR="00575446" w:rsidRPr="00575446" w:rsidRDefault="00575446" w:rsidP="00575446">
            <w:pPr>
              <w:pStyle w:val="a4"/>
            </w:pPr>
            <w:r w:rsidRPr="00575446">
              <w:t>0,0000128</w:t>
            </w:r>
          </w:p>
        </w:tc>
      </w:tr>
      <w:tr w:rsidR="00575446" w:rsidRPr="00575446" w14:paraId="3AEAFA3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A29FB" w14:textId="77777777" w:rsidR="00575446" w:rsidRPr="00575446" w:rsidRDefault="00575446" w:rsidP="00575446">
            <w:pPr>
              <w:pStyle w:val="a4"/>
            </w:pPr>
            <w:r w:rsidRPr="00575446">
              <w:t>Уз.93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296AB6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11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EF8A94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42E0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6895A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00E1F" w14:textId="77777777" w:rsidR="00575446" w:rsidRPr="00575446" w:rsidRDefault="00575446" w:rsidP="00575446">
            <w:pPr>
              <w:pStyle w:val="a4"/>
            </w:pPr>
            <w:r w:rsidRPr="00575446">
              <w:t>0,2055770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A9F9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094602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FB922" w14:textId="77777777" w:rsidR="00575446" w:rsidRPr="00575446" w:rsidRDefault="00575446" w:rsidP="00575446">
            <w:pPr>
              <w:pStyle w:val="a4"/>
            </w:pPr>
            <w:r w:rsidRPr="00575446">
              <w:t>0,0004930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FE114F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598A9DF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EB76C" w14:textId="77777777" w:rsidR="00575446" w:rsidRPr="00575446" w:rsidRDefault="00575446" w:rsidP="00575446">
            <w:pPr>
              <w:pStyle w:val="a4"/>
            </w:pPr>
            <w:r w:rsidRPr="00575446">
              <w:t>Уз.93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1F8C16" w14:textId="77777777" w:rsidR="00575446" w:rsidRPr="00575446" w:rsidRDefault="00575446" w:rsidP="00575446">
            <w:pPr>
              <w:pStyle w:val="a4"/>
            </w:pPr>
            <w:r w:rsidRPr="00575446">
              <w:t>Уз.94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4E30BC" w14:textId="77777777" w:rsidR="00575446" w:rsidRPr="00575446" w:rsidRDefault="00575446" w:rsidP="00575446">
            <w:pPr>
              <w:pStyle w:val="a4"/>
            </w:pPr>
            <w:r w:rsidRPr="00575446">
              <w:t>46,50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0892C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8B0D89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933594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B75C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628625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C1296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D7CD3" w14:textId="77777777" w:rsidR="00575446" w:rsidRPr="00575446" w:rsidRDefault="00575446" w:rsidP="00575446">
            <w:pPr>
              <w:pStyle w:val="a4"/>
            </w:pPr>
            <w:r w:rsidRPr="00575446">
              <w:t>0,0000142</w:t>
            </w:r>
          </w:p>
        </w:tc>
      </w:tr>
      <w:tr w:rsidR="00575446" w:rsidRPr="00575446" w14:paraId="646E1CB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AFB8D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Уз.94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11C80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 xml:space="preserve"> 12/2 Детская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DF30E5" w14:textId="77777777" w:rsidR="00575446" w:rsidRPr="00575446" w:rsidRDefault="00575446" w:rsidP="00575446">
            <w:pPr>
              <w:pStyle w:val="a4"/>
            </w:pPr>
            <w:r w:rsidRPr="00575446">
              <w:t>37,51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638539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AD936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6BCFF8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657C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147EE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A12D81" w14:textId="77777777" w:rsidR="00575446" w:rsidRPr="00575446" w:rsidRDefault="00575446" w:rsidP="00575446">
            <w:pPr>
              <w:pStyle w:val="a4"/>
            </w:pPr>
            <w:r w:rsidRPr="00575446">
              <w:t>0,0067140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5BA8F8" w14:textId="77777777" w:rsidR="00575446" w:rsidRPr="00575446" w:rsidRDefault="00575446" w:rsidP="00575446">
            <w:pPr>
              <w:pStyle w:val="a4"/>
            </w:pPr>
            <w:r w:rsidRPr="00575446">
              <w:t>0,0000084</w:t>
            </w:r>
          </w:p>
        </w:tc>
      </w:tr>
      <w:tr w:rsidR="00575446" w:rsidRPr="00575446" w14:paraId="3890529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508499" w14:textId="77777777" w:rsidR="00575446" w:rsidRPr="00575446" w:rsidRDefault="00575446" w:rsidP="00575446">
            <w:pPr>
              <w:pStyle w:val="a4"/>
            </w:pPr>
            <w:r w:rsidRPr="00575446">
              <w:t>Уз.94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BE5E7" w14:textId="77777777" w:rsidR="00575446" w:rsidRPr="00575446" w:rsidRDefault="00575446" w:rsidP="00575446">
            <w:pPr>
              <w:pStyle w:val="a4"/>
            </w:pPr>
            <w:r w:rsidRPr="00575446">
              <w:t>Уз.95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AFC6BB" w14:textId="77777777" w:rsidR="00575446" w:rsidRPr="00575446" w:rsidRDefault="00575446" w:rsidP="00575446">
            <w:pPr>
              <w:pStyle w:val="a4"/>
            </w:pPr>
            <w:r w:rsidRPr="00575446">
              <w:t>31,00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7B87F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D9B55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CD262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7FF6E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F0A8D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4A3E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FFD4B6" w14:textId="77777777" w:rsidR="00575446" w:rsidRPr="00575446" w:rsidRDefault="00575446" w:rsidP="00575446">
            <w:pPr>
              <w:pStyle w:val="a4"/>
            </w:pPr>
            <w:r w:rsidRPr="00575446">
              <w:t>0,0000069</w:t>
            </w:r>
          </w:p>
        </w:tc>
      </w:tr>
      <w:tr w:rsidR="00575446" w:rsidRPr="00575446" w14:paraId="44A0511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BC2F50" w14:textId="77777777" w:rsidR="00575446" w:rsidRPr="00575446" w:rsidRDefault="00575446" w:rsidP="00575446">
            <w:pPr>
              <w:pStyle w:val="a4"/>
            </w:pPr>
            <w:r w:rsidRPr="00575446">
              <w:t>Уз.95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FD11A" w14:textId="77777777" w:rsidR="00575446" w:rsidRPr="00575446" w:rsidRDefault="00575446" w:rsidP="00575446">
            <w:pPr>
              <w:pStyle w:val="a4"/>
            </w:pPr>
            <w:r w:rsidRPr="00575446">
              <w:t>Уз.96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59F66" w14:textId="77777777" w:rsidR="00575446" w:rsidRPr="00575446" w:rsidRDefault="00575446" w:rsidP="00575446">
            <w:pPr>
              <w:pStyle w:val="a4"/>
            </w:pPr>
            <w:r w:rsidRPr="00575446">
              <w:t>39,50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0D46F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291FF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37BE27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86A1D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B1CAE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8810C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F9A79F" w14:textId="77777777" w:rsidR="00575446" w:rsidRPr="00575446" w:rsidRDefault="00575446" w:rsidP="00575446">
            <w:pPr>
              <w:pStyle w:val="a4"/>
            </w:pPr>
            <w:r w:rsidRPr="00575446">
              <w:t>0,0000088</w:t>
            </w:r>
          </w:p>
        </w:tc>
      </w:tr>
      <w:tr w:rsidR="00575446" w:rsidRPr="00575446" w14:paraId="7C38ABF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46A8C" w14:textId="77777777" w:rsidR="00575446" w:rsidRPr="00575446" w:rsidRDefault="00575446" w:rsidP="00575446">
            <w:pPr>
              <w:pStyle w:val="a4"/>
            </w:pPr>
            <w:r w:rsidRPr="00575446">
              <w:t>Уз.96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872B9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12/1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5F254" w14:textId="77777777" w:rsidR="00575446" w:rsidRPr="00575446" w:rsidRDefault="00575446" w:rsidP="00575446">
            <w:pPr>
              <w:pStyle w:val="a4"/>
            </w:pPr>
            <w:r w:rsidRPr="00575446">
              <w:t>27,50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4E7986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98F0EF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5FBFD7" w14:textId="77777777" w:rsidR="00575446" w:rsidRPr="00575446" w:rsidRDefault="00575446" w:rsidP="00575446">
            <w:pPr>
              <w:pStyle w:val="a4"/>
            </w:pPr>
            <w:r w:rsidRPr="00575446">
              <w:t>0,1602070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4F6B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4A97E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72854" w14:textId="77777777" w:rsidR="00575446" w:rsidRPr="00575446" w:rsidRDefault="00575446" w:rsidP="00575446">
            <w:pPr>
              <w:pStyle w:val="a4"/>
            </w:pPr>
            <w:r w:rsidRPr="00575446">
              <w:t>0,0086321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30B64" w14:textId="77777777" w:rsidR="00575446" w:rsidRPr="00575446" w:rsidRDefault="00575446" w:rsidP="00575446">
            <w:pPr>
              <w:pStyle w:val="a4"/>
            </w:pPr>
            <w:r w:rsidRPr="00575446">
              <w:t>0,0000025</w:t>
            </w:r>
          </w:p>
        </w:tc>
      </w:tr>
      <w:tr w:rsidR="00575446" w:rsidRPr="00575446" w14:paraId="7410EF1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9AB6D" w14:textId="77777777" w:rsidR="00575446" w:rsidRPr="00575446" w:rsidRDefault="00575446" w:rsidP="00575446">
            <w:pPr>
              <w:pStyle w:val="a4"/>
            </w:pPr>
            <w:r w:rsidRPr="00575446">
              <w:t>Уз.96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22AC5" w14:textId="77777777" w:rsidR="00575446" w:rsidRPr="00575446" w:rsidRDefault="00575446" w:rsidP="00575446">
            <w:pPr>
              <w:pStyle w:val="a4"/>
            </w:pPr>
            <w:r w:rsidRPr="00575446">
              <w:t>Уз.97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FADEB" w14:textId="77777777" w:rsidR="00575446" w:rsidRPr="00575446" w:rsidRDefault="00575446" w:rsidP="00575446">
            <w:pPr>
              <w:pStyle w:val="a4"/>
            </w:pPr>
            <w:r w:rsidRPr="00575446">
              <w:t>98,50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FEEDA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B2345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54F47F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46B3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267A9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4FA53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15118" w14:textId="77777777" w:rsidR="00575446" w:rsidRPr="00575446" w:rsidRDefault="00575446" w:rsidP="00575446">
            <w:pPr>
              <w:pStyle w:val="a4"/>
            </w:pPr>
            <w:r w:rsidRPr="00575446">
              <w:t>0,0000220</w:t>
            </w:r>
          </w:p>
        </w:tc>
      </w:tr>
      <w:tr w:rsidR="00575446" w:rsidRPr="00575446" w14:paraId="1EFC1D2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047DA" w14:textId="77777777" w:rsidR="00575446" w:rsidRPr="00575446" w:rsidRDefault="00575446" w:rsidP="00575446">
            <w:pPr>
              <w:pStyle w:val="a4"/>
            </w:pPr>
            <w:r w:rsidRPr="00575446">
              <w:t>Уз.97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14698" w14:textId="77777777" w:rsidR="00575446" w:rsidRPr="00575446" w:rsidRDefault="00575446" w:rsidP="00575446">
            <w:pPr>
              <w:pStyle w:val="a4"/>
            </w:pPr>
            <w:r w:rsidRPr="00575446">
              <w:t>улица Матросова, 17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BE0B3C" w14:textId="77777777" w:rsidR="00575446" w:rsidRPr="00575446" w:rsidRDefault="00575446" w:rsidP="00575446">
            <w:pPr>
              <w:pStyle w:val="a4"/>
            </w:pPr>
            <w:r w:rsidRPr="00575446">
              <w:t>22,00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C1EAB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565A3B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D0448D" w14:textId="77777777" w:rsidR="00575446" w:rsidRPr="00575446" w:rsidRDefault="00575446" w:rsidP="00575446">
            <w:pPr>
              <w:pStyle w:val="a4"/>
            </w:pPr>
            <w:r w:rsidRPr="00575446">
              <w:t>0,1405650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2BB2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3195A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768D5" w14:textId="77777777" w:rsidR="00575446" w:rsidRPr="00575446" w:rsidRDefault="00575446" w:rsidP="00575446">
            <w:pPr>
              <w:pStyle w:val="a4"/>
            </w:pPr>
            <w:r w:rsidRPr="00575446">
              <w:t>0,0150957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8D978F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4FAD286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F7DAC1" w14:textId="77777777" w:rsidR="00575446" w:rsidRPr="00575446" w:rsidRDefault="00575446" w:rsidP="00575446">
            <w:pPr>
              <w:pStyle w:val="a4"/>
            </w:pPr>
            <w:r w:rsidRPr="00575446">
              <w:t>Уз.97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FF9AC" w14:textId="77777777" w:rsidR="00575446" w:rsidRPr="00575446" w:rsidRDefault="00575446" w:rsidP="00575446">
            <w:pPr>
              <w:pStyle w:val="a4"/>
            </w:pPr>
            <w:r w:rsidRPr="00575446">
              <w:t>Уз.98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A3A57" w14:textId="77777777" w:rsidR="00575446" w:rsidRPr="00575446" w:rsidRDefault="00575446" w:rsidP="00575446">
            <w:pPr>
              <w:pStyle w:val="a4"/>
            </w:pPr>
            <w:r w:rsidRPr="00575446">
              <w:t>49,00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4CE2F1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AE807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44264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3B4E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F825F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92D9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969A5F" w14:textId="77777777" w:rsidR="00575446" w:rsidRPr="00575446" w:rsidRDefault="00575446" w:rsidP="00575446">
            <w:pPr>
              <w:pStyle w:val="a4"/>
            </w:pPr>
            <w:r w:rsidRPr="00575446">
              <w:t>0,0000110</w:t>
            </w:r>
          </w:p>
        </w:tc>
      </w:tr>
      <w:tr w:rsidR="00575446" w:rsidRPr="00575446" w14:paraId="69DC101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F47F17" w14:textId="77777777" w:rsidR="00575446" w:rsidRPr="00575446" w:rsidRDefault="00575446" w:rsidP="00575446">
            <w:pPr>
              <w:pStyle w:val="a4"/>
            </w:pPr>
            <w:r w:rsidRPr="00575446">
              <w:t>Уз.98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C769C" w14:textId="77777777" w:rsidR="00575446" w:rsidRPr="00575446" w:rsidRDefault="00575446" w:rsidP="00575446">
            <w:pPr>
              <w:pStyle w:val="a4"/>
            </w:pPr>
            <w:r w:rsidRPr="00575446">
              <w:t>улица Матросова, 17/2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F3609" w14:textId="77777777" w:rsidR="00575446" w:rsidRPr="00575446" w:rsidRDefault="00575446" w:rsidP="00575446">
            <w:pPr>
              <w:pStyle w:val="a4"/>
            </w:pPr>
            <w:r w:rsidRPr="00575446">
              <w:t>21,00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8B86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65B85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1E7F1" w14:textId="77777777" w:rsidR="00575446" w:rsidRPr="00575446" w:rsidRDefault="00575446" w:rsidP="00575446">
            <w:pPr>
              <w:pStyle w:val="a4"/>
            </w:pPr>
            <w:r w:rsidRPr="00575446">
              <w:t>0,1405570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4BCE3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33AAC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BDCCD" w14:textId="77777777" w:rsidR="00575446" w:rsidRPr="00575446" w:rsidRDefault="00575446" w:rsidP="00575446">
            <w:pPr>
              <w:pStyle w:val="a4"/>
            </w:pPr>
            <w:r w:rsidRPr="00575446">
              <w:t>0,0114377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C28102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38FA267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61ADC0" w14:textId="77777777" w:rsidR="00575446" w:rsidRPr="00575446" w:rsidRDefault="00575446" w:rsidP="00575446">
            <w:pPr>
              <w:pStyle w:val="a4"/>
            </w:pPr>
            <w:r w:rsidRPr="00575446">
              <w:t>Уз.98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37A76" w14:textId="77777777" w:rsidR="00575446" w:rsidRPr="00575446" w:rsidRDefault="00575446" w:rsidP="00575446">
            <w:pPr>
              <w:pStyle w:val="a4"/>
            </w:pPr>
            <w:r w:rsidRPr="00575446">
              <w:t>Уз.99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8DE74C" w14:textId="77777777" w:rsidR="00575446" w:rsidRPr="00575446" w:rsidRDefault="00575446" w:rsidP="00575446">
            <w:pPr>
              <w:pStyle w:val="a4"/>
            </w:pPr>
            <w:r w:rsidRPr="00575446">
              <w:t>80,30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F0DB3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ED639E" w14:textId="77777777" w:rsidR="00575446" w:rsidRPr="00575446" w:rsidRDefault="00575446" w:rsidP="00575446">
            <w:pPr>
              <w:pStyle w:val="a4"/>
            </w:pPr>
            <w:r w:rsidRPr="00575446">
              <w:t>15,34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38B32" w14:textId="77777777" w:rsidR="00575446" w:rsidRPr="00575446" w:rsidRDefault="00575446" w:rsidP="00575446">
            <w:pPr>
              <w:pStyle w:val="a4"/>
            </w:pPr>
            <w:r w:rsidRPr="00575446">
              <w:t>0,0652060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0057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6E42ED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A6DB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20DE39" w14:textId="77777777" w:rsidR="00575446" w:rsidRPr="00575446" w:rsidRDefault="00575446" w:rsidP="00575446">
            <w:pPr>
              <w:pStyle w:val="a4"/>
            </w:pPr>
            <w:r w:rsidRPr="00575446">
              <w:t>0,0000180</w:t>
            </w:r>
          </w:p>
        </w:tc>
      </w:tr>
      <w:tr w:rsidR="00575446" w:rsidRPr="00575446" w14:paraId="7BEB088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3B54B" w14:textId="77777777" w:rsidR="00575446" w:rsidRPr="00575446" w:rsidRDefault="00575446" w:rsidP="00575446">
            <w:pPr>
              <w:pStyle w:val="a4"/>
            </w:pPr>
            <w:r w:rsidRPr="00575446">
              <w:t>Уз.89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6EF24F" w14:textId="77777777" w:rsidR="00575446" w:rsidRPr="00575446" w:rsidRDefault="00575446" w:rsidP="00575446">
            <w:pPr>
              <w:pStyle w:val="a4"/>
            </w:pPr>
            <w:r w:rsidRPr="00575446">
              <w:t>Уз.392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2A87A" w14:textId="77777777" w:rsidR="00575446" w:rsidRPr="00575446" w:rsidRDefault="00575446" w:rsidP="00575446">
            <w:pPr>
              <w:pStyle w:val="a4"/>
            </w:pPr>
            <w:r w:rsidRPr="00575446">
              <w:t>55,00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619D4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994C2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CBFE8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5ACA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BD2BB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01F5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DFD494" w14:textId="77777777" w:rsidR="00575446" w:rsidRPr="00575446" w:rsidRDefault="00575446" w:rsidP="00575446">
            <w:pPr>
              <w:pStyle w:val="a4"/>
            </w:pPr>
            <w:r w:rsidRPr="00575446">
              <w:t>0,0000192</w:t>
            </w:r>
          </w:p>
        </w:tc>
      </w:tr>
      <w:tr w:rsidR="00575446" w:rsidRPr="00575446" w14:paraId="4588379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33049" w14:textId="77777777" w:rsidR="00575446" w:rsidRPr="00575446" w:rsidRDefault="00575446" w:rsidP="00575446">
            <w:pPr>
              <w:pStyle w:val="a4"/>
            </w:pPr>
            <w:r w:rsidRPr="00575446">
              <w:t>Уз.100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02322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9/1 ДДУ №3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09530" w14:textId="77777777" w:rsidR="00575446" w:rsidRPr="00575446" w:rsidRDefault="00575446" w:rsidP="00575446">
            <w:pPr>
              <w:pStyle w:val="a4"/>
            </w:pPr>
            <w:r w:rsidRPr="00575446">
              <w:t>20,70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8280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3398D6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B27DA" w14:textId="77777777" w:rsidR="00575446" w:rsidRPr="00575446" w:rsidRDefault="00575446" w:rsidP="00575446">
            <w:pPr>
              <w:pStyle w:val="a4"/>
            </w:pPr>
            <w:r w:rsidRPr="00575446">
              <w:t>0,1405550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B4B56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111A2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E3111" w14:textId="77777777" w:rsidR="00575446" w:rsidRPr="00575446" w:rsidRDefault="00575446" w:rsidP="00575446">
            <w:pPr>
              <w:pStyle w:val="a4"/>
            </w:pPr>
            <w:r w:rsidRPr="00575446">
              <w:t>0,0066009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D425F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6F8750A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CA5A9A" w14:textId="77777777" w:rsidR="00575446" w:rsidRPr="00575446" w:rsidRDefault="00575446" w:rsidP="00575446">
            <w:pPr>
              <w:pStyle w:val="a4"/>
            </w:pPr>
            <w:r w:rsidRPr="00575446">
              <w:t>Уз.100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29440" w14:textId="77777777" w:rsidR="00575446" w:rsidRPr="00575446" w:rsidRDefault="00575446" w:rsidP="00575446">
            <w:pPr>
              <w:pStyle w:val="a4"/>
            </w:pPr>
            <w:r w:rsidRPr="00575446">
              <w:t>Уз.101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E079B" w14:textId="77777777" w:rsidR="00575446" w:rsidRPr="00575446" w:rsidRDefault="00575446" w:rsidP="00575446">
            <w:pPr>
              <w:pStyle w:val="a4"/>
            </w:pPr>
            <w:r w:rsidRPr="00575446">
              <w:t>70,00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6B387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22360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3F1D8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1A8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25AB4A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29211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7DFF4" w14:textId="77777777" w:rsidR="00575446" w:rsidRPr="00575446" w:rsidRDefault="00575446" w:rsidP="00575446">
            <w:pPr>
              <w:pStyle w:val="a4"/>
            </w:pPr>
            <w:r w:rsidRPr="00575446">
              <w:t>0,0000244</w:t>
            </w:r>
          </w:p>
        </w:tc>
      </w:tr>
      <w:tr w:rsidR="00575446" w:rsidRPr="00575446" w14:paraId="5080587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D2B26" w14:textId="77777777" w:rsidR="00575446" w:rsidRPr="00575446" w:rsidRDefault="00575446" w:rsidP="00575446">
            <w:pPr>
              <w:pStyle w:val="a4"/>
            </w:pPr>
            <w:r w:rsidRPr="00575446">
              <w:t>Уз.101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D119F" w14:textId="77777777" w:rsidR="00575446" w:rsidRPr="00575446" w:rsidRDefault="00575446" w:rsidP="00575446">
            <w:pPr>
              <w:pStyle w:val="a4"/>
            </w:pPr>
            <w:r w:rsidRPr="00575446">
              <w:t>Церковь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F9B8CF" w14:textId="77777777" w:rsidR="00575446" w:rsidRPr="00575446" w:rsidRDefault="00575446" w:rsidP="00575446">
            <w:pPr>
              <w:pStyle w:val="a4"/>
            </w:pPr>
            <w:r w:rsidRPr="00575446">
              <w:t>104,00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3B1F2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E5519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38528" w14:textId="77777777" w:rsidR="00575446" w:rsidRPr="00575446" w:rsidRDefault="00575446" w:rsidP="00575446">
            <w:pPr>
              <w:pStyle w:val="a4"/>
            </w:pPr>
            <w:r w:rsidRPr="00575446">
              <w:t>0,1770470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8510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88EC6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9FBA0" w14:textId="77777777" w:rsidR="00575446" w:rsidRPr="00575446" w:rsidRDefault="00575446" w:rsidP="00575446">
            <w:pPr>
              <w:pStyle w:val="a4"/>
            </w:pPr>
            <w:r w:rsidRPr="00575446">
              <w:t>0,0017265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46FDB8" w14:textId="77777777" w:rsidR="00575446" w:rsidRPr="00575446" w:rsidRDefault="00575446" w:rsidP="00575446">
            <w:pPr>
              <w:pStyle w:val="a4"/>
            </w:pPr>
            <w:r w:rsidRPr="00575446">
              <w:t>0,0000086</w:t>
            </w:r>
          </w:p>
        </w:tc>
      </w:tr>
      <w:tr w:rsidR="00575446" w:rsidRPr="00575446" w14:paraId="5CBC436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E4775" w14:textId="77777777" w:rsidR="00575446" w:rsidRPr="00575446" w:rsidRDefault="00575446" w:rsidP="00575446">
            <w:pPr>
              <w:pStyle w:val="a4"/>
            </w:pPr>
            <w:r w:rsidRPr="00575446">
              <w:t>Уз.101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8543C" w14:textId="77777777" w:rsidR="00575446" w:rsidRPr="00575446" w:rsidRDefault="00575446" w:rsidP="00575446">
            <w:pPr>
              <w:pStyle w:val="a4"/>
            </w:pPr>
            <w:r w:rsidRPr="00575446">
              <w:t>Уз.102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43784" w14:textId="77777777" w:rsidR="00575446" w:rsidRPr="00575446" w:rsidRDefault="00575446" w:rsidP="00575446">
            <w:pPr>
              <w:pStyle w:val="a4"/>
            </w:pPr>
            <w:r w:rsidRPr="00575446">
              <w:t>77,00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32CC38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1778E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45C0E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AC33E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08600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1A0B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EF69D7" w14:textId="77777777" w:rsidR="00575446" w:rsidRPr="00575446" w:rsidRDefault="00575446" w:rsidP="00575446">
            <w:pPr>
              <w:pStyle w:val="a4"/>
            </w:pPr>
            <w:r w:rsidRPr="00575446">
              <w:t>0,0000268</w:t>
            </w:r>
          </w:p>
        </w:tc>
      </w:tr>
      <w:tr w:rsidR="00575446" w:rsidRPr="00575446" w14:paraId="6E58952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1DE1E" w14:textId="77777777" w:rsidR="00575446" w:rsidRPr="00575446" w:rsidRDefault="00575446" w:rsidP="00575446">
            <w:pPr>
              <w:pStyle w:val="a4"/>
            </w:pPr>
            <w:r w:rsidRPr="00575446">
              <w:t>Уз.102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304BB" w14:textId="77777777" w:rsidR="00575446" w:rsidRPr="00575446" w:rsidRDefault="00575446" w:rsidP="00575446">
            <w:pPr>
              <w:pStyle w:val="a4"/>
            </w:pPr>
            <w:r w:rsidRPr="00575446">
              <w:t>Уз.103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95FFC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42F8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FED97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A7F63" w14:textId="77777777" w:rsidR="00575446" w:rsidRPr="00575446" w:rsidRDefault="00575446" w:rsidP="00575446">
            <w:pPr>
              <w:pStyle w:val="a4"/>
            </w:pPr>
            <w:r w:rsidRPr="00575446">
              <w:t>0,1404710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5E86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70D54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B24720" w14:textId="77777777" w:rsidR="00575446" w:rsidRPr="00575446" w:rsidRDefault="00575446" w:rsidP="00575446">
            <w:pPr>
              <w:pStyle w:val="a4"/>
            </w:pPr>
            <w:r w:rsidRPr="00575446">
              <w:t>0,0183665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F8405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7F9D41C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EAAC5" w14:textId="77777777" w:rsidR="00575446" w:rsidRPr="00575446" w:rsidRDefault="00575446" w:rsidP="00575446">
            <w:pPr>
              <w:pStyle w:val="a4"/>
            </w:pPr>
            <w:r w:rsidRPr="00575446">
              <w:t>Уз.103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CA2AFF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053E7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FF818A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93C96" w14:textId="77777777" w:rsidR="00575446" w:rsidRPr="00575446" w:rsidRDefault="00575446" w:rsidP="00575446">
            <w:pPr>
              <w:pStyle w:val="a4"/>
            </w:pPr>
            <w:r w:rsidRPr="00575446">
              <w:t>6,21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61BD5" w14:textId="77777777" w:rsidR="00575446" w:rsidRPr="00575446" w:rsidRDefault="00575446" w:rsidP="00575446">
            <w:pPr>
              <w:pStyle w:val="a4"/>
            </w:pPr>
            <w:r w:rsidRPr="00575446">
              <w:t>0,1610440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D6B64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CDF5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038D5" w14:textId="77777777" w:rsidR="00575446" w:rsidRPr="00575446" w:rsidRDefault="00575446" w:rsidP="00575446">
            <w:pPr>
              <w:pStyle w:val="a4"/>
            </w:pPr>
            <w:r w:rsidRPr="00575446">
              <w:t>0,0113284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140BC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752B730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1C5E3" w14:textId="77777777" w:rsidR="00575446" w:rsidRPr="00575446" w:rsidRDefault="00575446" w:rsidP="00575446">
            <w:pPr>
              <w:pStyle w:val="a4"/>
            </w:pPr>
            <w:r w:rsidRPr="00575446">
              <w:t>Уз.103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4177B3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3/1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9C685" w14:textId="77777777" w:rsidR="00575446" w:rsidRPr="00575446" w:rsidRDefault="00575446" w:rsidP="00575446">
            <w:pPr>
              <w:pStyle w:val="a4"/>
            </w:pPr>
            <w:r w:rsidRPr="00575446">
              <w:t>122,50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61DADF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66ED6" w14:textId="77777777" w:rsidR="00575446" w:rsidRPr="00575446" w:rsidRDefault="00575446" w:rsidP="00575446">
            <w:pPr>
              <w:pStyle w:val="a4"/>
            </w:pPr>
            <w:r w:rsidRPr="00575446">
              <w:t>6,21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6C8B4" w14:textId="77777777" w:rsidR="00575446" w:rsidRPr="00575446" w:rsidRDefault="00575446" w:rsidP="00575446">
            <w:pPr>
              <w:pStyle w:val="a4"/>
            </w:pPr>
            <w:r w:rsidRPr="00575446">
              <w:t>0,1610440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E8DB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405829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830832" w14:textId="77777777" w:rsidR="00575446" w:rsidRPr="00575446" w:rsidRDefault="00575446" w:rsidP="00575446">
            <w:pPr>
              <w:pStyle w:val="a4"/>
            </w:pPr>
            <w:r w:rsidRPr="00575446">
              <w:t>0,0070382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E1DD6" w14:textId="77777777" w:rsidR="00575446" w:rsidRPr="00575446" w:rsidRDefault="00575446" w:rsidP="00575446">
            <w:pPr>
              <w:pStyle w:val="a4"/>
            </w:pPr>
            <w:r w:rsidRPr="00575446">
              <w:t>0,0000111</w:t>
            </w:r>
          </w:p>
        </w:tc>
      </w:tr>
      <w:tr w:rsidR="00575446" w:rsidRPr="00575446" w14:paraId="7535D2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E7EC85" w14:textId="77777777" w:rsidR="00575446" w:rsidRPr="00575446" w:rsidRDefault="00575446" w:rsidP="00575446">
            <w:pPr>
              <w:pStyle w:val="a4"/>
            </w:pPr>
            <w:r w:rsidRPr="00575446">
              <w:t>Уз.102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69673C" w14:textId="77777777" w:rsidR="00575446" w:rsidRPr="00575446" w:rsidRDefault="00575446" w:rsidP="00575446">
            <w:pPr>
              <w:pStyle w:val="a4"/>
            </w:pPr>
            <w:r w:rsidRPr="00575446">
              <w:t>Уз.99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A361F" w14:textId="77777777" w:rsidR="00575446" w:rsidRPr="00575446" w:rsidRDefault="00575446" w:rsidP="00575446">
            <w:pPr>
              <w:pStyle w:val="a4"/>
            </w:pPr>
            <w:r w:rsidRPr="00575446">
              <w:t>125,00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EB2E7B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63221D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08F13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D8BE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C8850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640C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FD25B" w14:textId="77777777" w:rsidR="00575446" w:rsidRPr="00575446" w:rsidRDefault="00575446" w:rsidP="00575446">
            <w:pPr>
              <w:pStyle w:val="a4"/>
            </w:pPr>
            <w:r w:rsidRPr="00575446">
              <w:t>0,0000436</w:t>
            </w:r>
          </w:p>
        </w:tc>
      </w:tr>
      <w:tr w:rsidR="00575446" w:rsidRPr="00575446" w14:paraId="5F840D3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9C32F" w14:textId="77777777" w:rsidR="00575446" w:rsidRPr="00575446" w:rsidRDefault="00575446" w:rsidP="00575446">
            <w:pPr>
              <w:pStyle w:val="a4"/>
            </w:pPr>
            <w:r w:rsidRPr="00575446">
              <w:t>Уз.99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21A297" w14:textId="77777777" w:rsidR="00575446" w:rsidRPr="00575446" w:rsidRDefault="00575446" w:rsidP="00575446">
            <w:pPr>
              <w:pStyle w:val="a4"/>
            </w:pPr>
            <w:r w:rsidRPr="00575446">
              <w:t>Уз.104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73D64" w14:textId="77777777" w:rsidR="00575446" w:rsidRPr="00575446" w:rsidRDefault="00575446" w:rsidP="00575446">
            <w:pPr>
              <w:pStyle w:val="a4"/>
            </w:pPr>
            <w:r w:rsidRPr="00575446">
              <w:t>43,00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AB0A8E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C0D2A3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D8403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E6E4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8CDE4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F7D9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81FAEC" w14:textId="77777777" w:rsidR="00575446" w:rsidRPr="00575446" w:rsidRDefault="00575446" w:rsidP="00575446">
            <w:pPr>
              <w:pStyle w:val="a4"/>
            </w:pPr>
            <w:r w:rsidRPr="00575446">
              <w:t>0,0000150</w:t>
            </w:r>
          </w:p>
        </w:tc>
      </w:tr>
      <w:tr w:rsidR="00575446" w:rsidRPr="00575446" w14:paraId="2BFC437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CF7BC" w14:textId="77777777" w:rsidR="00575446" w:rsidRPr="00575446" w:rsidRDefault="00575446" w:rsidP="00575446">
            <w:pPr>
              <w:pStyle w:val="a4"/>
            </w:pPr>
            <w:r w:rsidRPr="00575446">
              <w:t>Уз.104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B8DCEF" w14:textId="77777777" w:rsidR="00575446" w:rsidRPr="00575446" w:rsidRDefault="00575446" w:rsidP="00575446">
            <w:pPr>
              <w:pStyle w:val="a4"/>
            </w:pPr>
            <w:r w:rsidRPr="00575446">
              <w:t>Уз.105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009D68" w14:textId="77777777" w:rsidR="00575446" w:rsidRPr="00575446" w:rsidRDefault="00575446" w:rsidP="00575446">
            <w:pPr>
              <w:pStyle w:val="a4"/>
            </w:pPr>
            <w:r w:rsidRPr="00575446">
              <w:t>3,47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A37DDE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07461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1D990F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5BCF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F853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6198C" w14:textId="77777777" w:rsidR="00575446" w:rsidRPr="00575446" w:rsidRDefault="00575446" w:rsidP="00575446">
            <w:pPr>
              <w:pStyle w:val="a4"/>
            </w:pPr>
            <w:r w:rsidRPr="00575446">
              <w:t>0,0354687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EDACA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4047C93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B3E12E" w14:textId="77777777" w:rsidR="00575446" w:rsidRPr="00575446" w:rsidRDefault="00575446" w:rsidP="00575446">
            <w:pPr>
              <w:pStyle w:val="a4"/>
            </w:pPr>
            <w:r w:rsidRPr="00575446">
              <w:t>Уз.105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24BC0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5/1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0B468" w14:textId="77777777" w:rsidR="00575446" w:rsidRPr="00575446" w:rsidRDefault="00575446" w:rsidP="00575446">
            <w:pPr>
              <w:pStyle w:val="a4"/>
            </w:pPr>
            <w:r w:rsidRPr="00575446">
              <w:t>9,70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05C15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6EBFE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82A65" w14:textId="77777777" w:rsidR="00575446" w:rsidRPr="00575446" w:rsidRDefault="00575446" w:rsidP="00575446">
            <w:pPr>
              <w:pStyle w:val="a4"/>
            </w:pPr>
            <w:r w:rsidRPr="00575446">
              <w:t>0,1409080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F243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DC67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C3DE08" w14:textId="77777777" w:rsidR="00575446" w:rsidRPr="00575446" w:rsidRDefault="00575446" w:rsidP="00575446">
            <w:pPr>
              <w:pStyle w:val="a4"/>
            </w:pPr>
            <w:r w:rsidRPr="00575446">
              <w:t>0,0195088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9BD16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588515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EFCC1" w14:textId="77777777" w:rsidR="00575446" w:rsidRPr="00575446" w:rsidRDefault="00575446" w:rsidP="00575446">
            <w:pPr>
              <w:pStyle w:val="a4"/>
            </w:pPr>
            <w:r w:rsidRPr="00575446">
              <w:t>Уз.105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32D4F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E2E8E" w14:textId="77777777" w:rsidR="00575446" w:rsidRPr="00575446" w:rsidRDefault="00575446" w:rsidP="00575446">
            <w:pPr>
              <w:pStyle w:val="a4"/>
            </w:pPr>
            <w:r w:rsidRPr="00575446">
              <w:t>58,00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2CC4F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8E2216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E695A" w14:textId="77777777" w:rsidR="00575446" w:rsidRPr="00575446" w:rsidRDefault="00575446" w:rsidP="00575446">
            <w:pPr>
              <w:pStyle w:val="a4"/>
            </w:pPr>
            <w:r w:rsidRPr="00575446">
              <w:t>0,1409080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C86D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E14EB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E525EE" w14:textId="77777777" w:rsidR="00575446" w:rsidRPr="00575446" w:rsidRDefault="00575446" w:rsidP="00575446">
            <w:pPr>
              <w:pStyle w:val="a4"/>
            </w:pPr>
            <w:r w:rsidRPr="00575446">
              <w:t>0,0159599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CFBE4" w14:textId="77777777" w:rsidR="00575446" w:rsidRPr="00575446" w:rsidRDefault="00575446" w:rsidP="00575446">
            <w:pPr>
              <w:pStyle w:val="a4"/>
            </w:pPr>
            <w:r w:rsidRPr="00575446">
              <w:t>0,0000060</w:t>
            </w:r>
          </w:p>
        </w:tc>
      </w:tr>
      <w:tr w:rsidR="00575446" w:rsidRPr="00575446" w14:paraId="2EDD1D7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545A8" w14:textId="77777777" w:rsidR="00575446" w:rsidRPr="00575446" w:rsidRDefault="00575446" w:rsidP="00575446">
            <w:pPr>
              <w:pStyle w:val="a4"/>
            </w:pPr>
            <w:r w:rsidRPr="00575446">
              <w:t>Уз.104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6E09B6" w14:textId="77777777" w:rsidR="00575446" w:rsidRPr="00575446" w:rsidRDefault="00575446" w:rsidP="00575446">
            <w:pPr>
              <w:pStyle w:val="a4"/>
            </w:pPr>
            <w:r w:rsidRPr="00575446">
              <w:t>Уз.106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75020" w14:textId="77777777" w:rsidR="00575446" w:rsidRPr="00575446" w:rsidRDefault="00575446" w:rsidP="00575446">
            <w:pPr>
              <w:pStyle w:val="a4"/>
            </w:pPr>
            <w:r w:rsidRPr="00575446">
              <w:t>41,00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9C0A0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FB4A1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18405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E26D4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76F92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01D0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5E84A" w14:textId="77777777" w:rsidR="00575446" w:rsidRPr="00575446" w:rsidRDefault="00575446" w:rsidP="00575446">
            <w:pPr>
              <w:pStyle w:val="a4"/>
            </w:pPr>
            <w:r w:rsidRPr="00575446">
              <w:t>0,0000108</w:t>
            </w:r>
          </w:p>
        </w:tc>
      </w:tr>
      <w:tr w:rsidR="00575446" w:rsidRPr="00575446" w14:paraId="6C2E0DD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F91F4" w14:textId="77777777" w:rsidR="00575446" w:rsidRPr="00575446" w:rsidRDefault="00575446" w:rsidP="00575446">
            <w:pPr>
              <w:pStyle w:val="a4"/>
            </w:pPr>
            <w:r w:rsidRPr="00575446">
              <w:t>Уз.106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F31EF" w14:textId="77777777" w:rsidR="00575446" w:rsidRPr="00575446" w:rsidRDefault="00575446" w:rsidP="00575446">
            <w:pPr>
              <w:pStyle w:val="a4"/>
            </w:pPr>
            <w:r w:rsidRPr="00575446">
              <w:t>Уз.107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B4DB4" w14:textId="77777777" w:rsidR="00575446" w:rsidRPr="00575446" w:rsidRDefault="00575446" w:rsidP="00575446">
            <w:pPr>
              <w:pStyle w:val="a4"/>
            </w:pPr>
            <w:r w:rsidRPr="00575446">
              <w:t>204,50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0CEDB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C6094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01F05F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F5ED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96B214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A7DC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85DA9" w14:textId="77777777" w:rsidR="00575446" w:rsidRPr="00575446" w:rsidRDefault="00575446" w:rsidP="00575446">
            <w:pPr>
              <w:pStyle w:val="a4"/>
            </w:pPr>
            <w:r w:rsidRPr="00575446">
              <w:t>0,0000536</w:t>
            </w:r>
          </w:p>
        </w:tc>
      </w:tr>
      <w:tr w:rsidR="00575446" w:rsidRPr="00575446" w14:paraId="009E6B7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D5A4E2" w14:textId="77777777" w:rsidR="00575446" w:rsidRPr="00575446" w:rsidRDefault="00575446" w:rsidP="00575446">
            <w:pPr>
              <w:pStyle w:val="a4"/>
            </w:pPr>
            <w:r w:rsidRPr="00575446">
              <w:t>Уз.291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3395C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 xml:space="preserve">, 22а </w:t>
            </w:r>
            <w:proofErr w:type="spellStart"/>
            <w:r w:rsidRPr="00575446">
              <w:t>ГСПК"Нефтяни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5C4E4D" w14:textId="77777777" w:rsidR="00575446" w:rsidRPr="00575446" w:rsidRDefault="00575446" w:rsidP="00575446">
            <w:pPr>
              <w:pStyle w:val="a4"/>
            </w:pPr>
            <w:r w:rsidRPr="00575446">
              <w:t>17,00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48537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74D06" w14:textId="77777777" w:rsidR="00575446" w:rsidRPr="00575446" w:rsidRDefault="00575446" w:rsidP="00575446">
            <w:pPr>
              <w:pStyle w:val="a4"/>
            </w:pPr>
            <w:r w:rsidRPr="00575446">
              <w:t>4,66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2A1F0" w14:textId="77777777" w:rsidR="00575446" w:rsidRPr="00575446" w:rsidRDefault="00575446" w:rsidP="00575446">
            <w:pPr>
              <w:pStyle w:val="a4"/>
            </w:pPr>
            <w:r w:rsidRPr="00575446">
              <w:t>0,2145360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B6E5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41C7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954240" w14:textId="77777777" w:rsidR="00575446" w:rsidRPr="00575446" w:rsidRDefault="00575446" w:rsidP="00575446">
            <w:pPr>
              <w:pStyle w:val="a4"/>
            </w:pPr>
            <w:r w:rsidRPr="00575446">
              <w:t>0,0008608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1B4122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0ED2AB2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CFA29" w14:textId="77777777" w:rsidR="00575446" w:rsidRPr="00575446" w:rsidRDefault="00575446" w:rsidP="00575446">
            <w:pPr>
              <w:pStyle w:val="a4"/>
            </w:pPr>
            <w:r w:rsidRPr="00575446">
              <w:t>Уз.107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5D981" w14:textId="77777777" w:rsidR="00575446" w:rsidRPr="00575446" w:rsidRDefault="00575446" w:rsidP="00575446">
            <w:pPr>
              <w:pStyle w:val="a4"/>
            </w:pPr>
            <w:r w:rsidRPr="00575446">
              <w:t>Уз.291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55EA4D" w14:textId="77777777" w:rsidR="00575446" w:rsidRPr="00575446" w:rsidRDefault="00575446" w:rsidP="00575446">
            <w:pPr>
              <w:pStyle w:val="a4"/>
            </w:pPr>
            <w:r w:rsidRPr="00575446">
              <w:t>4,70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0A6DE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72045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DB961" w14:textId="77777777" w:rsidR="00575446" w:rsidRPr="00575446" w:rsidRDefault="00575446" w:rsidP="00575446">
            <w:pPr>
              <w:pStyle w:val="a4"/>
            </w:pPr>
            <w:r w:rsidRPr="00575446">
              <w:t>0,1762930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8D8E8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2F95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453076" w14:textId="77777777" w:rsidR="00575446" w:rsidRPr="00575446" w:rsidRDefault="00575446" w:rsidP="00575446">
            <w:pPr>
              <w:pStyle w:val="a4"/>
            </w:pPr>
            <w:r w:rsidRPr="00575446">
              <w:t>0,0017217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610A3C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68C1879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FD3E67" w14:textId="77777777" w:rsidR="00575446" w:rsidRPr="00575446" w:rsidRDefault="00575446" w:rsidP="00575446">
            <w:pPr>
              <w:pStyle w:val="a4"/>
            </w:pPr>
            <w:r w:rsidRPr="00575446">
              <w:t>Уз.107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4FCE96" w14:textId="77777777" w:rsidR="00575446" w:rsidRPr="00575446" w:rsidRDefault="00575446" w:rsidP="00575446">
            <w:pPr>
              <w:pStyle w:val="a4"/>
            </w:pPr>
            <w:r w:rsidRPr="00575446">
              <w:t>Уз.108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509CF" w14:textId="77777777" w:rsidR="00575446" w:rsidRPr="00575446" w:rsidRDefault="00575446" w:rsidP="00575446">
            <w:pPr>
              <w:pStyle w:val="a4"/>
            </w:pPr>
            <w:r w:rsidRPr="00575446">
              <w:t>3,46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4648AD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F0611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787F44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6F2F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3244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E4778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9B8C1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1D885E2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CD1DA" w14:textId="77777777" w:rsidR="00575446" w:rsidRPr="00575446" w:rsidRDefault="00575446" w:rsidP="00575446">
            <w:pPr>
              <w:pStyle w:val="a4"/>
            </w:pPr>
            <w:r w:rsidRPr="00575446">
              <w:t>Уз.109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B7209" w14:textId="77777777" w:rsidR="00575446" w:rsidRPr="00575446" w:rsidRDefault="00575446" w:rsidP="00575446">
            <w:pPr>
              <w:pStyle w:val="a4"/>
            </w:pPr>
            <w:r w:rsidRPr="00575446">
              <w:t>Задв.49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A294F0" w14:textId="77777777" w:rsidR="00575446" w:rsidRPr="00575446" w:rsidRDefault="00575446" w:rsidP="00575446">
            <w:pPr>
              <w:pStyle w:val="a4"/>
            </w:pPr>
            <w:r w:rsidRPr="00575446">
              <w:t>4,61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8BAF0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87DDB" w14:textId="77777777" w:rsidR="00575446" w:rsidRPr="00575446" w:rsidRDefault="00575446" w:rsidP="00575446">
            <w:pPr>
              <w:pStyle w:val="a4"/>
            </w:pP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B0E6FD" w14:textId="77777777" w:rsidR="00575446" w:rsidRPr="00575446" w:rsidRDefault="00575446" w:rsidP="00575446">
            <w:pPr>
              <w:pStyle w:val="a4"/>
            </w:pP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9A6D19" w14:textId="77777777" w:rsidR="00575446" w:rsidRPr="00575446" w:rsidRDefault="00575446" w:rsidP="00575446">
            <w:pPr>
              <w:pStyle w:val="a4"/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83538" w14:textId="77777777" w:rsidR="00575446" w:rsidRPr="00575446" w:rsidRDefault="00575446" w:rsidP="00575446">
            <w:pPr>
              <w:pStyle w:val="a4"/>
            </w:pP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FE76B8" w14:textId="77777777" w:rsidR="00575446" w:rsidRPr="00575446" w:rsidRDefault="00575446" w:rsidP="00575446">
            <w:pPr>
              <w:pStyle w:val="a4"/>
            </w:pP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D2E5B" w14:textId="77777777" w:rsidR="00575446" w:rsidRPr="00575446" w:rsidRDefault="00575446" w:rsidP="00575446">
            <w:pPr>
              <w:pStyle w:val="a4"/>
            </w:pPr>
          </w:p>
        </w:tc>
      </w:tr>
      <w:tr w:rsidR="00575446" w:rsidRPr="00575446" w14:paraId="341368A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0089C" w14:textId="77777777" w:rsidR="00575446" w:rsidRPr="00575446" w:rsidRDefault="00575446" w:rsidP="00575446">
            <w:pPr>
              <w:pStyle w:val="a4"/>
            </w:pPr>
            <w:r w:rsidRPr="00575446">
              <w:t>Уз.108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A6FC60" w14:textId="77777777" w:rsidR="00575446" w:rsidRPr="00575446" w:rsidRDefault="00575446" w:rsidP="00575446">
            <w:pPr>
              <w:pStyle w:val="a4"/>
            </w:pPr>
            <w:r w:rsidRPr="00575446">
              <w:t>Уз.187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CAF16" w14:textId="77777777" w:rsidR="00575446" w:rsidRPr="00575446" w:rsidRDefault="00575446" w:rsidP="00575446">
            <w:pPr>
              <w:pStyle w:val="a4"/>
            </w:pPr>
            <w:r w:rsidRPr="00575446">
              <w:t>21,50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45D261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A4C8F3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DF9D4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614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FCC86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19D4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1C19B7" w14:textId="77777777" w:rsidR="00575446" w:rsidRPr="00575446" w:rsidRDefault="00575446" w:rsidP="00575446">
            <w:pPr>
              <w:pStyle w:val="a4"/>
            </w:pPr>
            <w:r w:rsidRPr="00575446">
              <w:t>0,0000056</w:t>
            </w:r>
          </w:p>
        </w:tc>
      </w:tr>
      <w:tr w:rsidR="00575446" w:rsidRPr="00575446" w14:paraId="138B608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2D370" w14:textId="77777777" w:rsidR="00575446" w:rsidRPr="00575446" w:rsidRDefault="00575446" w:rsidP="00575446">
            <w:pPr>
              <w:pStyle w:val="a4"/>
            </w:pPr>
            <w:r w:rsidRPr="00575446">
              <w:t>Уз.108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66ACB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Строда</w:t>
            </w:r>
            <w:proofErr w:type="spellEnd"/>
            <w:r w:rsidRPr="00575446">
              <w:t>, 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8BD84B" w14:textId="77777777" w:rsidR="00575446" w:rsidRPr="00575446" w:rsidRDefault="00575446" w:rsidP="00575446">
            <w:pPr>
              <w:pStyle w:val="a4"/>
            </w:pPr>
            <w:r w:rsidRPr="00575446">
              <w:t>75,70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59A7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33FD03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E0287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3D5D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9FD9BF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714E27" w14:textId="77777777" w:rsidR="00575446" w:rsidRPr="00575446" w:rsidRDefault="00575446" w:rsidP="00575446">
            <w:pPr>
              <w:pStyle w:val="a4"/>
            </w:pPr>
            <w:r w:rsidRPr="00575446">
              <w:t>0,0220216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FF8E0" w14:textId="77777777" w:rsidR="00575446" w:rsidRPr="00575446" w:rsidRDefault="00575446" w:rsidP="00575446">
            <w:pPr>
              <w:pStyle w:val="a4"/>
            </w:pPr>
            <w:r w:rsidRPr="00575446">
              <w:t>0,0000198</w:t>
            </w:r>
          </w:p>
        </w:tc>
      </w:tr>
      <w:tr w:rsidR="00575446" w:rsidRPr="00575446" w14:paraId="26B29D6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2C287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Уз.106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DAAAE" w14:textId="77777777" w:rsidR="00575446" w:rsidRPr="00575446" w:rsidRDefault="00575446" w:rsidP="00575446">
            <w:pPr>
              <w:pStyle w:val="a4"/>
            </w:pPr>
            <w:r w:rsidRPr="00575446">
              <w:t>Уз.110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9B5CA" w14:textId="77777777" w:rsidR="00575446" w:rsidRPr="00575446" w:rsidRDefault="00575446" w:rsidP="00575446">
            <w:pPr>
              <w:pStyle w:val="a4"/>
            </w:pPr>
            <w:r w:rsidRPr="00575446">
              <w:t>20,15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00BC1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4FD13E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B011A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62A8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A159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3C3E6C" w14:textId="77777777" w:rsidR="00575446" w:rsidRPr="00575446" w:rsidRDefault="00575446" w:rsidP="00575446">
            <w:pPr>
              <w:pStyle w:val="a4"/>
            </w:pPr>
            <w:r w:rsidRPr="00575446">
              <w:t>0,0621826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33578E" w14:textId="77777777" w:rsidR="00575446" w:rsidRPr="00575446" w:rsidRDefault="00575446" w:rsidP="00575446">
            <w:pPr>
              <w:pStyle w:val="a4"/>
            </w:pPr>
            <w:r w:rsidRPr="00575446">
              <w:t>0,0000053</w:t>
            </w:r>
          </w:p>
        </w:tc>
      </w:tr>
      <w:tr w:rsidR="00575446" w:rsidRPr="00575446" w14:paraId="598115E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D7733" w14:textId="77777777" w:rsidR="00575446" w:rsidRPr="00575446" w:rsidRDefault="00575446" w:rsidP="00575446">
            <w:pPr>
              <w:pStyle w:val="a4"/>
            </w:pPr>
            <w:r w:rsidRPr="00575446">
              <w:t>Уз.110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29FE5" w14:textId="77777777" w:rsidR="00575446" w:rsidRPr="00575446" w:rsidRDefault="00575446" w:rsidP="00575446">
            <w:pPr>
              <w:pStyle w:val="a4"/>
            </w:pPr>
            <w:r w:rsidRPr="00575446">
              <w:t>Уз.111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CC8CC" w14:textId="77777777" w:rsidR="00575446" w:rsidRPr="00575446" w:rsidRDefault="00575446" w:rsidP="00575446">
            <w:pPr>
              <w:pStyle w:val="a4"/>
            </w:pPr>
            <w:r w:rsidRPr="00575446">
              <w:t>15,00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FDADA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BC580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46CFC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75BCD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A4DE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BBA43" w14:textId="77777777" w:rsidR="00575446" w:rsidRPr="00575446" w:rsidRDefault="00575446" w:rsidP="00575446">
            <w:pPr>
              <w:pStyle w:val="a4"/>
            </w:pPr>
            <w:r w:rsidRPr="00575446">
              <w:t>0,0594691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57548" w14:textId="77777777" w:rsidR="00575446" w:rsidRPr="00575446" w:rsidRDefault="00575446" w:rsidP="00575446">
            <w:pPr>
              <w:pStyle w:val="a4"/>
            </w:pPr>
            <w:r w:rsidRPr="00575446">
              <w:t>0,0000039</w:t>
            </w:r>
          </w:p>
        </w:tc>
      </w:tr>
      <w:tr w:rsidR="00575446" w:rsidRPr="00575446" w14:paraId="260DAD1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33564E" w14:textId="77777777" w:rsidR="00575446" w:rsidRPr="00575446" w:rsidRDefault="00575446" w:rsidP="00575446">
            <w:pPr>
              <w:pStyle w:val="a4"/>
            </w:pPr>
            <w:r w:rsidRPr="00575446">
              <w:t>Уз.111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82B810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7 Профессиональный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C33D3" w14:textId="77777777" w:rsidR="00575446" w:rsidRPr="00575446" w:rsidRDefault="00575446" w:rsidP="00575446">
            <w:pPr>
              <w:pStyle w:val="a4"/>
            </w:pPr>
            <w:r w:rsidRPr="00575446">
              <w:t>44,00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D02C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20D0C2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F56025" w14:textId="77777777" w:rsidR="00575446" w:rsidRPr="00575446" w:rsidRDefault="00575446" w:rsidP="00575446">
            <w:pPr>
              <w:pStyle w:val="a4"/>
            </w:pPr>
            <w:r w:rsidRPr="00575446">
              <w:t>0,1407670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631B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E6E95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52504" w14:textId="77777777" w:rsidR="00575446" w:rsidRPr="00575446" w:rsidRDefault="00575446" w:rsidP="00575446">
            <w:pPr>
              <w:pStyle w:val="a4"/>
            </w:pPr>
            <w:r w:rsidRPr="00575446">
              <w:t>0,0143869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29F0F5" w14:textId="77777777" w:rsidR="00575446" w:rsidRPr="00575446" w:rsidRDefault="00575446" w:rsidP="00575446">
            <w:pPr>
              <w:pStyle w:val="a4"/>
            </w:pPr>
            <w:r w:rsidRPr="00575446">
              <w:t>0,0000046</w:t>
            </w:r>
          </w:p>
        </w:tc>
      </w:tr>
      <w:tr w:rsidR="00575446" w:rsidRPr="00575446" w14:paraId="261594E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51248" w14:textId="77777777" w:rsidR="00575446" w:rsidRPr="00575446" w:rsidRDefault="00575446" w:rsidP="00575446">
            <w:pPr>
              <w:pStyle w:val="a4"/>
            </w:pPr>
            <w:r w:rsidRPr="00575446">
              <w:t>Уз.111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B3B55" w14:textId="77777777" w:rsidR="00575446" w:rsidRPr="00575446" w:rsidRDefault="00575446" w:rsidP="00575446">
            <w:pPr>
              <w:pStyle w:val="a4"/>
            </w:pPr>
            <w:r w:rsidRPr="00575446">
              <w:t>Уз.305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00A5C" w14:textId="77777777" w:rsidR="00575446" w:rsidRPr="00575446" w:rsidRDefault="00575446" w:rsidP="00575446">
            <w:pPr>
              <w:pStyle w:val="a4"/>
            </w:pPr>
            <w:r w:rsidRPr="00575446">
              <w:t>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A6D8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578790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F884C3" w14:textId="77777777" w:rsidR="00575446" w:rsidRPr="00575446" w:rsidRDefault="00575446" w:rsidP="00575446">
            <w:pPr>
              <w:pStyle w:val="a4"/>
            </w:pPr>
            <w:r w:rsidRPr="00575446">
              <w:t>0,1407670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A2AC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8949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A80A9" w14:textId="77777777" w:rsidR="00575446" w:rsidRPr="00575446" w:rsidRDefault="00575446" w:rsidP="00575446">
            <w:pPr>
              <w:pStyle w:val="a4"/>
            </w:pPr>
            <w:r w:rsidRPr="00575446">
              <w:t>0,0450821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6B8A0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02CBBD5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D9C3D" w14:textId="77777777" w:rsidR="00575446" w:rsidRPr="00575446" w:rsidRDefault="00575446" w:rsidP="00575446">
            <w:pPr>
              <w:pStyle w:val="a4"/>
            </w:pPr>
            <w:r w:rsidRPr="00575446">
              <w:t>Уз.305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F867C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7 Профессиональный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710F9" w14:textId="77777777" w:rsidR="00575446" w:rsidRPr="00575446" w:rsidRDefault="00575446" w:rsidP="00575446">
            <w:pPr>
              <w:pStyle w:val="a4"/>
            </w:pPr>
            <w:r w:rsidRPr="00575446">
              <w:t>40,15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12F6B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8F0D7E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553CC" w14:textId="77777777" w:rsidR="00575446" w:rsidRPr="00575446" w:rsidRDefault="00575446" w:rsidP="00575446">
            <w:pPr>
              <w:pStyle w:val="a4"/>
            </w:pPr>
            <w:r w:rsidRPr="00575446">
              <w:t>0,2057270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6C755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ED909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8F1DA" w14:textId="77777777" w:rsidR="00575446" w:rsidRPr="00575446" w:rsidRDefault="00575446" w:rsidP="00575446">
            <w:pPr>
              <w:pStyle w:val="a4"/>
            </w:pPr>
            <w:r w:rsidRPr="00575446">
              <w:t>0,0019183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A33242" w14:textId="77777777" w:rsidR="00575446" w:rsidRPr="00575446" w:rsidRDefault="00575446" w:rsidP="00575446">
            <w:pPr>
              <w:pStyle w:val="a4"/>
            </w:pPr>
            <w:r w:rsidRPr="00575446">
              <w:t>0,0000028</w:t>
            </w:r>
          </w:p>
        </w:tc>
      </w:tr>
      <w:tr w:rsidR="00575446" w:rsidRPr="00575446" w14:paraId="48AD405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B37ED" w14:textId="77777777" w:rsidR="00575446" w:rsidRPr="00575446" w:rsidRDefault="00575446" w:rsidP="00575446">
            <w:pPr>
              <w:pStyle w:val="a4"/>
            </w:pPr>
            <w:r w:rsidRPr="00575446">
              <w:t>Уз.110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D54F7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>, ГСК "</w:t>
            </w:r>
            <w:proofErr w:type="spellStart"/>
            <w:r w:rsidRPr="00575446">
              <w:t>Автомобилис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817EB8" w14:textId="77777777" w:rsidR="00575446" w:rsidRPr="00575446" w:rsidRDefault="00575446" w:rsidP="00575446">
            <w:pPr>
              <w:pStyle w:val="a4"/>
            </w:pPr>
            <w:r w:rsidRPr="00575446">
              <w:t>101,00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E71D6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FD9FA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A1253" w14:textId="77777777" w:rsidR="00575446" w:rsidRPr="00575446" w:rsidRDefault="00575446" w:rsidP="00575446">
            <w:pPr>
              <w:pStyle w:val="a4"/>
            </w:pPr>
            <w:r w:rsidRPr="00575446">
              <w:t>0,2061810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DDF76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A2BC5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E2B97" w14:textId="77777777" w:rsidR="00575446" w:rsidRPr="00575446" w:rsidRDefault="00575446" w:rsidP="00575446">
            <w:pPr>
              <w:pStyle w:val="a4"/>
            </w:pPr>
            <w:r w:rsidRPr="00575446">
              <w:t>0,0027135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AFF9E" w14:textId="77777777" w:rsidR="00575446" w:rsidRPr="00575446" w:rsidRDefault="00575446" w:rsidP="00575446">
            <w:pPr>
              <w:pStyle w:val="a4"/>
            </w:pPr>
            <w:r w:rsidRPr="00575446">
              <w:t>0,0000071</w:t>
            </w:r>
          </w:p>
        </w:tc>
      </w:tr>
      <w:tr w:rsidR="00575446" w:rsidRPr="00575446" w14:paraId="37BD19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A31AE" w14:textId="77777777" w:rsidR="00575446" w:rsidRPr="00575446" w:rsidRDefault="00575446" w:rsidP="00575446">
            <w:pPr>
              <w:pStyle w:val="a4"/>
            </w:pPr>
            <w:r w:rsidRPr="00575446">
              <w:t>Уз.95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0C585" w14:textId="77777777" w:rsidR="00575446" w:rsidRPr="00575446" w:rsidRDefault="00575446" w:rsidP="00575446">
            <w:pPr>
              <w:pStyle w:val="a4"/>
            </w:pPr>
            <w:r w:rsidRPr="00575446">
              <w:t>Уз.112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C6229D" w14:textId="77777777" w:rsidR="00575446" w:rsidRPr="00575446" w:rsidRDefault="00575446" w:rsidP="00575446">
            <w:pPr>
              <w:pStyle w:val="a4"/>
            </w:pPr>
            <w:r w:rsidRPr="00575446">
              <w:t>67,30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A835A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DF4E0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825C4" w14:textId="77777777" w:rsidR="00575446" w:rsidRPr="00575446" w:rsidRDefault="00575446" w:rsidP="00575446">
            <w:pPr>
              <w:pStyle w:val="a4"/>
            </w:pPr>
            <w:r w:rsidRPr="00575446">
              <w:t>0,1053010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DBBB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79B25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67CCB5" w14:textId="77777777" w:rsidR="00575446" w:rsidRPr="00575446" w:rsidRDefault="00575446" w:rsidP="00575446">
            <w:pPr>
              <w:pStyle w:val="a4"/>
            </w:pPr>
            <w:r w:rsidRPr="00575446">
              <w:t>0,0213038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2515AA" w14:textId="77777777" w:rsidR="00575446" w:rsidRPr="00575446" w:rsidRDefault="00575446" w:rsidP="00575446">
            <w:pPr>
              <w:pStyle w:val="a4"/>
            </w:pPr>
            <w:r w:rsidRPr="00575446">
              <w:t>0,0000093</w:t>
            </w:r>
          </w:p>
        </w:tc>
      </w:tr>
      <w:tr w:rsidR="00575446" w:rsidRPr="00575446" w14:paraId="52B34B7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2231B" w14:textId="77777777" w:rsidR="00575446" w:rsidRPr="00575446" w:rsidRDefault="00575446" w:rsidP="00575446">
            <w:pPr>
              <w:pStyle w:val="a4"/>
            </w:pPr>
            <w:r w:rsidRPr="00575446">
              <w:t>Уз.112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9B7C6" w14:textId="77777777" w:rsidR="00575446" w:rsidRPr="00575446" w:rsidRDefault="00575446" w:rsidP="00575446">
            <w:pPr>
              <w:pStyle w:val="a4"/>
            </w:pPr>
            <w:r w:rsidRPr="00575446">
              <w:t>улица Матросова, 17/1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BEF3D" w14:textId="77777777" w:rsidR="00575446" w:rsidRPr="00575446" w:rsidRDefault="00575446" w:rsidP="00575446">
            <w:pPr>
              <w:pStyle w:val="a4"/>
            </w:pPr>
            <w:r w:rsidRPr="00575446">
              <w:t>53,00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5B58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0CE23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00D801" w14:textId="77777777" w:rsidR="00575446" w:rsidRPr="00575446" w:rsidRDefault="00575446" w:rsidP="00575446">
            <w:pPr>
              <w:pStyle w:val="a4"/>
            </w:pPr>
            <w:r w:rsidRPr="00575446">
              <w:t>0,2058230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B562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D62F46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08758" w14:textId="77777777" w:rsidR="00575446" w:rsidRPr="00575446" w:rsidRDefault="00575446" w:rsidP="00575446">
            <w:pPr>
              <w:pStyle w:val="a4"/>
            </w:pPr>
            <w:r w:rsidRPr="00575446">
              <w:t>0,0020813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B4F8A2" w14:textId="77777777" w:rsidR="00575446" w:rsidRPr="00575446" w:rsidRDefault="00575446" w:rsidP="00575446">
            <w:pPr>
              <w:pStyle w:val="a4"/>
            </w:pPr>
            <w:r w:rsidRPr="00575446">
              <w:t>0,0000038</w:t>
            </w:r>
          </w:p>
        </w:tc>
      </w:tr>
      <w:tr w:rsidR="00575446" w:rsidRPr="00575446" w14:paraId="24D1F19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42FA9" w14:textId="77777777" w:rsidR="00575446" w:rsidRPr="00575446" w:rsidRDefault="00575446" w:rsidP="00575446">
            <w:pPr>
              <w:pStyle w:val="a4"/>
            </w:pPr>
            <w:r w:rsidRPr="00575446">
              <w:t>Уз.112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54F24" w14:textId="77777777" w:rsidR="00575446" w:rsidRPr="00575446" w:rsidRDefault="00575446" w:rsidP="00575446">
            <w:pPr>
              <w:pStyle w:val="a4"/>
            </w:pPr>
            <w:r w:rsidRPr="00575446">
              <w:t>Уз.113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A15BC" w14:textId="77777777" w:rsidR="00575446" w:rsidRPr="00575446" w:rsidRDefault="00575446" w:rsidP="00575446">
            <w:pPr>
              <w:pStyle w:val="a4"/>
            </w:pPr>
            <w:r w:rsidRPr="00575446">
              <w:t>77,50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0984D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F94FF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3B802" w14:textId="77777777" w:rsidR="00575446" w:rsidRPr="00575446" w:rsidRDefault="00575446" w:rsidP="00575446">
            <w:pPr>
              <w:pStyle w:val="a4"/>
            </w:pPr>
            <w:r w:rsidRPr="00575446">
              <w:t>0,1053010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76CF2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54436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46A4EE" w14:textId="77777777" w:rsidR="00575446" w:rsidRPr="00575446" w:rsidRDefault="00575446" w:rsidP="00575446">
            <w:pPr>
              <w:pStyle w:val="a4"/>
            </w:pPr>
            <w:r w:rsidRPr="00575446">
              <w:t>0,0192225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22C15" w14:textId="77777777" w:rsidR="00575446" w:rsidRPr="00575446" w:rsidRDefault="00575446" w:rsidP="00575446">
            <w:pPr>
              <w:pStyle w:val="a4"/>
            </w:pPr>
            <w:r w:rsidRPr="00575446">
              <w:t>0,0000107</w:t>
            </w:r>
          </w:p>
        </w:tc>
      </w:tr>
      <w:tr w:rsidR="00575446" w:rsidRPr="00575446" w14:paraId="7D3E0FD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D8D57" w14:textId="77777777" w:rsidR="00575446" w:rsidRPr="00575446" w:rsidRDefault="00575446" w:rsidP="00575446">
            <w:pPr>
              <w:pStyle w:val="a4"/>
            </w:pPr>
            <w:r w:rsidRPr="00575446">
              <w:t>Уз.113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3FC86" w14:textId="77777777" w:rsidR="00575446" w:rsidRPr="00575446" w:rsidRDefault="00575446" w:rsidP="00575446">
            <w:pPr>
              <w:pStyle w:val="a4"/>
            </w:pPr>
            <w:r w:rsidRPr="00575446">
              <w:t>улица Матросова, 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4B8A2E" w14:textId="77777777" w:rsidR="00575446" w:rsidRPr="00575446" w:rsidRDefault="00575446" w:rsidP="00575446">
            <w:pPr>
              <w:pStyle w:val="a4"/>
            </w:pPr>
            <w:r w:rsidRPr="00575446">
              <w:t>11,70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00D6F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36373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B0294" w14:textId="77777777" w:rsidR="00575446" w:rsidRPr="00575446" w:rsidRDefault="00575446" w:rsidP="00575446">
            <w:pPr>
              <w:pStyle w:val="a4"/>
            </w:pPr>
            <w:r w:rsidRPr="00575446">
              <w:t>0,2055150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EAC6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8AD9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7EF96" w14:textId="77777777" w:rsidR="00575446" w:rsidRPr="00575446" w:rsidRDefault="00575446" w:rsidP="00575446">
            <w:pPr>
              <w:pStyle w:val="a4"/>
            </w:pPr>
            <w:r w:rsidRPr="00575446">
              <w:t>0,0010455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3F521E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2D7D3D1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31EEC" w14:textId="77777777" w:rsidR="00575446" w:rsidRPr="00575446" w:rsidRDefault="00575446" w:rsidP="00575446">
            <w:pPr>
              <w:pStyle w:val="a4"/>
            </w:pPr>
            <w:r w:rsidRPr="00575446">
              <w:t>Уз.113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61FF9" w14:textId="77777777" w:rsidR="00575446" w:rsidRPr="00575446" w:rsidRDefault="00575446" w:rsidP="00575446">
            <w:pPr>
              <w:pStyle w:val="a4"/>
            </w:pPr>
            <w:r w:rsidRPr="00575446">
              <w:t>Уз.114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55DF0" w14:textId="77777777" w:rsidR="00575446" w:rsidRPr="00575446" w:rsidRDefault="00575446" w:rsidP="00575446">
            <w:pPr>
              <w:pStyle w:val="a4"/>
            </w:pPr>
            <w:r w:rsidRPr="00575446">
              <w:t>41,80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6188CC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C9ADF6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38484" w14:textId="77777777" w:rsidR="00575446" w:rsidRPr="00575446" w:rsidRDefault="00575446" w:rsidP="00575446">
            <w:pPr>
              <w:pStyle w:val="a4"/>
            </w:pPr>
            <w:r w:rsidRPr="00575446">
              <w:t>0,1053010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FA71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A60B2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BC54BF" w14:textId="77777777" w:rsidR="00575446" w:rsidRPr="00575446" w:rsidRDefault="00575446" w:rsidP="00575446">
            <w:pPr>
              <w:pStyle w:val="a4"/>
            </w:pPr>
            <w:r w:rsidRPr="00575446">
              <w:t>0,0181770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BF32F" w14:textId="77777777" w:rsidR="00575446" w:rsidRPr="00575446" w:rsidRDefault="00575446" w:rsidP="00575446">
            <w:pPr>
              <w:pStyle w:val="a4"/>
            </w:pPr>
            <w:r w:rsidRPr="00575446">
              <w:t>0,0000058</w:t>
            </w:r>
          </w:p>
        </w:tc>
      </w:tr>
      <w:tr w:rsidR="00575446" w:rsidRPr="00575446" w14:paraId="32AD6C1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9CC411" w14:textId="77777777" w:rsidR="00575446" w:rsidRPr="00575446" w:rsidRDefault="00575446" w:rsidP="00575446">
            <w:pPr>
              <w:pStyle w:val="a4"/>
            </w:pPr>
            <w:r w:rsidRPr="00575446">
              <w:t>Уз.114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1A828F" w14:textId="77777777" w:rsidR="00575446" w:rsidRPr="00575446" w:rsidRDefault="00575446" w:rsidP="00575446">
            <w:pPr>
              <w:pStyle w:val="a4"/>
            </w:pPr>
            <w:r w:rsidRPr="00575446">
              <w:t>Уз.316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0FA59B" w14:textId="77777777" w:rsidR="00575446" w:rsidRPr="00575446" w:rsidRDefault="00575446" w:rsidP="00575446">
            <w:pPr>
              <w:pStyle w:val="a4"/>
            </w:pPr>
            <w:r w:rsidRPr="00575446">
              <w:t>3,78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50F64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62E15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2BF5C" w14:textId="77777777" w:rsidR="00575446" w:rsidRPr="00575446" w:rsidRDefault="00575446" w:rsidP="00575446">
            <w:pPr>
              <w:pStyle w:val="a4"/>
            </w:pPr>
            <w:r w:rsidRPr="00575446">
              <w:t>0,2060900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13FD4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8198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284B99" w14:textId="77777777" w:rsidR="00575446" w:rsidRPr="00575446" w:rsidRDefault="00575446" w:rsidP="00575446">
            <w:pPr>
              <w:pStyle w:val="a4"/>
            </w:pPr>
            <w:r w:rsidRPr="00575446">
              <w:t>0,0019322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91A9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5EF60AA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99842" w14:textId="77777777" w:rsidR="00575446" w:rsidRPr="00575446" w:rsidRDefault="00575446" w:rsidP="00575446">
            <w:pPr>
              <w:pStyle w:val="a4"/>
            </w:pPr>
            <w:r w:rsidRPr="00575446">
              <w:t>Уз.114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30240" w14:textId="77777777" w:rsidR="00575446" w:rsidRPr="00575446" w:rsidRDefault="00575446" w:rsidP="00575446">
            <w:pPr>
              <w:pStyle w:val="a4"/>
            </w:pPr>
            <w:r w:rsidRPr="00575446">
              <w:t>Уз.192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AA4F22" w14:textId="77777777" w:rsidR="00575446" w:rsidRPr="00575446" w:rsidRDefault="00575446" w:rsidP="00575446">
            <w:pPr>
              <w:pStyle w:val="a4"/>
            </w:pPr>
            <w:r w:rsidRPr="00575446">
              <w:t>9,62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A84D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65257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81BC95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C65F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50734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3F7CA" w14:textId="77777777" w:rsidR="00575446" w:rsidRPr="00575446" w:rsidRDefault="00575446" w:rsidP="00575446">
            <w:pPr>
              <w:pStyle w:val="a4"/>
            </w:pPr>
            <w:r w:rsidRPr="00575446">
              <w:t>0,0162448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25B74E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C906D6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33795" w14:textId="77777777" w:rsidR="00575446" w:rsidRPr="00575446" w:rsidRDefault="00575446" w:rsidP="00575446">
            <w:pPr>
              <w:pStyle w:val="a4"/>
            </w:pPr>
            <w:r w:rsidRPr="00575446">
              <w:t>Уз.316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8083A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>, 32</w:t>
            </w:r>
            <w:proofErr w:type="gramStart"/>
            <w:r w:rsidRPr="00575446">
              <w:t>а  ГСК</w:t>
            </w:r>
            <w:proofErr w:type="gramEnd"/>
            <w:r w:rsidRPr="00575446">
              <w:t xml:space="preserve"> "ОРС"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05C48" w14:textId="77777777" w:rsidR="00575446" w:rsidRPr="00575446" w:rsidRDefault="00575446" w:rsidP="00575446">
            <w:pPr>
              <w:pStyle w:val="a4"/>
            </w:pPr>
            <w:r w:rsidRPr="00575446">
              <w:t>59,00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10D5F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ADFD7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9E4FD" w14:textId="77777777" w:rsidR="00575446" w:rsidRPr="00575446" w:rsidRDefault="00575446" w:rsidP="00575446">
            <w:pPr>
              <w:pStyle w:val="a4"/>
            </w:pPr>
            <w:r w:rsidRPr="00575446">
              <w:t>0,1766970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B2AC5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AEF01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FF24B" w14:textId="77777777" w:rsidR="00575446" w:rsidRPr="00575446" w:rsidRDefault="00575446" w:rsidP="00575446">
            <w:pPr>
              <w:pStyle w:val="a4"/>
            </w:pPr>
            <w:r w:rsidRPr="00575446">
              <w:t>0,0011548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F2DE5" w14:textId="77777777" w:rsidR="00575446" w:rsidRPr="00575446" w:rsidRDefault="00575446" w:rsidP="00575446">
            <w:pPr>
              <w:pStyle w:val="a4"/>
            </w:pPr>
            <w:r w:rsidRPr="00575446">
              <w:t>0,0000049</w:t>
            </w:r>
          </w:p>
        </w:tc>
      </w:tr>
      <w:tr w:rsidR="00575446" w:rsidRPr="00575446" w14:paraId="6DC1C8B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1DFA2" w14:textId="77777777" w:rsidR="00575446" w:rsidRPr="00575446" w:rsidRDefault="00575446" w:rsidP="00575446">
            <w:pPr>
              <w:pStyle w:val="a4"/>
            </w:pPr>
            <w:r w:rsidRPr="00575446">
              <w:t>Уз.115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AD342C" w14:textId="77777777" w:rsidR="00575446" w:rsidRPr="00575446" w:rsidRDefault="00575446" w:rsidP="00575446">
            <w:pPr>
              <w:pStyle w:val="a4"/>
            </w:pPr>
            <w:r w:rsidRPr="00575446">
              <w:t>ул. Матросова, 32/2 ГСК "</w:t>
            </w:r>
            <w:proofErr w:type="spellStart"/>
            <w:r w:rsidRPr="00575446">
              <w:t>Элект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77299" w14:textId="77777777" w:rsidR="00575446" w:rsidRPr="00575446" w:rsidRDefault="00575446" w:rsidP="00575446">
            <w:pPr>
              <w:pStyle w:val="a4"/>
            </w:pPr>
            <w:r w:rsidRPr="00575446">
              <w:t>1,65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41FA9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2F8C8E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300E95" w14:textId="77777777" w:rsidR="00575446" w:rsidRPr="00575446" w:rsidRDefault="00575446" w:rsidP="00575446">
            <w:pPr>
              <w:pStyle w:val="a4"/>
            </w:pPr>
            <w:r w:rsidRPr="00575446">
              <w:t>0,1762540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AC52A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EBB97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7F509" w14:textId="77777777" w:rsidR="00575446" w:rsidRPr="00575446" w:rsidRDefault="00575446" w:rsidP="00575446">
            <w:pPr>
              <w:pStyle w:val="a4"/>
            </w:pPr>
            <w:r w:rsidRPr="00575446">
              <w:t>0,0018157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0211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77B646E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D12A1" w14:textId="77777777" w:rsidR="00575446" w:rsidRPr="00575446" w:rsidRDefault="00575446" w:rsidP="00575446">
            <w:pPr>
              <w:pStyle w:val="a4"/>
            </w:pPr>
            <w:r w:rsidRPr="00575446">
              <w:t>Уз.193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08CB8" w14:textId="77777777" w:rsidR="00575446" w:rsidRPr="00575446" w:rsidRDefault="00575446" w:rsidP="00575446">
            <w:pPr>
              <w:pStyle w:val="a4"/>
            </w:pPr>
            <w:r w:rsidRPr="00575446">
              <w:t>улица Матросова, 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34DB4" w14:textId="77777777" w:rsidR="00575446" w:rsidRPr="00575446" w:rsidRDefault="00575446" w:rsidP="00575446">
            <w:pPr>
              <w:pStyle w:val="a4"/>
            </w:pPr>
            <w:r w:rsidRPr="00575446">
              <w:t>46,50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8CA94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087F4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C5C9B" w14:textId="77777777" w:rsidR="00575446" w:rsidRPr="00575446" w:rsidRDefault="00575446" w:rsidP="00575446">
            <w:pPr>
              <w:pStyle w:val="a4"/>
            </w:pPr>
            <w:r w:rsidRPr="00575446">
              <w:t>0,1767740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96C4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1C45C0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C9BAF" w14:textId="77777777" w:rsidR="00575446" w:rsidRPr="00575446" w:rsidRDefault="00575446" w:rsidP="00575446">
            <w:pPr>
              <w:pStyle w:val="a4"/>
            </w:pPr>
            <w:r w:rsidRPr="00575446">
              <w:t>0,0010262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DD669B" w14:textId="77777777" w:rsidR="00575446" w:rsidRPr="00575446" w:rsidRDefault="00575446" w:rsidP="00575446">
            <w:pPr>
              <w:pStyle w:val="a4"/>
            </w:pPr>
            <w:r w:rsidRPr="00575446">
              <w:t>0,0000038</w:t>
            </w:r>
          </w:p>
        </w:tc>
      </w:tr>
      <w:tr w:rsidR="00575446" w:rsidRPr="00575446" w14:paraId="60D86A1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C3E21" w14:textId="77777777" w:rsidR="00575446" w:rsidRPr="00575446" w:rsidRDefault="00575446" w:rsidP="00575446">
            <w:pPr>
              <w:pStyle w:val="a4"/>
            </w:pPr>
            <w:r w:rsidRPr="00575446">
              <w:t>Уз.115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7842D8" w14:textId="77777777" w:rsidR="00575446" w:rsidRPr="00575446" w:rsidRDefault="00575446" w:rsidP="00575446">
            <w:pPr>
              <w:pStyle w:val="a4"/>
            </w:pPr>
            <w:r w:rsidRPr="00575446">
              <w:t>Уз.116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91D8E" w14:textId="77777777" w:rsidR="00575446" w:rsidRPr="00575446" w:rsidRDefault="00575446" w:rsidP="00575446">
            <w:pPr>
              <w:pStyle w:val="a4"/>
            </w:pPr>
            <w:r w:rsidRPr="00575446">
              <w:t>21,50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DF963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1CC30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5326FB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B20F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D270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0372E" w14:textId="77777777" w:rsidR="00575446" w:rsidRPr="00575446" w:rsidRDefault="00575446" w:rsidP="00575446">
            <w:pPr>
              <w:pStyle w:val="a4"/>
            </w:pPr>
            <w:r w:rsidRPr="00575446">
              <w:t>0,0123958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E1932F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3575946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6B8D8F" w14:textId="77777777" w:rsidR="00575446" w:rsidRPr="00575446" w:rsidRDefault="00575446" w:rsidP="00575446">
            <w:pPr>
              <w:pStyle w:val="a4"/>
            </w:pPr>
            <w:r w:rsidRPr="00575446">
              <w:t>Уз.116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229B89" w14:textId="77777777" w:rsidR="00575446" w:rsidRPr="00575446" w:rsidRDefault="00575446" w:rsidP="00575446">
            <w:pPr>
              <w:pStyle w:val="a4"/>
            </w:pPr>
            <w:r w:rsidRPr="00575446">
              <w:t>Уз.117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B5C8E2" w14:textId="77777777" w:rsidR="00575446" w:rsidRPr="00575446" w:rsidRDefault="00575446" w:rsidP="00575446">
            <w:pPr>
              <w:pStyle w:val="a4"/>
            </w:pPr>
            <w:r w:rsidRPr="00575446">
              <w:t>47,50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8787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16815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2D017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5A96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505384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0E844" w14:textId="77777777" w:rsidR="00575446" w:rsidRPr="00575446" w:rsidRDefault="00575446" w:rsidP="00575446">
            <w:pPr>
              <w:pStyle w:val="a4"/>
            </w:pPr>
            <w:r w:rsidRPr="00575446">
              <w:t>0,0075139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FB3D91" w14:textId="77777777" w:rsidR="00575446" w:rsidRPr="00575446" w:rsidRDefault="00575446" w:rsidP="00575446">
            <w:pPr>
              <w:pStyle w:val="a4"/>
            </w:pPr>
            <w:r w:rsidRPr="00575446">
              <w:t>0,0000048</w:t>
            </w:r>
          </w:p>
        </w:tc>
      </w:tr>
      <w:tr w:rsidR="00575446" w:rsidRPr="00575446" w14:paraId="2DE3F42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CA299F" w14:textId="77777777" w:rsidR="00575446" w:rsidRPr="00575446" w:rsidRDefault="00575446" w:rsidP="00575446">
            <w:pPr>
              <w:pStyle w:val="a4"/>
            </w:pPr>
            <w:r w:rsidRPr="00575446">
              <w:t>Уз.117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ABB78B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>, 34/1 гараж ЖСУ Ц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D0FDC" w14:textId="77777777" w:rsidR="00575446" w:rsidRPr="00575446" w:rsidRDefault="00575446" w:rsidP="00575446">
            <w:pPr>
              <w:pStyle w:val="a4"/>
            </w:pPr>
            <w:r w:rsidRPr="00575446">
              <w:t>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645E3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F3DC92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61B557" w14:textId="77777777" w:rsidR="00575446" w:rsidRPr="00575446" w:rsidRDefault="00575446" w:rsidP="00575446">
            <w:pPr>
              <w:pStyle w:val="a4"/>
            </w:pPr>
            <w:r w:rsidRPr="00575446">
              <w:t>0,2054660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769E7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9857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0BD47" w14:textId="77777777" w:rsidR="00575446" w:rsidRPr="00575446" w:rsidRDefault="00575446" w:rsidP="00575446">
            <w:pPr>
              <w:pStyle w:val="a4"/>
            </w:pPr>
            <w:r w:rsidRPr="00575446">
              <w:t>0,0047582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A315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44683A8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B622E" w14:textId="77777777" w:rsidR="00575446" w:rsidRPr="00575446" w:rsidRDefault="00575446" w:rsidP="00575446">
            <w:pPr>
              <w:pStyle w:val="a4"/>
            </w:pPr>
            <w:r w:rsidRPr="00575446">
              <w:t>Уз.117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22D8B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>, 34/1 ЖСУ ЦЭС ОАО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9F522" w14:textId="77777777" w:rsidR="00575446" w:rsidRPr="00575446" w:rsidRDefault="00575446" w:rsidP="00575446">
            <w:pPr>
              <w:pStyle w:val="a4"/>
            </w:pPr>
            <w:r w:rsidRPr="00575446">
              <w:t>60,50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DBF5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5249F8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EC6F02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B773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CA655C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F3A30" w14:textId="77777777" w:rsidR="00575446" w:rsidRPr="00575446" w:rsidRDefault="00575446" w:rsidP="00575446">
            <w:pPr>
              <w:pStyle w:val="a4"/>
            </w:pPr>
            <w:r w:rsidRPr="00575446">
              <w:t>0,0027556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880D03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5302CEC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A326B" w14:textId="77777777" w:rsidR="00575446" w:rsidRPr="00575446" w:rsidRDefault="00575446" w:rsidP="00575446">
            <w:pPr>
              <w:pStyle w:val="a4"/>
            </w:pPr>
            <w:r w:rsidRPr="00575446">
              <w:t>Уз.116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D29DB" w14:textId="77777777" w:rsidR="00575446" w:rsidRPr="00575446" w:rsidRDefault="00575446" w:rsidP="00575446">
            <w:pPr>
              <w:pStyle w:val="a4"/>
            </w:pPr>
            <w:r w:rsidRPr="00575446">
              <w:t>Уз.195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BA17A" w14:textId="77777777" w:rsidR="00575446" w:rsidRPr="00575446" w:rsidRDefault="00575446" w:rsidP="00575446">
            <w:pPr>
              <w:pStyle w:val="a4"/>
            </w:pPr>
            <w:r w:rsidRPr="00575446">
              <w:t>139,70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ECD3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48A2F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5EB90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ADFE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BC282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1D42A" w14:textId="77777777" w:rsidR="00575446" w:rsidRPr="00575446" w:rsidRDefault="00575446" w:rsidP="00575446">
            <w:pPr>
              <w:pStyle w:val="a4"/>
            </w:pPr>
            <w:r w:rsidRPr="00575446">
              <w:t>0,0012718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B5080F" w14:textId="77777777" w:rsidR="00575446" w:rsidRPr="00575446" w:rsidRDefault="00575446" w:rsidP="00575446">
            <w:pPr>
              <w:pStyle w:val="a4"/>
            </w:pPr>
            <w:r w:rsidRPr="00575446">
              <w:t>0,0000142</w:t>
            </w:r>
          </w:p>
        </w:tc>
      </w:tr>
      <w:tr w:rsidR="00575446" w:rsidRPr="00575446" w14:paraId="4D39D43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3DCB9" w14:textId="77777777" w:rsidR="00575446" w:rsidRPr="00575446" w:rsidRDefault="00575446" w:rsidP="00575446">
            <w:pPr>
              <w:pStyle w:val="a4"/>
            </w:pPr>
            <w:r w:rsidRPr="00575446">
              <w:t>Уз.116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F767AB" w14:textId="77777777" w:rsidR="00575446" w:rsidRPr="00575446" w:rsidRDefault="00575446" w:rsidP="00575446">
            <w:pPr>
              <w:pStyle w:val="a4"/>
            </w:pPr>
            <w:r w:rsidRPr="00575446">
              <w:t>Уз.118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0E962" w14:textId="77777777" w:rsidR="00575446" w:rsidRPr="00575446" w:rsidRDefault="00575446" w:rsidP="00575446">
            <w:pPr>
              <w:pStyle w:val="a4"/>
            </w:pPr>
            <w:r w:rsidRPr="00575446">
              <w:t>48,00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61B6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65791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A605E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4FD86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CE018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9DF76D" w14:textId="77777777" w:rsidR="00575446" w:rsidRPr="00575446" w:rsidRDefault="00575446" w:rsidP="00575446">
            <w:pPr>
              <w:pStyle w:val="a4"/>
            </w:pPr>
            <w:r w:rsidRPr="00575446">
              <w:t>0,0036102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9CA11" w14:textId="77777777" w:rsidR="00575446" w:rsidRPr="00575446" w:rsidRDefault="00575446" w:rsidP="00575446">
            <w:pPr>
              <w:pStyle w:val="a4"/>
            </w:pPr>
            <w:r w:rsidRPr="00575446">
              <w:t>0,0000049</w:t>
            </w:r>
          </w:p>
        </w:tc>
      </w:tr>
      <w:tr w:rsidR="00575446" w:rsidRPr="00575446" w14:paraId="7E95226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F9E0C" w14:textId="77777777" w:rsidR="00575446" w:rsidRPr="00575446" w:rsidRDefault="00575446" w:rsidP="00575446">
            <w:pPr>
              <w:pStyle w:val="a4"/>
            </w:pPr>
            <w:r w:rsidRPr="00575446">
              <w:t>Уз.118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AEF832" w14:textId="77777777" w:rsidR="00575446" w:rsidRPr="00575446" w:rsidRDefault="00575446" w:rsidP="00575446">
            <w:pPr>
              <w:pStyle w:val="a4"/>
            </w:pPr>
            <w:r w:rsidRPr="00575446">
              <w:t>улица Матросова, 34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454BB" w14:textId="77777777" w:rsidR="00575446" w:rsidRPr="00575446" w:rsidRDefault="00575446" w:rsidP="00575446">
            <w:pPr>
              <w:pStyle w:val="a4"/>
            </w:pPr>
            <w:r w:rsidRPr="00575446">
              <w:t>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E3571D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1AA75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529D1" w14:textId="77777777" w:rsidR="00575446" w:rsidRPr="00575446" w:rsidRDefault="00575446" w:rsidP="00575446">
            <w:pPr>
              <w:pStyle w:val="a4"/>
            </w:pPr>
            <w:r w:rsidRPr="00575446">
              <w:t>0,2220770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1EC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AF3FF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369046" w14:textId="77777777" w:rsidR="00575446" w:rsidRPr="00575446" w:rsidRDefault="00575446" w:rsidP="00575446">
            <w:pPr>
              <w:pStyle w:val="a4"/>
            </w:pPr>
            <w:r w:rsidRPr="00575446">
              <w:t>0,0007289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498C3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6EA7EB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68099" w14:textId="77777777" w:rsidR="00575446" w:rsidRPr="00575446" w:rsidRDefault="00575446" w:rsidP="00575446">
            <w:pPr>
              <w:pStyle w:val="a4"/>
            </w:pPr>
            <w:r w:rsidRPr="00575446">
              <w:t>Уз.118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02EB2" w14:textId="77777777" w:rsidR="00575446" w:rsidRPr="00575446" w:rsidRDefault="00575446" w:rsidP="00575446">
            <w:pPr>
              <w:pStyle w:val="a4"/>
            </w:pPr>
            <w:r w:rsidRPr="00575446">
              <w:t>Уз.119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C3695" w14:textId="77777777" w:rsidR="00575446" w:rsidRPr="00575446" w:rsidRDefault="00575446" w:rsidP="00575446">
            <w:pPr>
              <w:pStyle w:val="a4"/>
            </w:pPr>
            <w:r w:rsidRPr="00575446">
              <w:t>23,00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6DCC1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F9DDE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851F8" w14:textId="77777777" w:rsidR="00575446" w:rsidRPr="00575446" w:rsidRDefault="00575446" w:rsidP="00575446">
            <w:pPr>
              <w:pStyle w:val="a4"/>
            </w:pPr>
            <w:r w:rsidRPr="00575446">
              <w:t>0,1768920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D8E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A01ED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BFFA9" w14:textId="77777777" w:rsidR="00575446" w:rsidRPr="00575446" w:rsidRDefault="00575446" w:rsidP="00575446">
            <w:pPr>
              <w:pStyle w:val="a4"/>
            </w:pPr>
            <w:r w:rsidRPr="00575446">
              <w:t>0,0028812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1BE344" w14:textId="77777777" w:rsidR="00575446" w:rsidRPr="00575446" w:rsidRDefault="00575446" w:rsidP="00575446">
            <w:pPr>
              <w:pStyle w:val="a4"/>
            </w:pPr>
            <w:r w:rsidRPr="00575446">
              <w:t>0,0000019</w:t>
            </w:r>
          </w:p>
        </w:tc>
      </w:tr>
      <w:tr w:rsidR="00575446" w:rsidRPr="00575446" w14:paraId="5AA69B6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B4815" w14:textId="77777777" w:rsidR="00575446" w:rsidRPr="00575446" w:rsidRDefault="00575446" w:rsidP="00575446">
            <w:pPr>
              <w:pStyle w:val="a4"/>
            </w:pPr>
            <w:r w:rsidRPr="00575446">
              <w:t>Уз.119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D92A2B" w14:textId="77777777" w:rsidR="00575446" w:rsidRPr="00575446" w:rsidRDefault="00575446" w:rsidP="00575446">
            <w:pPr>
              <w:pStyle w:val="a4"/>
            </w:pPr>
            <w:r w:rsidRPr="00575446">
              <w:t>улица Матросова, 36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33739C" w14:textId="77777777" w:rsidR="00575446" w:rsidRPr="00575446" w:rsidRDefault="00575446" w:rsidP="00575446">
            <w:pPr>
              <w:pStyle w:val="a4"/>
            </w:pPr>
            <w:r w:rsidRPr="00575446">
              <w:t>3,20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7062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4083F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D18F3" w14:textId="77777777" w:rsidR="00575446" w:rsidRPr="00575446" w:rsidRDefault="00575446" w:rsidP="00575446">
            <w:pPr>
              <w:pStyle w:val="a4"/>
            </w:pPr>
            <w:r w:rsidRPr="00575446">
              <w:t>0,2054520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307B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5C6887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2C37C" w14:textId="77777777" w:rsidR="00575446" w:rsidRPr="00575446" w:rsidRDefault="00575446" w:rsidP="00575446">
            <w:pPr>
              <w:pStyle w:val="a4"/>
            </w:pPr>
            <w:r w:rsidRPr="00575446">
              <w:t>0,0004872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B2279D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3CE6205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A3E76D" w14:textId="77777777" w:rsidR="00575446" w:rsidRPr="00575446" w:rsidRDefault="00575446" w:rsidP="00575446">
            <w:pPr>
              <w:pStyle w:val="a4"/>
            </w:pPr>
            <w:r w:rsidRPr="00575446">
              <w:t>Уз.119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21EDB" w14:textId="77777777" w:rsidR="00575446" w:rsidRPr="00575446" w:rsidRDefault="00575446" w:rsidP="00575446">
            <w:pPr>
              <w:pStyle w:val="a4"/>
            </w:pPr>
            <w:r w:rsidRPr="00575446">
              <w:t>Уз.120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6A4BC" w14:textId="77777777" w:rsidR="00575446" w:rsidRPr="00575446" w:rsidRDefault="00575446" w:rsidP="00575446">
            <w:pPr>
              <w:pStyle w:val="a4"/>
            </w:pPr>
            <w:r w:rsidRPr="00575446">
              <w:t>17,00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A665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5BBC1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096FC" w14:textId="77777777" w:rsidR="00575446" w:rsidRPr="00575446" w:rsidRDefault="00575446" w:rsidP="00575446">
            <w:pPr>
              <w:pStyle w:val="a4"/>
            </w:pPr>
            <w:r w:rsidRPr="00575446">
              <w:t>0,1768920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CFA0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1502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DE1342" w14:textId="77777777" w:rsidR="00575446" w:rsidRPr="00575446" w:rsidRDefault="00575446" w:rsidP="00575446">
            <w:pPr>
              <w:pStyle w:val="a4"/>
            </w:pPr>
            <w:r w:rsidRPr="00575446">
              <w:t>0,0023940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95B24D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49F8249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2B64A" w14:textId="77777777" w:rsidR="00575446" w:rsidRPr="00575446" w:rsidRDefault="00575446" w:rsidP="00575446">
            <w:pPr>
              <w:pStyle w:val="a4"/>
            </w:pPr>
            <w:r w:rsidRPr="00575446">
              <w:t>Уз.120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C8202E" w14:textId="77777777" w:rsidR="00575446" w:rsidRPr="00575446" w:rsidRDefault="00575446" w:rsidP="00575446">
            <w:pPr>
              <w:pStyle w:val="a4"/>
            </w:pPr>
            <w:r w:rsidRPr="00575446">
              <w:t>улица Матросова, 38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762C0" w14:textId="77777777" w:rsidR="00575446" w:rsidRPr="00575446" w:rsidRDefault="00575446" w:rsidP="00575446">
            <w:pPr>
              <w:pStyle w:val="a4"/>
            </w:pPr>
            <w:r w:rsidRPr="00575446">
              <w:t>3,20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E411A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60C75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8C7C9" w14:textId="77777777" w:rsidR="00575446" w:rsidRPr="00575446" w:rsidRDefault="00575446" w:rsidP="00575446">
            <w:pPr>
              <w:pStyle w:val="a4"/>
            </w:pPr>
            <w:r w:rsidRPr="00575446">
              <w:t>0,2054520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35375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9163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F52CF1" w14:textId="77777777" w:rsidR="00575446" w:rsidRPr="00575446" w:rsidRDefault="00575446" w:rsidP="00575446">
            <w:pPr>
              <w:pStyle w:val="a4"/>
            </w:pPr>
            <w:r w:rsidRPr="00575446">
              <w:t>0,0004796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C9FCE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0B8F7E3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A00294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FC62D" w14:textId="77777777" w:rsidR="00575446" w:rsidRPr="00575446" w:rsidRDefault="00575446" w:rsidP="00575446">
            <w:pPr>
              <w:pStyle w:val="a4"/>
            </w:pPr>
            <w:r w:rsidRPr="00575446">
              <w:t>Уз.121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28117" w14:textId="77777777" w:rsidR="00575446" w:rsidRPr="00575446" w:rsidRDefault="00575446" w:rsidP="00575446">
            <w:pPr>
              <w:pStyle w:val="a4"/>
            </w:pPr>
            <w:r w:rsidRPr="00575446">
              <w:t>38,00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F39E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D37FF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CA0CC0" w14:textId="77777777" w:rsidR="00575446" w:rsidRPr="00575446" w:rsidRDefault="00575446" w:rsidP="00575446">
            <w:pPr>
              <w:pStyle w:val="a4"/>
            </w:pPr>
            <w:r w:rsidRPr="00575446">
              <w:t>0,1768920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7F6C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A3A9CD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B6186E" w14:textId="77777777" w:rsidR="00575446" w:rsidRPr="00575446" w:rsidRDefault="00575446" w:rsidP="00575446">
            <w:pPr>
              <w:pStyle w:val="a4"/>
            </w:pPr>
            <w:r w:rsidRPr="00575446">
              <w:t>0,0019144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D410A6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591DA86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A73AE" w14:textId="77777777" w:rsidR="00575446" w:rsidRPr="00575446" w:rsidRDefault="00575446" w:rsidP="00575446">
            <w:pPr>
              <w:pStyle w:val="a4"/>
            </w:pPr>
            <w:r w:rsidRPr="00575446">
              <w:t>Уз.121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64904F" w14:textId="77777777" w:rsidR="00575446" w:rsidRPr="00575446" w:rsidRDefault="00575446" w:rsidP="00575446">
            <w:pPr>
              <w:pStyle w:val="a4"/>
            </w:pPr>
            <w:r w:rsidRPr="00575446">
              <w:t>улица Матросова, 40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10615" w14:textId="77777777" w:rsidR="00575446" w:rsidRPr="00575446" w:rsidRDefault="00575446" w:rsidP="00575446">
            <w:pPr>
              <w:pStyle w:val="a4"/>
            </w:pPr>
            <w:r w:rsidRPr="00575446">
              <w:t>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3363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47722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6B3D4E" w14:textId="77777777" w:rsidR="00575446" w:rsidRPr="00575446" w:rsidRDefault="00575446" w:rsidP="00575446">
            <w:pPr>
              <w:pStyle w:val="a4"/>
            </w:pPr>
            <w:r w:rsidRPr="00575446">
              <w:t>0,2054580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B9DA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7C9C2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EBDA9" w14:textId="77777777" w:rsidR="00575446" w:rsidRPr="00575446" w:rsidRDefault="00575446" w:rsidP="00575446">
            <w:pPr>
              <w:pStyle w:val="a4"/>
            </w:pPr>
            <w:r w:rsidRPr="00575446">
              <w:t>0,0004796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ED92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279F657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32FCB" w14:textId="77777777" w:rsidR="00575446" w:rsidRPr="00575446" w:rsidRDefault="00575446" w:rsidP="00575446">
            <w:pPr>
              <w:pStyle w:val="a4"/>
            </w:pPr>
            <w:r w:rsidRPr="00575446">
              <w:t>Уз.121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DD628C" w14:textId="77777777" w:rsidR="00575446" w:rsidRPr="00575446" w:rsidRDefault="00575446" w:rsidP="00575446">
            <w:pPr>
              <w:pStyle w:val="a4"/>
            </w:pPr>
            <w:r w:rsidRPr="00575446">
              <w:t>Уз.122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1A92F7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4DC2E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FFB15D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444920" w14:textId="77777777" w:rsidR="00575446" w:rsidRPr="00575446" w:rsidRDefault="00575446" w:rsidP="00575446">
            <w:pPr>
              <w:pStyle w:val="a4"/>
            </w:pPr>
            <w:r w:rsidRPr="00575446">
              <w:t>0,1768920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632B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41AA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03F49" w14:textId="77777777" w:rsidR="00575446" w:rsidRPr="00575446" w:rsidRDefault="00575446" w:rsidP="00575446">
            <w:pPr>
              <w:pStyle w:val="a4"/>
            </w:pPr>
            <w:r w:rsidRPr="00575446">
              <w:t>0,0014348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C87E3A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172F85D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37FE3" w14:textId="77777777" w:rsidR="00575446" w:rsidRPr="00575446" w:rsidRDefault="00575446" w:rsidP="00575446">
            <w:pPr>
              <w:pStyle w:val="a4"/>
            </w:pPr>
            <w:r w:rsidRPr="00575446">
              <w:t>Уз.122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DE728" w14:textId="77777777" w:rsidR="00575446" w:rsidRPr="00575446" w:rsidRDefault="00575446" w:rsidP="00575446">
            <w:pPr>
              <w:pStyle w:val="a4"/>
            </w:pPr>
            <w:r w:rsidRPr="00575446">
              <w:t>улица Матросова, 42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9AC24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3DCD47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F8DB5C" w14:textId="77777777" w:rsidR="00575446" w:rsidRPr="00575446" w:rsidRDefault="00575446" w:rsidP="00575446">
            <w:pPr>
              <w:pStyle w:val="a4"/>
            </w:pPr>
            <w:r w:rsidRPr="00575446">
              <w:t>4,38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42599" w14:textId="77777777" w:rsidR="00575446" w:rsidRPr="00575446" w:rsidRDefault="00575446" w:rsidP="00575446">
            <w:pPr>
              <w:pStyle w:val="a4"/>
            </w:pPr>
            <w:r w:rsidRPr="00575446">
              <w:t>0,2280940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33BD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BC92F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5E9CA4" w14:textId="77777777" w:rsidR="00575446" w:rsidRPr="00575446" w:rsidRDefault="00575446" w:rsidP="00575446">
            <w:pPr>
              <w:pStyle w:val="a4"/>
            </w:pPr>
            <w:r w:rsidRPr="00575446">
              <w:t>0,0007155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C1F09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6705BD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E86B0" w14:textId="77777777" w:rsidR="00575446" w:rsidRPr="00575446" w:rsidRDefault="00575446" w:rsidP="00575446">
            <w:pPr>
              <w:pStyle w:val="a4"/>
            </w:pPr>
            <w:r w:rsidRPr="00575446">
              <w:t>Уз.122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1D1E6" w14:textId="77777777" w:rsidR="00575446" w:rsidRPr="00575446" w:rsidRDefault="00575446" w:rsidP="00575446">
            <w:pPr>
              <w:pStyle w:val="a4"/>
            </w:pPr>
            <w:r w:rsidRPr="00575446">
              <w:t>Уз.123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0E34BB" w14:textId="77777777" w:rsidR="00575446" w:rsidRPr="00575446" w:rsidRDefault="00575446" w:rsidP="00575446">
            <w:pPr>
              <w:pStyle w:val="a4"/>
            </w:pPr>
            <w:r w:rsidRPr="00575446">
              <w:t>15,70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9AB0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F3BF47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FDF16B" w14:textId="77777777" w:rsidR="00575446" w:rsidRPr="00575446" w:rsidRDefault="00575446" w:rsidP="00575446">
            <w:pPr>
              <w:pStyle w:val="a4"/>
            </w:pPr>
            <w:r w:rsidRPr="00575446">
              <w:t>0,2055900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235B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F0D7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3C613" w14:textId="77777777" w:rsidR="00575446" w:rsidRPr="00575446" w:rsidRDefault="00575446" w:rsidP="00575446">
            <w:pPr>
              <w:pStyle w:val="a4"/>
            </w:pPr>
            <w:r w:rsidRPr="00575446">
              <w:t>0,0007193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2BAD1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79E54CD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DD9E0" w14:textId="77777777" w:rsidR="00575446" w:rsidRPr="00575446" w:rsidRDefault="00575446" w:rsidP="00575446">
            <w:pPr>
              <w:pStyle w:val="a4"/>
            </w:pPr>
            <w:r w:rsidRPr="00575446">
              <w:t>Уз.123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C3FC3" w14:textId="77777777" w:rsidR="00575446" w:rsidRPr="00575446" w:rsidRDefault="00575446" w:rsidP="00575446">
            <w:pPr>
              <w:pStyle w:val="a4"/>
            </w:pPr>
            <w:r w:rsidRPr="00575446">
              <w:t>улица Матросова, 42/1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17106D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E17B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409389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8B042" w14:textId="77777777" w:rsidR="00575446" w:rsidRPr="00575446" w:rsidRDefault="00575446" w:rsidP="00575446">
            <w:pPr>
              <w:pStyle w:val="a4"/>
            </w:pPr>
            <w:r w:rsidRPr="00575446">
              <w:t>0,2055900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EA46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4CCE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534C0" w14:textId="77777777" w:rsidR="00575446" w:rsidRPr="00575446" w:rsidRDefault="00575446" w:rsidP="00575446">
            <w:pPr>
              <w:pStyle w:val="a4"/>
            </w:pPr>
            <w:r w:rsidRPr="00575446">
              <w:t>0,0007193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E56F23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7E4DB30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16D47" w14:textId="77777777" w:rsidR="00575446" w:rsidRPr="00575446" w:rsidRDefault="00575446" w:rsidP="00575446">
            <w:pPr>
              <w:pStyle w:val="a4"/>
            </w:pPr>
            <w:r w:rsidRPr="00575446">
              <w:t>Уз.90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A3E31" w14:textId="77777777" w:rsidR="00575446" w:rsidRPr="00575446" w:rsidRDefault="00575446" w:rsidP="00575446">
            <w:pPr>
              <w:pStyle w:val="a4"/>
            </w:pPr>
            <w:r w:rsidRPr="00575446">
              <w:t>Уз.185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0D250" w14:textId="77777777" w:rsidR="00575446" w:rsidRPr="00575446" w:rsidRDefault="00575446" w:rsidP="00575446">
            <w:pPr>
              <w:pStyle w:val="a4"/>
            </w:pPr>
            <w:r w:rsidRPr="00575446">
              <w:t>71,00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13235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011DD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7A39BA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58A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A812EF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B1CFC" w14:textId="77777777" w:rsidR="00575446" w:rsidRPr="00575446" w:rsidRDefault="00575446" w:rsidP="00575446">
            <w:pPr>
              <w:pStyle w:val="a4"/>
            </w:pPr>
            <w:r w:rsidRPr="00575446">
              <w:t>0,1911633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C3D84D" w14:textId="77777777" w:rsidR="00575446" w:rsidRPr="00575446" w:rsidRDefault="00575446" w:rsidP="00575446">
            <w:pPr>
              <w:pStyle w:val="a4"/>
            </w:pPr>
            <w:r w:rsidRPr="00575446">
              <w:t>0,0000217</w:t>
            </w:r>
          </w:p>
        </w:tc>
      </w:tr>
      <w:tr w:rsidR="00575446" w:rsidRPr="00575446" w14:paraId="51D1D4C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AD297" w14:textId="77777777" w:rsidR="00575446" w:rsidRPr="00575446" w:rsidRDefault="00575446" w:rsidP="00575446">
            <w:pPr>
              <w:pStyle w:val="a4"/>
            </w:pPr>
            <w:r w:rsidRPr="00575446">
              <w:t>Уз.124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DAED1" w14:textId="77777777" w:rsidR="00575446" w:rsidRPr="00575446" w:rsidRDefault="00575446" w:rsidP="00575446">
            <w:pPr>
              <w:pStyle w:val="a4"/>
            </w:pPr>
            <w:r w:rsidRPr="00575446">
              <w:t>ул. Северная. 44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8581A" w14:textId="77777777" w:rsidR="00575446" w:rsidRPr="00575446" w:rsidRDefault="00575446" w:rsidP="00575446">
            <w:pPr>
              <w:pStyle w:val="a4"/>
            </w:pPr>
            <w:r w:rsidRPr="00575446">
              <w:t>56,60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89E8F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7A7DE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FDA46" w14:textId="77777777" w:rsidR="00575446" w:rsidRPr="00575446" w:rsidRDefault="00575446" w:rsidP="00575446">
            <w:pPr>
              <w:pStyle w:val="a4"/>
            </w:pPr>
            <w:r w:rsidRPr="00575446">
              <w:t>0,1766790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5751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AB087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A30077" w14:textId="77777777" w:rsidR="00575446" w:rsidRPr="00575446" w:rsidRDefault="00575446" w:rsidP="00575446">
            <w:pPr>
              <w:pStyle w:val="a4"/>
            </w:pPr>
            <w:r w:rsidRPr="00575446">
              <w:t>0,0031555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58B68" w14:textId="77777777" w:rsidR="00575446" w:rsidRPr="00575446" w:rsidRDefault="00575446" w:rsidP="00575446">
            <w:pPr>
              <w:pStyle w:val="a4"/>
            </w:pPr>
            <w:r w:rsidRPr="00575446">
              <w:t>0,0000047</w:t>
            </w:r>
          </w:p>
        </w:tc>
      </w:tr>
      <w:tr w:rsidR="00575446" w:rsidRPr="00575446" w14:paraId="3BC1B1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DC680C" w14:textId="77777777" w:rsidR="00575446" w:rsidRPr="00575446" w:rsidRDefault="00575446" w:rsidP="00575446">
            <w:pPr>
              <w:pStyle w:val="a4"/>
            </w:pPr>
            <w:r w:rsidRPr="00575446">
              <w:t>Уз.124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909670" w14:textId="77777777" w:rsidR="00575446" w:rsidRPr="00575446" w:rsidRDefault="00575446" w:rsidP="00575446">
            <w:pPr>
              <w:pStyle w:val="a4"/>
            </w:pPr>
            <w:r w:rsidRPr="00575446">
              <w:t>Уз.125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806C1" w14:textId="77777777" w:rsidR="00575446" w:rsidRPr="00575446" w:rsidRDefault="00575446" w:rsidP="00575446">
            <w:pPr>
              <w:pStyle w:val="a4"/>
            </w:pPr>
            <w:r w:rsidRPr="00575446">
              <w:t>17,01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7D935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4777B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8907E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BD55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5355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C1B74" w14:textId="77777777" w:rsidR="00575446" w:rsidRPr="00575446" w:rsidRDefault="00575446" w:rsidP="00575446">
            <w:pPr>
              <w:pStyle w:val="a4"/>
            </w:pPr>
            <w:r w:rsidRPr="00575446">
              <w:t>0,1864422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B60A9B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05D2BA5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3697F" w14:textId="77777777" w:rsidR="00575446" w:rsidRPr="00575446" w:rsidRDefault="00575446" w:rsidP="00575446">
            <w:pPr>
              <w:pStyle w:val="a4"/>
            </w:pPr>
            <w:r w:rsidRPr="00575446">
              <w:t>Уз.125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B2F97D" w14:textId="77777777" w:rsidR="00575446" w:rsidRPr="00575446" w:rsidRDefault="00575446" w:rsidP="00575446">
            <w:pPr>
              <w:pStyle w:val="a4"/>
            </w:pPr>
            <w:r w:rsidRPr="00575446">
              <w:t>Уз.398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1A0DC5" w14:textId="77777777" w:rsidR="00575446" w:rsidRPr="00575446" w:rsidRDefault="00575446" w:rsidP="00575446">
            <w:pPr>
              <w:pStyle w:val="a4"/>
            </w:pPr>
            <w:r w:rsidRPr="00575446">
              <w:t>20,70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F24D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54A0F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70841" w14:textId="77777777" w:rsidR="00575446" w:rsidRPr="00575446" w:rsidRDefault="00575446" w:rsidP="00575446">
            <w:pPr>
              <w:pStyle w:val="a4"/>
            </w:pPr>
            <w:r w:rsidRPr="00575446">
              <w:t>0,1405550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84612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10B0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6232AA" w14:textId="77777777" w:rsidR="00575446" w:rsidRPr="00575446" w:rsidRDefault="00575446" w:rsidP="00575446">
            <w:pPr>
              <w:pStyle w:val="a4"/>
            </w:pPr>
            <w:r w:rsidRPr="00575446">
              <w:t>0,0014991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E731B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22ADCC1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43650" w14:textId="77777777" w:rsidR="00575446" w:rsidRPr="00575446" w:rsidRDefault="00575446" w:rsidP="00575446">
            <w:pPr>
              <w:pStyle w:val="a4"/>
            </w:pPr>
            <w:r w:rsidRPr="00575446">
              <w:t>Уз.125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E45B33" w14:textId="77777777" w:rsidR="00575446" w:rsidRPr="00575446" w:rsidRDefault="00575446" w:rsidP="00575446">
            <w:pPr>
              <w:pStyle w:val="a4"/>
            </w:pPr>
            <w:r w:rsidRPr="00575446">
              <w:t>Уз.126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8B9FF2" w14:textId="77777777" w:rsidR="00575446" w:rsidRPr="00575446" w:rsidRDefault="00575446" w:rsidP="00575446">
            <w:pPr>
              <w:pStyle w:val="a4"/>
            </w:pPr>
            <w:r w:rsidRPr="00575446">
              <w:t>79,00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40F22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456DE2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954B79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D28A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DD514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343981" w14:textId="77777777" w:rsidR="00575446" w:rsidRPr="00575446" w:rsidRDefault="00575446" w:rsidP="00575446">
            <w:pPr>
              <w:pStyle w:val="a4"/>
            </w:pPr>
            <w:r w:rsidRPr="00575446">
              <w:t>0,1849431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EF084" w14:textId="77777777" w:rsidR="00575446" w:rsidRPr="00575446" w:rsidRDefault="00575446" w:rsidP="00575446">
            <w:pPr>
              <w:pStyle w:val="a4"/>
            </w:pPr>
            <w:r w:rsidRPr="00575446">
              <w:t>0,0000241</w:t>
            </w:r>
          </w:p>
        </w:tc>
      </w:tr>
      <w:tr w:rsidR="00575446" w:rsidRPr="00575446" w14:paraId="3ADEF25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BB440" w14:textId="77777777" w:rsidR="00575446" w:rsidRPr="00575446" w:rsidRDefault="00575446" w:rsidP="00575446">
            <w:pPr>
              <w:pStyle w:val="a4"/>
            </w:pPr>
            <w:r w:rsidRPr="00575446">
              <w:t>Уз.126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BEB492" w14:textId="77777777" w:rsidR="00575446" w:rsidRPr="00575446" w:rsidRDefault="00575446" w:rsidP="00575446">
            <w:pPr>
              <w:pStyle w:val="a4"/>
            </w:pPr>
            <w:r w:rsidRPr="00575446">
              <w:t>Уз.321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221D28" w14:textId="77777777" w:rsidR="00575446" w:rsidRPr="00575446" w:rsidRDefault="00575446" w:rsidP="00575446">
            <w:pPr>
              <w:pStyle w:val="a4"/>
            </w:pPr>
            <w:r w:rsidRPr="00575446">
              <w:t>4,94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55DE4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AFA13C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9577C" w14:textId="77777777" w:rsidR="00575446" w:rsidRPr="00575446" w:rsidRDefault="00575446" w:rsidP="00575446">
            <w:pPr>
              <w:pStyle w:val="a4"/>
            </w:pPr>
            <w:r w:rsidRPr="00575446">
              <w:t>0,1765510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DFDF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50FB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8227E" w14:textId="77777777" w:rsidR="00575446" w:rsidRPr="00575446" w:rsidRDefault="00575446" w:rsidP="00575446">
            <w:pPr>
              <w:pStyle w:val="a4"/>
            </w:pPr>
            <w:r w:rsidRPr="00575446">
              <w:t>0,0033570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FF4CC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7AEC132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44209" w14:textId="77777777" w:rsidR="00575446" w:rsidRPr="00575446" w:rsidRDefault="00575446" w:rsidP="00575446">
            <w:pPr>
              <w:pStyle w:val="a4"/>
            </w:pPr>
            <w:r w:rsidRPr="00575446">
              <w:t>Уз.126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6616DB" w14:textId="77777777" w:rsidR="00575446" w:rsidRPr="00575446" w:rsidRDefault="00575446" w:rsidP="00575446">
            <w:pPr>
              <w:pStyle w:val="a4"/>
            </w:pPr>
            <w:r w:rsidRPr="00575446">
              <w:t>Уз.322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7A341" w14:textId="77777777" w:rsidR="00575446" w:rsidRPr="00575446" w:rsidRDefault="00575446" w:rsidP="00575446">
            <w:pPr>
              <w:pStyle w:val="a4"/>
            </w:pPr>
            <w:r w:rsidRPr="00575446">
              <w:t>3,92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ECA54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4F0EE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CB8A0B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B889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33C2F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CCAF0A" w14:textId="77777777" w:rsidR="00575446" w:rsidRPr="00575446" w:rsidRDefault="00575446" w:rsidP="00575446">
            <w:pPr>
              <w:pStyle w:val="a4"/>
            </w:pPr>
            <w:r w:rsidRPr="00575446">
              <w:t>0,1814519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63FCF5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796BD94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A88CD3" w14:textId="77777777" w:rsidR="00575446" w:rsidRPr="00575446" w:rsidRDefault="00575446" w:rsidP="00575446">
            <w:pPr>
              <w:pStyle w:val="a4"/>
            </w:pPr>
            <w:r w:rsidRPr="00575446">
              <w:t>Уз.127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2F4EA5" w14:textId="77777777" w:rsidR="00575446" w:rsidRPr="00575446" w:rsidRDefault="00575446" w:rsidP="00575446">
            <w:pPr>
              <w:pStyle w:val="a4"/>
            </w:pPr>
            <w:r w:rsidRPr="00575446">
              <w:t>Северная улица, 46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90188" w14:textId="77777777" w:rsidR="00575446" w:rsidRPr="00575446" w:rsidRDefault="00575446" w:rsidP="00575446">
            <w:pPr>
              <w:pStyle w:val="a4"/>
            </w:pPr>
            <w:r w:rsidRPr="00575446">
              <w:t>28,80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ECA655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5E253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83CA8" w14:textId="77777777" w:rsidR="00575446" w:rsidRPr="00575446" w:rsidRDefault="00575446" w:rsidP="00575446">
            <w:pPr>
              <w:pStyle w:val="a4"/>
            </w:pPr>
            <w:r w:rsidRPr="00575446">
              <w:t>0,1602170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FBBCD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86CB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BF251C" w14:textId="77777777" w:rsidR="00575446" w:rsidRPr="00575446" w:rsidRDefault="00575446" w:rsidP="00575446">
            <w:pPr>
              <w:pStyle w:val="a4"/>
            </w:pPr>
            <w:r w:rsidRPr="00575446">
              <w:t>0,0103490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FF7658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17D0A1B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B1AF6" w14:textId="77777777" w:rsidR="00575446" w:rsidRPr="00575446" w:rsidRDefault="00575446" w:rsidP="00575446">
            <w:pPr>
              <w:pStyle w:val="a4"/>
            </w:pPr>
            <w:r w:rsidRPr="00575446">
              <w:t>Уз.127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C6229D" w14:textId="77777777" w:rsidR="00575446" w:rsidRPr="00575446" w:rsidRDefault="00575446" w:rsidP="00575446">
            <w:pPr>
              <w:pStyle w:val="a4"/>
            </w:pPr>
            <w:r w:rsidRPr="00575446">
              <w:t>Уз.128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AB34E" w14:textId="77777777" w:rsidR="00575446" w:rsidRPr="00575446" w:rsidRDefault="00575446" w:rsidP="00575446">
            <w:pPr>
              <w:pStyle w:val="a4"/>
            </w:pPr>
            <w:r w:rsidRPr="00575446">
              <w:t>4,75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2DA21B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B0DFCB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63D7F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F207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F10D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057885" w14:textId="77777777" w:rsidR="00575446" w:rsidRPr="00575446" w:rsidRDefault="00575446" w:rsidP="00575446">
            <w:pPr>
              <w:pStyle w:val="a4"/>
            </w:pPr>
            <w:r w:rsidRPr="00575446">
              <w:t>0,1598375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ED688B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0DB78F6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D8E82F" w14:textId="77777777" w:rsidR="00575446" w:rsidRPr="00575446" w:rsidRDefault="00575446" w:rsidP="00575446">
            <w:pPr>
              <w:pStyle w:val="a4"/>
            </w:pPr>
            <w:r w:rsidRPr="00575446">
              <w:t>Уз.128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5032D5" w14:textId="77777777" w:rsidR="00575446" w:rsidRPr="00575446" w:rsidRDefault="00575446" w:rsidP="00575446">
            <w:pPr>
              <w:pStyle w:val="a4"/>
            </w:pPr>
            <w:r w:rsidRPr="00575446">
              <w:t>Уз.404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BAF477" w14:textId="77777777" w:rsidR="00575446" w:rsidRPr="00575446" w:rsidRDefault="00575446" w:rsidP="00575446">
            <w:pPr>
              <w:pStyle w:val="a4"/>
            </w:pPr>
            <w:r w:rsidRPr="00575446">
              <w:t>6,03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13FF6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3FAC31" w14:textId="77777777" w:rsidR="00575446" w:rsidRPr="00575446" w:rsidRDefault="00575446" w:rsidP="00575446">
            <w:pPr>
              <w:pStyle w:val="a4"/>
            </w:pPr>
            <w:r w:rsidRPr="00575446">
              <w:t>12,67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D95F6" w14:textId="77777777" w:rsidR="00575446" w:rsidRPr="00575446" w:rsidRDefault="00575446" w:rsidP="00575446">
            <w:pPr>
              <w:pStyle w:val="a4"/>
            </w:pPr>
            <w:r w:rsidRPr="00575446">
              <w:t>0,0789430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2EE71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65413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82BFBA" w14:textId="77777777" w:rsidR="00575446" w:rsidRPr="00575446" w:rsidRDefault="00575446" w:rsidP="00575446">
            <w:pPr>
              <w:pStyle w:val="a4"/>
            </w:pPr>
            <w:r w:rsidRPr="00575446">
              <w:t>0,0251217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0234FD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3CC0A9C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50C74" w14:textId="77777777" w:rsidR="00575446" w:rsidRPr="00575446" w:rsidRDefault="00575446" w:rsidP="00575446">
            <w:pPr>
              <w:pStyle w:val="a4"/>
            </w:pPr>
            <w:r w:rsidRPr="00575446">
              <w:t>Уз.129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B9429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FB074" w14:textId="77777777" w:rsidR="00575446" w:rsidRPr="00575446" w:rsidRDefault="00575446" w:rsidP="00575446">
            <w:pPr>
              <w:pStyle w:val="a4"/>
            </w:pPr>
            <w:r w:rsidRPr="00575446">
              <w:t>10,50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11787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05129" w14:textId="77777777" w:rsidR="00575446" w:rsidRPr="00575446" w:rsidRDefault="00575446" w:rsidP="00575446">
            <w:pPr>
              <w:pStyle w:val="a4"/>
            </w:pPr>
            <w:r w:rsidRPr="00575446">
              <w:t>6,25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7677CD" w14:textId="77777777" w:rsidR="00575446" w:rsidRPr="00575446" w:rsidRDefault="00575446" w:rsidP="00575446">
            <w:pPr>
              <w:pStyle w:val="a4"/>
            </w:pPr>
            <w:r w:rsidRPr="00575446">
              <w:t>0,1600770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DEA82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587E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AA712" w14:textId="77777777" w:rsidR="00575446" w:rsidRPr="00575446" w:rsidRDefault="00575446" w:rsidP="00575446">
            <w:pPr>
              <w:pStyle w:val="a4"/>
            </w:pPr>
            <w:r w:rsidRPr="00575446">
              <w:t>0,0067138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081954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45A514F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DC6E1" w14:textId="77777777" w:rsidR="00575446" w:rsidRPr="00575446" w:rsidRDefault="00575446" w:rsidP="00575446">
            <w:pPr>
              <w:pStyle w:val="a4"/>
            </w:pPr>
            <w:r w:rsidRPr="00575446">
              <w:t>Уз.322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3772F" w14:textId="77777777" w:rsidR="00575446" w:rsidRPr="00575446" w:rsidRDefault="00575446" w:rsidP="00575446">
            <w:pPr>
              <w:pStyle w:val="a4"/>
            </w:pPr>
            <w:r w:rsidRPr="00575446">
              <w:t>ул. Северная, 50 СОШ №1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030EC" w14:textId="77777777" w:rsidR="00575446" w:rsidRPr="00575446" w:rsidRDefault="00575446" w:rsidP="00575446">
            <w:pPr>
              <w:pStyle w:val="a4"/>
            </w:pPr>
            <w:r w:rsidRPr="00575446">
              <w:t>33,00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61A85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342C8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A5C932" w14:textId="77777777" w:rsidR="00575446" w:rsidRPr="00575446" w:rsidRDefault="00575446" w:rsidP="00575446">
            <w:pPr>
              <w:pStyle w:val="a4"/>
            </w:pPr>
            <w:r w:rsidRPr="00575446">
              <w:t>0,1406470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247B7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2AC8D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268FA" w14:textId="77777777" w:rsidR="00575446" w:rsidRPr="00575446" w:rsidRDefault="00575446" w:rsidP="00575446">
            <w:pPr>
              <w:pStyle w:val="a4"/>
            </w:pPr>
            <w:r w:rsidRPr="00575446">
              <w:t>0,0112653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420ACD" w14:textId="77777777" w:rsidR="00575446" w:rsidRPr="00575446" w:rsidRDefault="00575446" w:rsidP="00575446">
            <w:pPr>
              <w:pStyle w:val="a4"/>
            </w:pPr>
            <w:r w:rsidRPr="00575446">
              <w:t>0,0000034</w:t>
            </w:r>
          </w:p>
        </w:tc>
      </w:tr>
      <w:tr w:rsidR="00575446" w:rsidRPr="00575446" w14:paraId="0C17763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2328CA" w14:textId="77777777" w:rsidR="00575446" w:rsidRPr="00575446" w:rsidRDefault="00575446" w:rsidP="00575446">
            <w:pPr>
              <w:pStyle w:val="a4"/>
            </w:pPr>
            <w:r w:rsidRPr="00575446">
              <w:t>Уз.129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E0C965" w14:textId="77777777" w:rsidR="00575446" w:rsidRPr="00575446" w:rsidRDefault="00575446" w:rsidP="00575446">
            <w:pPr>
              <w:pStyle w:val="a4"/>
            </w:pPr>
            <w:r w:rsidRPr="00575446">
              <w:t>Уз.137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ACC68" w14:textId="77777777" w:rsidR="00575446" w:rsidRPr="00575446" w:rsidRDefault="00575446" w:rsidP="00575446">
            <w:pPr>
              <w:pStyle w:val="a4"/>
            </w:pPr>
            <w:r w:rsidRPr="00575446">
              <w:t>35,00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A08BC5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1EE42D" w14:textId="77777777" w:rsidR="00575446" w:rsidRPr="00575446" w:rsidRDefault="00575446" w:rsidP="00575446">
            <w:pPr>
              <w:pStyle w:val="a4"/>
            </w:pPr>
            <w:r w:rsidRPr="00575446">
              <w:t>12,67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4637F" w14:textId="77777777" w:rsidR="00575446" w:rsidRPr="00575446" w:rsidRDefault="00575446" w:rsidP="00575446">
            <w:pPr>
              <w:pStyle w:val="a4"/>
            </w:pPr>
            <w:r w:rsidRPr="00575446">
              <w:t>0,0789430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09CE1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34F33F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48118" w14:textId="77777777" w:rsidR="00575446" w:rsidRPr="00575446" w:rsidRDefault="00575446" w:rsidP="00575446">
            <w:pPr>
              <w:pStyle w:val="a4"/>
            </w:pPr>
            <w:r w:rsidRPr="00575446">
              <w:t>0,0162467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93AF3" w14:textId="77777777" w:rsidR="00575446" w:rsidRPr="00575446" w:rsidRDefault="00575446" w:rsidP="00575446">
            <w:pPr>
              <w:pStyle w:val="a4"/>
            </w:pPr>
            <w:r w:rsidRPr="00575446">
              <w:t>0,0000065</w:t>
            </w:r>
          </w:p>
        </w:tc>
      </w:tr>
      <w:tr w:rsidR="00575446" w:rsidRPr="00575446" w14:paraId="50A18BD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DD74A" w14:textId="77777777" w:rsidR="00575446" w:rsidRPr="00575446" w:rsidRDefault="00575446" w:rsidP="00575446">
            <w:pPr>
              <w:pStyle w:val="a4"/>
            </w:pPr>
            <w:r w:rsidRPr="00575446">
              <w:t>Уз.130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D93981" w14:textId="77777777" w:rsidR="00575446" w:rsidRPr="00575446" w:rsidRDefault="00575446" w:rsidP="00575446">
            <w:pPr>
              <w:pStyle w:val="a4"/>
            </w:pPr>
            <w:r w:rsidRPr="00575446">
              <w:t>Уз.325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FDB03" w14:textId="77777777" w:rsidR="00575446" w:rsidRPr="00575446" w:rsidRDefault="00575446" w:rsidP="00575446">
            <w:pPr>
              <w:pStyle w:val="a4"/>
            </w:pPr>
            <w:r w:rsidRPr="00575446">
              <w:t>7,30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1D11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BE3DE3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8F699" w14:textId="77777777" w:rsidR="00575446" w:rsidRPr="00575446" w:rsidRDefault="00575446" w:rsidP="00575446">
            <w:pPr>
              <w:pStyle w:val="a4"/>
            </w:pPr>
            <w:r w:rsidRPr="00575446">
              <w:t>0,2054830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909D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FBA17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F730E" w14:textId="77777777" w:rsidR="00575446" w:rsidRPr="00575446" w:rsidRDefault="00575446" w:rsidP="00575446">
            <w:pPr>
              <w:pStyle w:val="a4"/>
            </w:pPr>
            <w:r w:rsidRPr="00575446">
              <w:t>0,0006167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9DCBD5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659FFCF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7F5CD3" w14:textId="77777777" w:rsidR="00575446" w:rsidRPr="00575446" w:rsidRDefault="00575446" w:rsidP="00575446">
            <w:pPr>
              <w:pStyle w:val="a4"/>
            </w:pPr>
            <w:r w:rsidRPr="00575446">
              <w:t>Уз.130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8E5B2" w14:textId="77777777" w:rsidR="00575446" w:rsidRPr="00575446" w:rsidRDefault="00575446" w:rsidP="00575446">
            <w:pPr>
              <w:pStyle w:val="a4"/>
            </w:pPr>
            <w:r w:rsidRPr="00575446">
              <w:t>Уз.131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308561" w14:textId="77777777" w:rsidR="00575446" w:rsidRPr="00575446" w:rsidRDefault="00575446" w:rsidP="00575446">
            <w:pPr>
              <w:pStyle w:val="a4"/>
            </w:pPr>
            <w:r w:rsidRPr="00575446">
              <w:t>51,00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79980D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B2550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63188D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18C5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12159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91AF8" w14:textId="77777777" w:rsidR="00575446" w:rsidRPr="00575446" w:rsidRDefault="00575446" w:rsidP="00575446">
            <w:pPr>
              <w:pStyle w:val="a4"/>
            </w:pPr>
            <w:r w:rsidRPr="00575446">
              <w:t>0,0097985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9C4215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2CB3A4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B95C30" w14:textId="77777777" w:rsidR="00575446" w:rsidRPr="00575446" w:rsidRDefault="00575446" w:rsidP="00575446">
            <w:pPr>
              <w:pStyle w:val="a4"/>
            </w:pPr>
            <w:r w:rsidRPr="00575446">
              <w:t>Уз.131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274F3" w14:textId="77777777" w:rsidR="00575446" w:rsidRPr="00575446" w:rsidRDefault="00575446" w:rsidP="00575446">
            <w:pPr>
              <w:pStyle w:val="a4"/>
            </w:pPr>
            <w:r w:rsidRPr="00575446">
              <w:t>ул. Комсомольская. 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1D947A" w14:textId="77777777" w:rsidR="00575446" w:rsidRPr="00575446" w:rsidRDefault="00575446" w:rsidP="00575446">
            <w:pPr>
              <w:pStyle w:val="a4"/>
            </w:pPr>
            <w:r w:rsidRPr="00575446">
              <w:t>23,00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D5CC1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33192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1961D" w14:textId="77777777" w:rsidR="00575446" w:rsidRPr="00575446" w:rsidRDefault="00575446" w:rsidP="00575446">
            <w:pPr>
              <w:pStyle w:val="a4"/>
            </w:pPr>
            <w:r w:rsidRPr="00575446">
              <w:t>0,2055990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38BBD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8AF0C3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433186" w14:textId="77777777" w:rsidR="00575446" w:rsidRPr="00575446" w:rsidRDefault="00575446" w:rsidP="00575446">
            <w:pPr>
              <w:pStyle w:val="a4"/>
            </w:pPr>
            <w:r w:rsidRPr="00575446">
              <w:t>0,0008575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F9C7F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183C826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BBA92" w14:textId="77777777" w:rsidR="00575446" w:rsidRPr="00575446" w:rsidRDefault="00575446" w:rsidP="00575446">
            <w:pPr>
              <w:pStyle w:val="a4"/>
            </w:pPr>
            <w:r w:rsidRPr="00575446">
              <w:t>Уз.131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11940" w14:textId="77777777" w:rsidR="00575446" w:rsidRPr="00575446" w:rsidRDefault="00575446" w:rsidP="00575446">
            <w:pPr>
              <w:pStyle w:val="a4"/>
            </w:pPr>
            <w:r w:rsidRPr="00575446">
              <w:t>Уз.132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29E85" w14:textId="77777777" w:rsidR="00575446" w:rsidRPr="00575446" w:rsidRDefault="00575446" w:rsidP="00575446">
            <w:pPr>
              <w:pStyle w:val="a4"/>
            </w:pPr>
            <w:r w:rsidRPr="00575446">
              <w:t>7,74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81ED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52096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FF095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D790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8761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6BF1F" w14:textId="77777777" w:rsidR="00575446" w:rsidRPr="00575446" w:rsidRDefault="00575446" w:rsidP="00575446">
            <w:pPr>
              <w:pStyle w:val="a4"/>
            </w:pPr>
            <w:r w:rsidRPr="00575446">
              <w:t>0,0089411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EEAA4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65E2AF6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26CD2" w14:textId="77777777" w:rsidR="00575446" w:rsidRPr="00575446" w:rsidRDefault="00575446" w:rsidP="00575446">
            <w:pPr>
              <w:pStyle w:val="a4"/>
            </w:pPr>
            <w:r w:rsidRPr="00575446">
              <w:t>Уз.132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5AD3A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18/1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343FE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542A6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EBCE65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9C0D8" w14:textId="77777777" w:rsidR="00575446" w:rsidRPr="00575446" w:rsidRDefault="00575446" w:rsidP="00575446">
            <w:pPr>
              <w:pStyle w:val="a4"/>
            </w:pPr>
            <w:r w:rsidRPr="00575446">
              <w:t>0,2055210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81B9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7A39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C6826" w14:textId="77777777" w:rsidR="00575446" w:rsidRPr="00575446" w:rsidRDefault="00575446" w:rsidP="00575446">
            <w:pPr>
              <w:pStyle w:val="a4"/>
            </w:pPr>
            <w:r w:rsidRPr="00575446">
              <w:t>0,0009592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4306D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2156F6F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FA1D0" w14:textId="77777777" w:rsidR="00575446" w:rsidRPr="00575446" w:rsidRDefault="00575446" w:rsidP="00575446">
            <w:pPr>
              <w:pStyle w:val="a4"/>
            </w:pPr>
            <w:r w:rsidRPr="00575446">
              <w:t>Уз.132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F8687" w14:textId="77777777" w:rsidR="00575446" w:rsidRPr="00575446" w:rsidRDefault="00575446" w:rsidP="00575446">
            <w:pPr>
              <w:pStyle w:val="a4"/>
            </w:pPr>
            <w:r w:rsidRPr="00575446">
              <w:t>Уз.326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893FA" w14:textId="77777777" w:rsidR="00575446" w:rsidRPr="00575446" w:rsidRDefault="00575446" w:rsidP="00575446">
            <w:pPr>
              <w:pStyle w:val="a4"/>
            </w:pPr>
            <w:r w:rsidRPr="00575446">
              <w:t>3,40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1BABC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757AC4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37B15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5B23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2BCC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1CFA1" w14:textId="77777777" w:rsidR="00575446" w:rsidRPr="00575446" w:rsidRDefault="00575446" w:rsidP="00575446">
            <w:pPr>
              <w:pStyle w:val="a4"/>
            </w:pPr>
            <w:r w:rsidRPr="00575446">
              <w:t>0,0079819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270E2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707C587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E1550" w14:textId="77777777" w:rsidR="00575446" w:rsidRPr="00575446" w:rsidRDefault="00575446" w:rsidP="00575446">
            <w:pPr>
              <w:pStyle w:val="a4"/>
            </w:pPr>
            <w:r w:rsidRPr="00575446">
              <w:t>Уз.133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9469E3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F22C6" w14:textId="77777777" w:rsidR="00575446" w:rsidRPr="00575446" w:rsidRDefault="00575446" w:rsidP="00575446">
            <w:pPr>
              <w:pStyle w:val="a4"/>
            </w:pPr>
            <w:r w:rsidRPr="00575446">
              <w:t>23,00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D5E2C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95511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13B2D" w14:textId="77777777" w:rsidR="00575446" w:rsidRPr="00575446" w:rsidRDefault="00575446" w:rsidP="00575446">
            <w:pPr>
              <w:pStyle w:val="a4"/>
            </w:pPr>
            <w:r w:rsidRPr="00575446">
              <w:t>0,2055990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80A9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39E84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13EA5" w14:textId="77777777" w:rsidR="00575446" w:rsidRPr="00575446" w:rsidRDefault="00575446" w:rsidP="00575446">
            <w:pPr>
              <w:pStyle w:val="a4"/>
            </w:pPr>
            <w:r w:rsidRPr="00575446">
              <w:t>0,0022003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CF8AA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1B1AB0B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B9F3B" w14:textId="77777777" w:rsidR="00575446" w:rsidRPr="00575446" w:rsidRDefault="00575446" w:rsidP="00575446">
            <w:pPr>
              <w:pStyle w:val="a4"/>
            </w:pPr>
            <w:r w:rsidRPr="00575446">
              <w:t>Уз.133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882F5" w14:textId="77777777" w:rsidR="00575446" w:rsidRPr="00575446" w:rsidRDefault="00575446" w:rsidP="00575446">
            <w:pPr>
              <w:pStyle w:val="a4"/>
            </w:pPr>
            <w:r w:rsidRPr="00575446">
              <w:t>Уз.327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C4D9D4" w14:textId="77777777" w:rsidR="00575446" w:rsidRPr="00575446" w:rsidRDefault="00575446" w:rsidP="00575446">
            <w:pPr>
              <w:pStyle w:val="a4"/>
            </w:pPr>
            <w:r w:rsidRPr="00575446">
              <w:t>15,89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E5785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46E279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B0469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9522C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644F8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4D1949" w14:textId="77777777" w:rsidR="00575446" w:rsidRPr="00575446" w:rsidRDefault="00575446" w:rsidP="00575446">
            <w:pPr>
              <w:pStyle w:val="a4"/>
            </w:pPr>
            <w:r w:rsidRPr="00575446">
              <w:t>0,0054575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CFD492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0972C3E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FA47DA" w14:textId="77777777" w:rsidR="00575446" w:rsidRPr="00575446" w:rsidRDefault="00575446" w:rsidP="00575446">
            <w:pPr>
              <w:pStyle w:val="a4"/>
            </w:pPr>
            <w:r w:rsidRPr="00575446">
              <w:t>Уз.134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35B33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EE87AC" w14:textId="77777777" w:rsidR="00575446" w:rsidRPr="00575446" w:rsidRDefault="00575446" w:rsidP="00575446">
            <w:pPr>
              <w:pStyle w:val="a4"/>
            </w:pPr>
            <w:r w:rsidRPr="00575446">
              <w:t>22,00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D7AAA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BA81FE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99F07" w14:textId="77777777" w:rsidR="00575446" w:rsidRPr="00575446" w:rsidRDefault="00575446" w:rsidP="00575446">
            <w:pPr>
              <w:pStyle w:val="a4"/>
            </w:pPr>
            <w:r w:rsidRPr="00575446">
              <w:t>0,2055920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F69A6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8E002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A82AB0" w14:textId="77777777" w:rsidR="00575446" w:rsidRPr="00575446" w:rsidRDefault="00575446" w:rsidP="00575446">
            <w:pPr>
              <w:pStyle w:val="a4"/>
            </w:pPr>
            <w:r w:rsidRPr="00575446">
              <w:t>0,0011222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A71F7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1C3382A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27772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D13ED" w14:textId="77777777" w:rsidR="00575446" w:rsidRPr="00575446" w:rsidRDefault="00575446" w:rsidP="00575446">
            <w:pPr>
              <w:pStyle w:val="a4"/>
            </w:pPr>
            <w:r w:rsidRPr="00575446">
              <w:t>Уз.135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3237D3" w14:textId="77777777" w:rsidR="00575446" w:rsidRPr="00575446" w:rsidRDefault="00575446" w:rsidP="00575446">
            <w:pPr>
              <w:pStyle w:val="a4"/>
            </w:pPr>
            <w:r w:rsidRPr="00575446">
              <w:t>23,50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4737F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1F7A73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940CF" w14:textId="77777777" w:rsidR="00575446" w:rsidRPr="00575446" w:rsidRDefault="00575446" w:rsidP="00575446">
            <w:pPr>
              <w:pStyle w:val="a4"/>
            </w:pPr>
            <w:r w:rsidRPr="00575446">
              <w:t>0,1601770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804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30C2D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B0653E" w14:textId="77777777" w:rsidR="00575446" w:rsidRPr="00575446" w:rsidRDefault="00575446" w:rsidP="00575446">
            <w:pPr>
              <w:pStyle w:val="a4"/>
            </w:pPr>
            <w:r w:rsidRPr="00575446">
              <w:t>0,0022828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89D9D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3852476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29143D" w14:textId="77777777" w:rsidR="00575446" w:rsidRPr="00575446" w:rsidRDefault="00575446" w:rsidP="00575446">
            <w:pPr>
              <w:pStyle w:val="a4"/>
            </w:pPr>
            <w:r w:rsidRPr="00575446">
              <w:t>Уз.135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FA6FDA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A1FC99" w14:textId="77777777" w:rsidR="00575446" w:rsidRPr="00575446" w:rsidRDefault="00575446" w:rsidP="00575446">
            <w:pPr>
              <w:pStyle w:val="a4"/>
            </w:pPr>
            <w:r w:rsidRPr="00575446">
              <w:t>45,00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463D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56AB96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15EBA" w14:textId="77777777" w:rsidR="00575446" w:rsidRPr="00575446" w:rsidRDefault="00575446" w:rsidP="00575446">
            <w:pPr>
              <w:pStyle w:val="a4"/>
            </w:pPr>
            <w:r w:rsidRPr="00575446">
              <w:t>0,2061510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9BD91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51BAE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3BC7F" w14:textId="77777777" w:rsidR="00575446" w:rsidRPr="00575446" w:rsidRDefault="00575446" w:rsidP="00575446">
            <w:pPr>
              <w:pStyle w:val="a4"/>
            </w:pPr>
            <w:r w:rsidRPr="00575446">
              <w:t>0,0011231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434F9F" w14:textId="77777777" w:rsidR="00575446" w:rsidRPr="00575446" w:rsidRDefault="00575446" w:rsidP="00575446">
            <w:pPr>
              <w:pStyle w:val="a4"/>
            </w:pPr>
            <w:r w:rsidRPr="00575446">
              <w:t>0,0000032</w:t>
            </w:r>
          </w:p>
        </w:tc>
      </w:tr>
      <w:tr w:rsidR="00575446" w:rsidRPr="00575446" w14:paraId="3EC9DD1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AF112" w14:textId="77777777" w:rsidR="00575446" w:rsidRPr="00575446" w:rsidRDefault="00575446" w:rsidP="00575446">
            <w:pPr>
              <w:pStyle w:val="a4"/>
            </w:pPr>
            <w:r w:rsidRPr="00575446">
              <w:t>Уз.135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F1C87" w14:textId="77777777" w:rsidR="00575446" w:rsidRPr="00575446" w:rsidRDefault="00575446" w:rsidP="00575446">
            <w:pPr>
              <w:pStyle w:val="a4"/>
            </w:pPr>
            <w:r w:rsidRPr="00575446">
              <w:t>Уз.406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062A7A" w14:textId="77777777" w:rsidR="00575446" w:rsidRPr="00575446" w:rsidRDefault="00575446" w:rsidP="00575446">
            <w:pPr>
              <w:pStyle w:val="a4"/>
            </w:pPr>
            <w:r w:rsidRPr="00575446">
              <w:t>11,00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98767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4AB03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16362" w14:textId="77777777" w:rsidR="00575446" w:rsidRPr="00575446" w:rsidRDefault="00575446" w:rsidP="00575446">
            <w:pPr>
              <w:pStyle w:val="a4"/>
            </w:pPr>
            <w:r w:rsidRPr="00575446">
              <w:t>0,2061510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EEA9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7D93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549022" w14:textId="77777777" w:rsidR="00575446" w:rsidRPr="00575446" w:rsidRDefault="00575446" w:rsidP="00575446">
            <w:pPr>
              <w:pStyle w:val="a4"/>
            </w:pPr>
            <w:r w:rsidRPr="00575446">
              <w:t>0,0011596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A45F0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78ADF3C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3340C0" w14:textId="77777777" w:rsidR="00575446" w:rsidRPr="00575446" w:rsidRDefault="00575446" w:rsidP="00575446">
            <w:pPr>
              <w:pStyle w:val="a4"/>
            </w:pPr>
            <w:r w:rsidRPr="00575446">
              <w:t>Уз.128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7E297" w14:textId="77777777" w:rsidR="00575446" w:rsidRPr="00575446" w:rsidRDefault="00575446" w:rsidP="00575446">
            <w:pPr>
              <w:pStyle w:val="a4"/>
            </w:pPr>
            <w:r w:rsidRPr="00575446">
              <w:t>Уз.136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C705C" w14:textId="77777777" w:rsidR="00575446" w:rsidRPr="00575446" w:rsidRDefault="00575446" w:rsidP="00575446">
            <w:pPr>
              <w:pStyle w:val="a4"/>
            </w:pPr>
            <w:r w:rsidRPr="00575446">
              <w:t>50,50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F210F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419A8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940BD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B54C2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36740A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0E8C9C" w14:textId="77777777" w:rsidR="00575446" w:rsidRPr="00575446" w:rsidRDefault="00575446" w:rsidP="00575446">
            <w:pPr>
              <w:pStyle w:val="a4"/>
            </w:pPr>
            <w:r w:rsidRPr="00575446">
              <w:t>0,1347159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50281" w14:textId="77777777" w:rsidR="00575446" w:rsidRPr="00575446" w:rsidRDefault="00575446" w:rsidP="00575446">
            <w:pPr>
              <w:pStyle w:val="a4"/>
            </w:pPr>
            <w:r w:rsidRPr="00575446">
              <w:t>0,0000154</w:t>
            </w:r>
          </w:p>
        </w:tc>
      </w:tr>
      <w:tr w:rsidR="00575446" w:rsidRPr="00575446" w14:paraId="774F2D4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E7FEC" w14:textId="77777777" w:rsidR="00575446" w:rsidRPr="00575446" w:rsidRDefault="00575446" w:rsidP="00575446">
            <w:pPr>
              <w:pStyle w:val="a4"/>
            </w:pPr>
            <w:r w:rsidRPr="00575446">
              <w:t>Уз.137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2E5E2B" w14:textId="77777777" w:rsidR="00575446" w:rsidRPr="00575446" w:rsidRDefault="00575446" w:rsidP="00575446">
            <w:pPr>
              <w:pStyle w:val="a4"/>
            </w:pPr>
            <w:r w:rsidRPr="00575446">
              <w:t>Уз.130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F84DE" w14:textId="77777777" w:rsidR="00575446" w:rsidRPr="00575446" w:rsidRDefault="00575446" w:rsidP="00575446">
            <w:pPr>
              <w:pStyle w:val="a4"/>
            </w:pPr>
            <w:r w:rsidRPr="00575446">
              <w:t>45,00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F90C0C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4FE235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A5C76C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04E9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345804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2164C6" w14:textId="77777777" w:rsidR="00575446" w:rsidRPr="00575446" w:rsidRDefault="00575446" w:rsidP="00575446">
            <w:pPr>
              <w:pStyle w:val="a4"/>
            </w:pPr>
            <w:r w:rsidRPr="00575446">
              <w:t>0,0104152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3D92C" w14:textId="77777777" w:rsidR="00575446" w:rsidRPr="00575446" w:rsidRDefault="00575446" w:rsidP="00575446">
            <w:pPr>
              <w:pStyle w:val="a4"/>
            </w:pPr>
            <w:r w:rsidRPr="00575446">
              <w:t>0,0000046</w:t>
            </w:r>
          </w:p>
        </w:tc>
      </w:tr>
      <w:tr w:rsidR="00575446" w:rsidRPr="00575446" w14:paraId="6848844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8AA6D" w14:textId="77777777" w:rsidR="00575446" w:rsidRPr="00575446" w:rsidRDefault="00575446" w:rsidP="00575446">
            <w:pPr>
              <w:pStyle w:val="a4"/>
            </w:pPr>
            <w:r w:rsidRPr="00575446">
              <w:t>Уз.137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EE2E7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38072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738F07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42AB86" w14:textId="77777777" w:rsidR="00575446" w:rsidRPr="00575446" w:rsidRDefault="00575446" w:rsidP="00575446">
            <w:pPr>
              <w:pStyle w:val="a4"/>
            </w:pPr>
            <w:r w:rsidRPr="00575446">
              <w:t>6,25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B256C" w14:textId="77777777" w:rsidR="00575446" w:rsidRPr="00575446" w:rsidRDefault="00575446" w:rsidP="00575446">
            <w:pPr>
              <w:pStyle w:val="a4"/>
            </w:pPr>
            <w:r w:rsidRPr="00575446">
              <w:t>0,1600960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76FB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A64E6D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B57E2" w14:textId="77777777" w:rsidR="00575446" w:rsidRPr="00575446" w:rsidRDefault="00575446" w:rsidP="00575446">
            <w:pPr>
              <w:pStyle w:val="a4"/>
            </w:pPr>
            <w:r w:rsidRPr="00575446">
              <w:t>0,0058315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739FE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32B0ED6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7DB82" w14:textId="77777777" w:rsidR="00575446" w:rsidRPr="00575446" w:rsidRDefault="00575446" w:rsidP="00575446">
            <w:pPr>
              <w:pStyle w:val="a4"/>
            </w:pPr>
            <w:r w:rsidRPr="00575446">
              <w:t>Уз.136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7CCEC9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15D695" w14:textId="77777777" w:rsidR="00575446" w:rsidRPr="00575446" w:rsidRDefault="00575446" w:rsidP="00575446">
            <w:pPr>
              <w:pStyle w:val="a4"/>
            </w:pPr>
            <w:r w:rsidRPr="00575446">
              <w:t>36,50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5B24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4FE5A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3E786C" w14:textId="77777777" w:rsidR="00575446" w:rsidRPr="00575446" w:rsidRDefault="00575446" w:rsidP="00575446">
            <w:pPr>
              <w:pStyle w:val="a4"/>
            </w:pPr>
            <w:r w:rsidRPr="00575446">
              <w:t>0,2057000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9E83C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245A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675B1" w14:textId="77777777" w:rsidR="00575446" w:rsidRPr="00575446" w:rsidRDefault="00575446" w:rsidP="00575446">
            <w:pPr>
              <w:pStyle w:val="a4"/>
            </w:pPr>
            <w:r w:rsidRPr="00575446">
              <w:t>0,0011126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FDBFB9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1A4D2BB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16AE7" w14:textId="77777777" w:rsidR="00575446" w:rsidRPr="00575446" w:rsidRDefault="00575446" w:rsidP="00575446">
            <w:pPr>
              <w:pStyle w:val="a4"/>
            </w:pPr>
            <w:r w:rsidRPr="00575446">
              <w:t>Уз.136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F06DF" w14:textId="77777777" w:rsidR="00575446" w:rsidRPr="00575446" w:rsidRDefault="00575446" w:rsidP="00575446">
            <w:pPr>
              <w:pStyle w:val="a4"/>
            </w:pPr>
            <w:r w:rsidRPr="00575446">
              <w:t>Уз.138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776283" w14:textId="77777777" w:rsidR="00575446" w:rsidRPr="00575446" w:rsidRDefault="00575446" w:rsidP="00575446">
            <w:pPr>
              <w:pStyle w:val="a4"/>
            </w:pPr>
            <w:r w:rsidRPr="00575446">
              <w:t>55,60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B4310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87FE1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EE7DA9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7623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07E38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D6FCB1" w14:textId="77777777" w:rsidR="00575446" w:rsidRPr="00575446" w:rsidRDefault="00575446" w:rsidP="00575446">
            <w:pPr>
              <w:pStyle w:val="a4"/>
            </w:pPr>
            <w:r w:rsidRPr="00575446">
              <w:t>0,1336033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8DDAD" w14:textId="77777777" w:rsidR="00575446" w:rsidRPr="00575446" w:rsidRDefault="00575446" w:rsidP="00575446">
            <w:pPr>
              <w:pStyle w:val="a4"/>
            </w:pPr>
            <w:r w:rsidRPr="00575446">
              <w:t>0,0000170</w:t>
            </w:r>
          </w:p>
        </w:tc>
      </w:tr>
      <w:tr w:rsidR="00575446" w:rsidRPr="00575446" w14:paraId="4B0D1F9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2B43E" w14:textId="77777777" w:rsidR="00575446" w:rsidRPr="00575446" w:rsidRDefault="00575446" w:rsidP="00575446">
            <w:pPr>
              <w:pStyle w:val="a4"/>
            </w:pPr>
            <w:r w:rsidRPr="00575446">
              <w:t>Уз.138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9812C" w14:textId="77777777" w:rsidR="00575446" w:rsidRPr="00575446" w:rsidRDefault="00575446" w:rsidP="00575446">
            <w:pPr>
              <w:pStyle w:val="a4"/>
            </w:pPr>
            <w:r w:rsidRPr="00575446">
              <w:t>Уз.332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D35E0" w14:textId="77777777" w:rsidR="00575446" w:rsidRPr="00575446" w:rsidRDefault="00575446" w:rsidP="00575446">
            <w:pPr>
              <w:pStyle w:val="a4"/>
            </w:pPr>
            <w:r w:rsidRPr="00575446">
              <w:t>24,50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889164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E79F3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94A34" w14:textId="77777777" w:rsidR="00575446" w:rsidRPr="00575446" w:rsidRDefault="00575446" w:rsidP="00575446">
            <w:pPr>
              <w:pStyle w:val="a4"/>
            </w:pPr>
            <w:r w:rsidRPr="00575446">
              <w:t>0,2388720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0682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8BA5F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2A175" w14:textId="77777777" w:rsidR="00575446" w:rsidRPr="00575446" w:rsidRDefault="00575446" w:rsidP="00575446">
            <w:pPr>
              <w:pStyle w:val="a4"/>
            </w:pPr>
            <w:r w:rsidRPr="00575446">
              <w:t>0,0009879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8E244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5FF8FCB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202B4" w14:textId="77777777" w:rsidR="00575446" w:rsidRPr="00575446" w:rsidRDefault="00575446" w:rsidP="00575446">
            <w:pPr>
              <w:pStyle w:val="a4"/>
            </w:pPr>
            <w:r w:rsidRPr="00575446">
              <w:t>Уз.138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E903B" w14:textId="77777777" w:rsidR="00575446" w:rsidRPr="00575446" w:rsidRDefault="00575446" w:rsidP="00575446">
            <w:pPr>
              <w:pStyle w:val="a4"/>
            </w:pPr>
            <w:r w:rsidRPr="00575446">
              <w:t>Уз.139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FDCEE" w14:textId="77777777" w:rsidR="00575446" w:rsidRPr="00575446" w:rsidRDefault="00575446" w:rsidP="00575446">
            <w:pPr>
              <w:pStyle w:val="a4"/>
            </w:pPr>
            <w:r w:rsidRPr="00575446">
              <w:t>22,50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2B8AD3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99DDC" w14:textId="77777777" w:rsidR="00575446" w:rsidRPr="00575446" w:rsidRDefault="00575446" w:rsidP="00575446">
            <w:pPr>
              <w:pStyle w:val="a4"/>
            </w:pPr>
            <w:r w:rsidRPr="00575446">
              <w:t>15,54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9FFA0" w14:textId="77777777" w:rsidR="00575446" w:rsidRPr="00575446" w:rsidRDefault="00575446" w:rsidP="00575446">
            <w:pPr>
              <w:pStyle w:val="a4"/>
            </w:pPr>
            <w:r w:rsidRPr="00575446">
              <w:t>0,0643380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07CF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6A90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06710" w14:textId="77777777" w:rsidR="00575446" w:rsidRPr="00575446" w:rsidRDefault="00575446" w:rsidP="00575446">
            <w:pPr>
              <w:pStyle w:val="a4"/>
            </w:pPr>
            <w:r w:rsidRPr="00575446">
              <w:t>0,1326153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4E96B9" w14:textId="77777777" w:rsidR="00575446" w:rsidRPr="00575446" w:rsidRDefault="00575446" w:rsidP="00575446">
            <w:pPr>
              <w:pStyle w:val="a4"/>
            </w:pPr>
            <w:r w:rsidRPr="00575446">
              <w:t>0,0000051</w:t>
            </w:r>
          </w:p>
        </w:tc>
      </w:tr>
      <w:tr w:rsidR="00575446" w:rsidRPr="00575446" w14:paraId="1D397EF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4CE13" w14:textId="77777777" w:rsidR="00575446" w:rsidRPr="00575446" w:rsidRDefault="00575446" w:rsidP="00575446">
            <w:pPr>
              <w:pStyle w:val="a4"/>
            </w:pPr>
            <w:r w:rsidRPr="00575446">
              <w:t>Уз.139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62B2ED" w14:textId="77777777" w:rsidR="00575446" w:rsidRPr="00575446" w:rsidRDefault="00575446" w:rsidP="00575446">
            <w:pPr>
              <w:pStyle w:val="a4"/>
            </w:pPr>
            <w:r w:rsidRPr="00575446">
              <w:t>Уз.140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70A08" w14:textId="77777777" w:rsidR="00575446" w:rsidRPr="00575446" w:rsidRDefault="00575446" w:rsidP="00575446">
            <w:pPr>
              <w:pStyle w:val="a4"/>
            </w:pPr>
            <w:r w:rsidRPr="00575446">
              <w:t>98,30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C8D03C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98D3F" w14:textId="77777777" w:rsidR="00575446" w:rsidRPr="00575446" w:rsidRDefault="00575446" w:rsidP="00575446">
            <w:pPr>
              <w:pStyle w:val="a4"/>
            </w:pPr>
            <w:r w:rsidRPr="00575446">
              <w:t>6,22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DCA90B" w14:textId="77777777" w:rsidR="00575446" w:rsidRPr="00575446" w:rsidRDefault="00575446" w:rsidP="00575446">
            <w:pPr>
              <w:pStyle w:val="a4"/>
            </w:pPr>
            <w:r w:rsidRPr="00575446">
              <w:t>0,1607550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4DC7E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FB2956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D8D1B" w14:textId="77777777" w:rsidR="00575446" w:rsidRPr="00575446" w:rsidRDefault="00575446" w:rsidP="00575446">
            <w:pPr>
              <w:pStyle w:val="a4"/>
            </w:pPr>
            <w:r w:rsidRPr="00575446">
              <w:t>0,0074333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AF582" w14:textId="77777777" w:rsidR="00575446" w:rsidRPr="00575446" w:rsidRDefault="00575446" w:rsidP="00575446">
            <w:pPr>
              <w:pStyle w:val="a4"/>
            </w:pPr>
            <w:r w:rsidRPr="00575446">
              <w:t>0,0000089</w:t>
            </w:r>
          </w:p>
        </w:tc>
      </w:tr>
      <w:tr w:rsidR="00575446" w:rsidRPr="00575446" w14:paraId="3A5E9EE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C91550" w14:textId="77777777" w:rsidR="00575446" w:rsidRPr="00575446" w:rsidRDefault="00575446" w:rsidP="00575446">
            <w:pPr>
              <w:pStyle w:val="a4"/>
            </w:pPr>
            <w:r w:rsidRPr="00575446">
              <w:t>Уз.140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436565" w14:textId="77777777" w:rsidR="00575446" w:rsidRPr="00575446" w:rsidRDefault="00575446" w:rsidP="00575446">
            <w:pPr>
              <w:pStyle w:val="a4"/>
            </w:pPr>
            <w:r w:rsidRPr="00575446">
              <w:t>ул. Северная, 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5AA88" w14:textId="77777777" w:rsidR="00575446" w:rsidRPr="00575446" w:rsidRDefault="00575446" w:rsidP="00575446">
            <w:pPr>
              <w:pStyle w:val="a4"/>
            </w:pPr>
            <w:r w:rsidRPr="00575446">
              <w:t>21,30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C1141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EA907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75726" w14:textId="77777777" w:rsidR="00575446" w:rsidRPr="00575446" w:rsidRDefault="00575446" w:rsidP="00575446">
            <w:pPr>
              <w:pStyle w:val="a4"/>
            </w:pPr>
            <w:r w:rsidRPr="00575446">
              <w:t>0,1766900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70BF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307A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D9745A" w14:textId="77777777" w:rsidR="00575446" w:rsidRPr="00575446" w:rsidRDefault="00575446" w:rsidP="00575446">
            <w:pPr>
              <w:pStyle w:val="a4"/>
            </w:pPr>
            <w:r w:rsidRPr="00575446">
              <w:t>0,0043161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15CB6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01B8A0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346F4" w14:textId="77777777" w:rsidR="00575446" w:rsidRPr="00575446" w:rsidRDefault="00575446" w:rsidP="00575446">
            <w:pPr>
              <w:pStyle w:val="a4"/>
            </w:pPr>
            <w:r w:rsidRPr="00575446">
              <w:t>Уз.140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5F794" w14:textId="77777777" w:rsidR="00575446" w:rsidRPr="00575446" w:rsidRDefault="00575446" w:rsidP="00575446">
            <w:pPr>
              <w:pStyle w:val="a4"/>
            </w:pPr>
            <w:r w:rsidRPr="00575446">
              <w:t>Северная улица, 54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B7A2AF" w14:textId="77777777" w:rsidR="00575446" w:rsidRPr="00575446" w:rsidRDefault="00575446" w:rsidP="00575446">
            <w:pPr>
              <w:pStyle w:val="a4"/>
            </w:pPr>
            <w:r w:rsidRPr="00575446">
              <w:t>36,70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8FD13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19227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90AA40" w14:textId="77777777" w:rsidR="00575446" w:rsidRPr="00575446" w:rsidRDefault="00575446" w:rsidP="00575446">
            <w:pPr>
              <w:pStyle w:val="a4"/>
            </w:pPr>
            <w:r w:rsidRPr="00575446">
              <w:t>0,1766900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0290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939C5B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E23795" w14:textId="77777777" w:rsidR="00575446" w:rsidRPr="00575446" w:rsidRDefault="00575446" w:rsidP="00575446">
            <w:pPr>
              <w:pStyle w:val="a4"/>
            </w:pPr>
            <w:r w:rsidRPr="00575446">
              <w:t>0,0031171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7B37E2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09694A4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B1FD5" w14:textId="77777777" w:rsidR="00575446" w:rsidRPr="00575446" w:rsidRDefault="00575446" w:rsidP="00575446">
            <w:pPr>
              <w:pStyle w:val="a4"/>
            </w:pPr>
            <w:r w:rsidRPr="00575446">
              <w:t>Уз.139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120CC" w14:textId="77777777" w:rsidR="00575446" w:rsidRPr="00575446" w:rsidRDefault="00575446" w:rsidP="00575446">
            <w:pPr>
              <w:pStyle w:val="a4"/>
            </w:pPr>
            <w:r w:rsidRPr="00575446">
              <w:t>Уз.141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63F3AB" w14:textId="77777777" w:rsidR="00575446" w:rsidRPr="00575446" w:rsidRDefault="00575446" w:rsidP="00575446">
            <w:pPr>
              <w:pStyle w:val="a4"/>
            </w:pPr>
            <w:r w:rsidRPr="00575446">
              <w:t>32,00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7E4D9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63513D" w14:textId="77777777" w:rsidR="00575446" w:rsidRPr="00575446" w:rsidRDefault="00575446" w:rsidP="00575446">
            <w:pPr>
              <w:pStyle w:val="a4"/>
            </w:pPr>
            <w:r w:rsidRPr="00575446">
              <w:t>15,54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08D63" w14:textId="77777777" w:rsidR="00575446" w:rsidRPr="00575446" w:rsidRDefault="00575446" w:rsidP="00575446">
            <w:pPr>
              <w:pStyle w:val="a4"/>
            </w:pPr>
            <w:r w:rsidRPr="00575446">
              <w:t>0,0643380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D155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176BC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8DFF8B" w14:textId="77777777" w:rsidR="00575446" w:rsidRPr="00575446" w:rsidRDefault="00575446" w:rsidP="00575446">
            <w:pPr>
              <w:pStyle w:val="a4"/>
            </w:pPr>
            <w:r w:rsidRPr="00575446">
              <w:t>0,1251821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9139F6" w14:textId="77777777" w:rsidR="00575446" w:rsidRPr="00575446" w:rsidRDefault="00575446" w:rsidP="00575446">
            <w:pPr>
              <w:pStyle w:val="a4"/>
            </w:pPr>
            <w:r w:rsidRPr="00575446">
              <w:t>0,0000073</w:t>
            </w:r>
          </w:p>
        </w:tc>
      </w:tr>
      <w:tr w:rsidR="00575446" w:rsidRPr="00575446" w14:paraId="7B50C51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2D983" w14:textId="77777777" w:rsidR="00575446" w:rsidRPr="00575446" w:rsidRDefault="00575446" w:rsidP="00575446">
            <w:pPr>
              <w:pStyle w:val="a4"/>
            </w:pPr>
            <w:r w:rsidRPr="00575446">
              <w:t>Уз.141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F4305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29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6AD4C8" w14:textId="77777777" w:rsidR="00575446" w:rsidRPr="00575446" w:rsidRDefault="00575446" w:rsidP="00575446">
            <w:pPr>
              <w:pStyle w:val="a4"/>
            </w:pPr>
            <w:r w:rsidRPr="00575446">
              <w:t>17,83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71DED1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DA974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AA373" w14:textId="77777777" w:rsidR="00575446" w:rsidRPr="00575446" w:rsidRDefault="00575446" w:rsidP="00575446">
            <w:pPr>
              <w:pStyle w:val="a4"/>
            </w:pPr>
            <w:r w:rsidRPr="00575446">
              <w:t>0,2387300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D6A9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EE75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EDCF59" w14:textId="77777777" w:rsidR="00575446" w:rsidRPr="00575446" w:rsidRDefault="00575446" w:rsidP="00575446">
            <w:pPr>
              <w:pStyle w:val="a4"/>
            </w:pPr>
            <w:r w:rsidRPr="00575446">
              <w:t>0,0012622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383B8A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1BC9631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A51642" w14:textId="77777777" w:rsidR="00575446" w:rsidRPr="00575446" w:rsidRDefault="00575446" w:rsidP="00575446">
            <w:pPr>
              <w:pStyle w:val="a4"/>
            </w:pPr>
            <w:r w:rsidRPr="00575446">
              <w:t>Уз.141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53D033" w14:textId="77777777" w:rsidR="00575446" w:rsidRPr="00575446" w:rsidRDefault="00575446" w:rsidP="00575446">
            <w:pPr>
              <w:pStyle w:val="a4"/>
            </w:pPr>
            <w:r w:rsidRPr="00575446">
              <w:t>Уз.142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6EF6C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BD33B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E365D6" w14:textId="77777777" w:rsidR="00575446" w:rsidRPr="00575446" w:rsidRDefault="00575446" w:rsidP="00575446">
            <w:pPr>
              <w:pStyle w:val="a4"/>
            </w:pPr>
            <w:r w:rsidRPr="00575446">
              <w:t>15,54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C68FB3" w14:textId="77777777" w:rsidR="00575446" w:rsidRPr="00575446" w:rsidRDefault="00575446" w:rsidP="00575446">
            <w:pPr>
              <w:pStyle w:val="a4"/>
            </w:pPr>
            <w:r w:rsidRPr="00575446">
              <w:t>0,0643380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83680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B59A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EBCFA2" w14:textId="77777777" w:rsidR="00575446" w:rsidRPr="00575446" w:rsidRDefault="00575446" w:rsidP="00575446">
            <w:pPr>
              <w:pStyle w:val="a4"/>
            </w:pPr>
            <w:r w:rsidRPr="00575446">
              <w:t>0,1239199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8963DF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1590D31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C282E" w14:textId="77777777" w:rsidR="00575446" w:rsidRPr="00575446" w:rsidRDefault="00575446" w:rsidP="00575446">
            <w:pPr>
              <w:pStyle w:val="a4"/>
            </w:pPr>
            <w:r w:rsidRPr="00575446">
              <w:t>Уз.142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CE1B9D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064AFF" w14:textId="77777777" w:rsidR="00575446" w:rsidRPr="00575446" w:rsidRDefault="00575446" w:rsidP="00575446">
            <w:pPr>
              <w:pStyle w:val="a4"/>
            </w:pPr>
            <w:r w:rsidRPr="00575446">
              <w:t>26,50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78073B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A402C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3C9460" w14:textId="77777777" w:rsidR="00575446" w:rsidRPr="00575446" w:rsidRDefault="00575446" w:rsidP="00575446">
            <w:pPr>
              <w:pStyle w:val="a4"/>
            </w:pPr>
            <w:r w:rsidRPr="00575446">
              <w:t>0,1764460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15102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19638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B6D09" w14:textId="77777777" w:rsidR="00575446" w:rsidRPr="00575446" w:rsidRDefault="00575446" w:rsidP="00575446">
            <w:pPr>
              <w:pStyle w:val="a4"/>
            </w:pPr>
            <w:r w:rsidRPr="00575446">
              <w:t>0,0070497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2C0F3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71D8CE2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FD926" w14:textId="77777777" w:rsidR="00575446" w:rsidRPr="00575446" w:rsidRDefault="00575446" w:rsidP="00575446">
            <w:pPr>
              <w:pStyle w:val="a4"/>
            </w:pPr>
            <w:r w:rsidRPr="00575446">
              <w:t>Уз.142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A69EF" w14:textId="77777777" w:rsidR="00575446" w:rsidRPr="00575446" w:rsidRDefault="00575446" w:rsidP="00575446">
            <w:pPr>
              <w:pStyle w:val="a4"/>
            </w:pPr>
            <w:r w:rsidRPr="00575446">
              <w:t>Уз.335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EDBA6" w14:textId="77777777" w:rsidR="00575446" w:rsidRPr="00575446" w:rsidRDefault="00575446" w:rsidP="00575446">
            <w:pPr>
              <w:pStyle w:val="a4"/>
            </w:pPr>
            <w:r w:rsidRPr="00575446">
              <w:t>11,31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3D69BE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E4A02" w14:textId="77777777" w:rsidR="00575446" w:rsidRPr="00575446" w:rsidRDefault="00575446" w:rsidP="00575446">
            <w:pPr>
              <w:pStyle w:val="a4"/>
            </w:pPr>
            <w:r w:rsidRPr="00575446">
              <w:t>15,54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39FA1B" w14:textId="77777777" w:rsidR="00575446" w:rsidRPr="00575446" w:rsidRDefault="00575446" w:rsidP="00575446">
            <w:pPr>
              <w:pStyle w:val="a4"/>
            </w:pPr>
            <w:r w:rsidRPr="00575446">
              <w:t>0,0643380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CAD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D17ED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B374D" w14:textId="77777777" w:rsidR="00575446" w:rsidRPr="00575446" w:rsidRDefault="00575446" w:rsidP="00575446">
            <w:pPr>
              <w:pStyle w:val="a4"/>
            </w:pPr>
            <w:r w:rsidRPr="00575446">
              <w:t>0,1168702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8545EF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585DFE9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6A3AA3" w14:textId="77777777" w:rsidR="00575446" w:rsidRPr="00575446" w:rsidRDefault="00575446" w:rsidP="00575446">
            <w:pPr>
              <w:pStyle w:val="a4"/>
            </w:pPr>
            <w:r w:rsidRPr="00575446">
              <w:t>Уз.143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85228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54CBA9" w14:textId="77777777" w:rsidR="00575446" w:rsidRPr="00575446" w:rsidRDefault="00575446" w:rsidP="00575446">
            <w:pPr>
              <w:pStyle w:val="a4"/>
            </w:pPr>
            <w:r w:rsidRPr="00575446">
              <w:t>65,00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15C113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CD5F7" w14:textId="77777777" w:rsidR="00575446" w:rsidRPr="00575446" w:rsidRDefault="00575446" w:rsidP="00575446">
            <w:pPr>
              <w:pStyle w:val="a4"/>
            </w:pPr>
            <w:r w:rsidRPr="00575446">
              <w:t>9,57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912F7" w14:textId="77777777" w:rsidR="00575446" w:rsidRPr="00575446" w:rsidRDefault="00575446" w:rsidP="00575446">
            <w:pPr>
              <w:pStyle w:val="a4"/>
            </w:pPr>
            <w:r w:rsidRPr="00575446">
              <w:t>0,1044950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943F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E1BB24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D52E71" w14:textId="77777777" w:rsidR="00575446" w:rsidRPr="00575446" w:rsidRDefault="00575446" w:rsidP="00575446">
            <w:pPr>
              <w:pStyle w:val="a4"/>
            </w:pPr>
            <w:r w:rsidRPr="00575446">
              <w:t>0,0347108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38123" w14:textId="77777777" w:rsidR="00575446" w:rsidRPr="00575446" w:rsidRDefault="00575446" w:rsidP="00575446">
            <w:pPr>
              <w:pStyle w:val="a4"/>
            </w:pPr>
            <w:r w:rsidRPr="00575446">
              <w:t>0,0000091</w:t>
            </w:r>
          </w:p>
        </w:tc>
      </w:tr>
      <w:tr w:rsidR="00575446" w:rsidRPr="00575446" w14:paraId="5CCBED2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DEA9C" w14:textId="77777777" w:rsidR="00575446" w:rsidRPr="00575446" w:rsidRDefault="00575446" w:rsidP="00575446">
            <w:pPr>
              <w:pStyle w:val="a4"/>
            </w:pPr>
            <w:r w:rsidRPr="00575446">
              <w:t>Уз.335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E3C23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29 Гараж </w:t>
            </w:r>
            <w:proofErr w:type="spellStart"/>
            <w:r w:rsidRPr="00575446">
              <w:t>Дв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5DFE9" w14:textId="77777777" w:rsidR="00575446" w:rsidRPr="00575446" w:rsidRDefault="00575446" w:rsidP="00575446">
            <w:pPr>
              <w:pStyle w:val="a4"/>
            </w:pPr>
            <w:r w:rsidRPr="00575446">
              <w:t>3,63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BB546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63125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835E1" w14:textId="77777777" w:rsidR="00575446" w:rsidRPr="00575446" w:rsidRDefault="00575446" w:rsidP="00575446">
            <w:pPr>
              <w:pStyle w:val="a4"/>
            </w:pPr>
            <w:r w:rsidRPr="00575446">
              <w:t>0,2747560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D7BFA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F0A2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9580BD" w14:textId="77777777" w:rsidR="00575446" w:rsidRPr="00575446" w:rsidRDefault="00575446" w:rsidP="00575446">
            <w:pPr>
              <w:pStyle w:val="a4"/>
            </w:pPr>
            <w:r w:rsidRPr="00575446">
              <w:t>0,0002225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78B53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5FA660E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5678B2" w14:textId="77777777" w:rsidR="00575446" w:rsidRPr="00575446" w:rsidRDefault="00575446" w:rsidP="00575446">
            <w:pPr>
              <w:pStyle w:val="a4"/>
            </w:pPr>
            <w:r w:rsidRPr="00575446">
              <w:t>Уз.143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60F1A0" w14:textId="77777777" w:rsidR="00575446" w:rsidRPr="00575446" w:rsidRDefault="00575446" w:rsidP="00575446">
            <w:pPr>
              <w:pStyle w:val="a4"/>
            </w:pPr>
            <w:r w:rsidRPr="00575446">
              <w:t>Уз.144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23A01" w14:textId="77777777" w:rsidR="00575446" w:rsidRPr="00575446" w:rsidRDefault="00575446" w:rsidP="00575446">
            <w:pPr>
              <w:pStyle w:val="a4"/>
            </w:pPr>
            <w:r w:rsidRPr="00575446">
              <w:t>39,00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17F8A8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AF2A9" w14:textId="77777777" w:rsidR="00575446" w:rsidRPr="00575446" w:rsidRDefault="00575446" w:rsidP="00575446">
            <w:pPr>
              <w:pStyle w:val="a4"/>
            </w:pPr>
            <w:r w:rsidRPr="00575446">
              <w:t>21,30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2C2EFD" w14:textId="77777777" w:rsidR="00575446" w:rsidRPr="00575446" w:rsidRDefault="00575446" w:rsidP="00575446">
            <w:pPr>
              <w:pStyle w:val="a4"/>
            </w:pPr>
            <w:r w:rsidRPr="00575446">
              <w:t>0,0469420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3617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F3653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3E00C" w14:textId="77777777" w:rsidR="00575446" w:rsidRPr="00575446" w:rsidRDefault="00575446" w:rsidP="00575446">
            <w:pPr>
              <w:pStyle w:val="a4"/>
            </w:pPr>
            <w:r w:rsidRPr="00575446">
              <w:t>0,0819368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71AA8" w14:textId="77777777" w:rsidR="00575446" w:rsidRPr="00575446" w:rsidRDefault="00575446" w:rsidP="00575446">
            <w:pPr>
              <w:pStyle w:val="a4"/>
            </w:pPr>
            <w:r w:rsidRPr="00575446">
              <w:t>0,0000121</w:t>
            </w:r>
          </w:p>
        </w:tc>
      </w:tr>
      <w:tr w:rsidR="00575446" w:rsidRPr="00575446" w14:paraId="1FFA6AA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FFE12" w14:textId="77777777" w:rsidR="00575446" w:rsidRPr="00575446" w:rsidRDefault="00575446" w:rsidP="00575446">
            <w:pPr>
              <w:pStyle w:val="a4"/>
            </w:pPr>
            <w:r w:rsidRPr="00575446">
              <w:t>Уз.144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2B9F5" w14:textId="77777777" w:rsidR="00575446" w:rsidRPr="00575446" w:rsidRDefault="00575446" w:rsidP="00575446">
            <w:pPr>
              <w:pStyle w:val="a4"/>
            </w:pPr>
            <w:r w:rsidRPr="00575446">
              <w:t>Уз.145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48F12" w14:textId="77777777" w:rsidR="00575446" w:rsidRPr="00575446" w:rsidRDefault="00575446" w:rsidP="00575446">
            <w:pPr>
              <w:pStyle w:val="a4"/>
            </w:pPr>
            <w:r w:rsidRPr="00575446">
              <w:t>28,00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17FA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FBFD64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4D498" w14:textId="77777777" w:rsidR="00575446" w:rsidRPr="00575446" w:rsidRDefault="00575446" w:rsidP="00575446">
            <w:pPr>
              <w:pStyle w:val="a4"/>
            </w:pPr>
            <w:r w:rsidRPr="00575446">
              <w:t>0,2058500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CC16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39150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A7331" w14:textId="77777777" w:rsidR="00575446" w:rsidRPr="00575446" w:rsidRDefault="00575446" w:rsidP="00575446">
            <w:pPr>
              <w:pStyle w:val="a4"/>
            </w:pPr>
            <w:r w:rsidRPr="00575446">
              <w:t>0,0009879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2036E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</w:tr>
      <w:tr w:rsidR="00575446" w:rsidRPr="00575446" w14:paraId="14102A9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969E5" w14:textId="77777777" w:rsidR="00575446" w:rsidRPr="00575446" w:rsidRDefault="00575446" w:rsidP="00575446">
            <w:pPr>
              <w:pStyle w:val="a4"/>
            </w:pPr>
            <w:r w:rsidRPr="00575446">
              <w:t>Уз.145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C05401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36DBA" w14:textId="77777777" w:rsidR="00575446" w:rsidRPr="00575446" w:rsidRDefault="00575446" w:rsidP="00575446">
            <w:pPr>
              <w:pStyle w:val="a4"/>
            </w:pPr>
            <w:r w:rsidRPr="00575446">
              <w:t>14,22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75375B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9A681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573DD" w14:textId="77777777" w:rsidR="00575446" w:rsidRPr="00575446" w:rsidRDefault="00575446" w:rsidP="00575446">
            <w:pPr>
              <w:pStyle w:val="a4"/>
            </w:pPr>
            <w:r w:rsidRPr="00575446">
              <w:t>0,2058500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AA65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5B8B1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45343" w14:textId="77777777" w:rsidR="00575446" w:rsidRPr="00575446" w:rsidRDefault="00575446" w:rsidP="00575446">
            <w:pPr>
              <w:pStyle w:val="a4"/>
            </w:pPr>
            <w:r w:rsidRPr="00575446">
              <w:t>0,0008536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2B23FA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45CC2FC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E33CD" w14:textId="77777777" w:rsidR="00575446" w:rsidRPr="00575446" w:rsidRDefault="00575446" w:rsidP="00575446">
            <w:pPr>
              <w:pStyle w:val="a4"/>
            </w:pPr>
            <w:r w:rsidRPr="00575446">
              <w:t>Уз.145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56169E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35 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E6863" w14:textId="77777777" w:rsidR="00575446" w:rsidRPr="00575446" w:rsidRDefault="00575446" w:rsidP="00575446">
            <w:pPr>
              <w:pStyle w:val="a4"/>
            </w:pPr>
            <w:r w:rsidRPr="00575446">
              <w:t>14,50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E798A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6F2F1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32BF99" w14:textId="77777777" w:rsidR="00575446" w:rsidRPr="00575446" w:rsidRDefault="00575446" w:rsidP="00575446">
            <w:pPr>
              <w:pStyle w:val="a4"/>
            </w:pPr>
            <w:r w:rsidRPr="00575446">
              <w:t>0,2058500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ED255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DCBB4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C771A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221EC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36DD15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51C55A" w14:textId="77777777" w:rsidR="00575446" w:rsidRPr="00575446" w:rsidRDefault="00575446" w:rsidP="00575446">
            <w:pPr>
              <w:pStyle w:val="a4"/>
            </w:pPr>
            <w:r w:rsidRPr="00575446">
              <w:t>Уз.144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CE249" w14:textId="77777777" w:rsidR="00575446" w:rsidRPr="00575446" w:rsidRDefault="00575446" w:rsidP="00575446">
            <w:pPr>
              <w:pStyle w:val="a4"/>
            </w:pPr>
            <w:r w:rsidRPr="00575446">
              <w:t>Уз.146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20D7F" w14:textId="77777777" w:rsidR="00575446" w:rsidRPr="00575446" w:rsidRDefault="00575446" w:rsidP="00575446">
            <w:pPr>
              <w:pStyle w:val="a4"/>
            </w:pPr>
            <w:r w:rsidRPr="00575446">
              <w:t>16,50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C8818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DDB15" w14:textId="77777777" w:rsidR="00575446" w:rsidRPr="00575446" w:rsidRDefault="00575446" w:rsidP="00575446">
            <w:pPr>
              <w:pStyle w:val="a4"/>
            </w:pPr>
            <w:r w:rsidRPr="00575446">
              <w:t>21,30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A90B8" w14:textId="77777777" w:rsidR="00575446" w:rsidRPr="00575446" w:rsidRDefault="00575446" w:rsidP="00575446">
            <w:pPr>
              <w:pStyle w:val="a4"/>
            </w:pPr>
            <w:r w:rsidRPr="00575446">
              <w:t>0,0469420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7E9F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569D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92A06" w14:textId="77777777" w:rsidR="00575446" w:rsidRPr="00575446" w:rsidRDefault="00575446" w:rsidP="00575446">
            <w:pPr>
              <w:pStyle w:val="a4"/>
            </w:pPr>
            <w:r w:rsidRPr="00575446">
              <w:t>0,0809489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E23BC" w14:textId="77777777" w:rsidR="00575446" w:rsidRPr="00575446" w:rsidRDefault="00575446" w:rsidP="00575446">
            <w:pPr>
              <w:pStyle w:val="a4"/>
            </w:pPr>
            <w:r w:rsidRPr="00575446">
              <w:t>0,0000051</w:t>
            </w:r>
          </w:p>
        </w:tc>
      </w:tr>
      <w:tr w:rsidR="00575446" w:rsidRPr="00575446" w14:paraId="4C04D2A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5D679" w14:textId="77777777" w:rsidR="00575446" w:rsidRPr="00575446" w:rsidRDefault="00575446" w:rsidP="00575446">
            <w:pPr>
              <w:pStyle w:val="a4"/>
            </w:pPr>
            <w:r w:rsidRPr="00575446">
              <w:t>Уз.146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0192D6" w14:textId="77777777" w:rsidR="00575446" w:rsidRPr="00575446" w:rsidRDefault="00575446" w:rsidP="00575446">
            <w:pPr>
              <w:pStyle w:val="a4"/>
            </w:pPr>
            <w:r w:rsidRPr="00575446">
              <w:t>Уз.339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ADC09" w14:textId="77777777" w:rsidR="00575446" w:rsidRPr="00575446" w:rsidRDefault="00575446" w:rsidP="00575446">
            <w:pPr>
              <w:pStyle w:val="a4"/>
            </w:pPr>
            <w:r w:rsidRPr="00575446">
              <w:t>15,33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7F2E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E5325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89A5F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6DF8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C99CD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33620" w14:textId="77777777" w:rsidR="00575446" w:rsidRPr="00575446" w:rsidRDefault="00575446" w:rsidP="00575446">
            <w:pPr>
              <w:pStyle w:val="a4"/>
            </w:pPr>
            <w:r w:rsidRPr="00575446">
              <w:t>0,0173645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06F25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418415D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24661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Уз.147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2DECB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30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9C66C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CDEB5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919E1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2A0F6" w14:textId="77777777" w:rsidR="00575446" w:rsidRPr="00575446" w:rsidRDefault="00575446" w:rsidP="00575446">
            <w:pPr>
              <w:pStyle w:val="a4"/>
            </w:pPr>
            <w:r w:rsidRPr="00575446">
              <w:t>0,2055250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15B72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F954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AE9D6F" w14:textId="77777777" w:rsidR="00575446" w:rsidRPr="00575446" w:rsidRDefault="00575446" w:rsidP="00575446">
            <w:pPr>
              <w:pStyle w:val="a4"/>
            </w:pPr>
            <w:r w:rsidRPr="00575446">
              <w:t>0,0007788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A8099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63651B9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45E186" w14:textId="77777777" w:rsidR="00575446" w:rsidRPr="00575446" w:rsidRDefault="00575446" w:rsidP="00575446">
            <w:pPr>
              <w:pStyle w:val="a4"/>
            </w:pPr>
            <w:r w:rsidRPr="00575446">
              <w:t>Уз.147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9890E" w14:textId="77777777" w:rsidR="00575446" w:rsidRPr="00575446" w:rsidRDefault="00575446" w:rsidP="00575446">
            <w:pPr>
              <w:pStyle w:val="a4"/>
            </w:pPr>
            <w:r w:rsidRPr="00575446">
              <w:t>Уз.148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B9A7B" w14:textId="77777777" w:rsidR="00575446" w:rsidRPr="00575446" w:rsidRDefault="00575446" w:rsidP="00575446">
            <w:pPr>
              <w:pStyle w:val="a4"/>
            </w:pPr>
            <w:r w:rsidRPr="00575446">
              <w:t>24,00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23A98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ED838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9D80D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2405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C213B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93880F" w14:textId="77777777" w:rsidR="00575446" w:rsidRPr="00575446" w:rsidRDefault="00575446" w:rsidP="00575446">
            <w:pPr>
              <w:pStyle w:val="a4"/>
            </w:pPr>
            <w:r w:rsidRPr="00575446">
              <w:t>0,0152333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7870F" w14:textId="77777777" w:rsidR="00575446" w:rsidRPr="00575446" w:rsidRDefault="00575446" w:rsidP="00575446">
            <w:pPr>
              <w:pStyle w:val="a4"/>
            </w:pPr>
            <w:r w:rsidRPr="00575446">
              <w:t>0,0000033</w:t>
            </w:r>
          </w:p>
        </w:tc>
      </w:tr>
      <w:tr w:rsidR="00575446" w:rsidRPr="00575446" w14:paraId="2F94173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E08B8F" w14:textId="77777777" w:rsidR="00575446" w:rsidRPr="00575446" w:rsidRDefault="00575446" w:rsidP="00575446">
            <w:pPr>
              <w:pStyle w:val="a4"/>
            </w:pPr>
            <w:r w:rsidRPr="00575446">
              <w:t>Уз.148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6B1A9" w14:textId="77777777" w:rsidR="00575446" w:rsidRPr="00575446" w:rsidRDefault="00575446" w:rsidP="00575446">
            <w:pPr>
              <w:pStyle w:val="a4"/>
            </w:pPr>
            <w:r w:rsidRPr="00575446">
              <w:t>Уз.149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A6987" w14:textId="77777777" w:rsidR="00575446" w:rsidRPr="00575446" w:rsidRDefault="00575446" w:rsidP="00575446">
            <w:pPr>
              <w:pStyle w:val="a4"/>
            </w:pPr>
            <w:r w:rsidRPr="00575446">
              <w:t>23,50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DF1E50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A945D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AA18F" w14:textId="77777777" w:rsidR="00575446" w:rsidRPr="00575446" w:rsidRDefault="00575446" w:rsidP="00575446">
            <w:pPr>
              <w:pStyle w:val="a4"/>
            </w:pPr>
            <w:r w:rsidRPr="00575446">
              <w:t>0,1603170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4A26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6E66A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255A9" w14:textId="77777777" w:rsidR="00575446" w:rsidRPr="00575446" w:rsidRDefault="00575446" w:rsidP="00575446">
            <w:pPr>
              <w:pStyle w:val="a4"/>
            </w:pPr>
            <w:r w:rsidRPr="00575446">
              <w:t>0,0024726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D167A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6C2DAA6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C85F4" w14:textId="77777777" w:rsidR="00575446" w:rsidRPr="00575446" w:rsidRDefault="00575446" w:rsidP="00575446">
            <w:pPr>
              <w:pStyle w:val="a4"/>
            </w:pPr>
            <w:r w:rsidRPr="00575446">
              <w:t>Уз.149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BBD914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30 Гараж </w:t>
            </w:r>
            <w:proofErr w:type="spellStart"/>
            <w:r w:rsidRPr="00575446">
              <w:t>Бо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39C45" w14:textId="77777777" w:rsidR="00575446" w:rsidRPr="00575446" w:rsidRDefault="00575446" w:rsidP="00575446">
            <w:pPr>
              <w:pStyle w:val="a4"/>
            </w:pPr>
            <w:r w:rsidRPr="00575446">
              <w:t>3,15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EF242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0BD18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1329F1" w14:textId="77777777" w:rsidR="00575446" w:rsidRPr="00575446" w:rsidRDefault="00575446" w:rsidP="00575446">
            <w:pPr>
              <w:pStyle w:val="a4"/>
            </w:pPr>
            <w:r w:rsidRPr="00575446">
              <w:t>0,1603170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CF5C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AE2E2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2DA453" w14:textId="77777777" w:rsidR="00575446" w:rsidRPr="00575446" w:rsidRDefault="00575446" w:rsidP="00575446">
            <w:pPr>
              <w:pStyle w:val="a4"/>
            </w:pPr>
            <w:r w:rsidRPr="00575446">
              <w:t>0,0002379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05DE4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8F3DE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006DE" w14:textId="77777777" w:rsidR="00575446" w:rsidRPr="00575446" w:rsidRDefault="00575446" w:rsidP="00575446">
            <w:pPr>
              <w:pStyle w:val="a4"/>
            </w:pPr>
            <w:r w:rsidRPr="00575446">
              <w:t>Уз.149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44272" w14:textId="77777777" w:rsidR="00575446" w:rsidRPr="00575446" w:rsidRDefault="00575446" w:rsidP="00575446">
            <w:pPr>
              <w:pStyle w:val="a4"/>
            </w:pPr>
            <w:r w:rsidRPr="00575446">
              <w:t>Уз.150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5FA69" w14:textId="77777777" w:rsidR="00575446" w:rsidRPr="00575446" w:rsidRDefault="00575446" w:rsidP="00575446">
            <w:pPr>
              <w:pStyle w:val="a4"/>
            </w:pPr>
            <w:r w:rsidRPr="00575446">
              <w:t>15,00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5476AC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966DF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C504D" w14:textId="77777777" w:rsidR="00575446" w:rsidRPr="00575446" w:rsidRDefault="00575446" w:rsidP="00575446">
            <w:pPr>
              <w:pStyle w:val="a4"/>
            </w:pPr>
            <w:r w:rsidRPr="00575446">
              <w:t>0,1603170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318B4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B87BC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082F6" w14:textId="77777777" w:rsidR="00575446" w:rsidRPr="00575446" w:rsidRDefault="00575446" w:rsidP="00575446">
            <w:pPr>
              <w:pStyle w:val="a4"/>
            </w:pPr>
            <w:r w:rsidRPr="00575446">
              <w:t>0,0022348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5D0E22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1364E5A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8BA48" w14:textId="77777777" w:rsidR="00575446" w:rsidRPr="00575446" w:rsidRDefault="00575446" w:rsidP="00575446">
            <w:pPr>
              <w:pStyle w:val="a4"/>
            </w:pPr>
            <w:r w:rsidRPr="00575446">
              <w:t>Уз.150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F47E7" w14:textId="77777777" w:rsidR="00575446" w:rsidRPr="00575446" w:rsidRDefault="00575446" w:rsidP="00575446">
            <w:pPr>
              <w:pStyle w:val="a4"/>
            </w:pPr>
            <w:r w:rsidRPr="00575446">
              <w:t>Уз.344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64A8C" w14:textId="77777777" w:rsidR="00575446" w:rsidRPr="00575446" w:rsidRDefault="00575446" w:rsidP="00575446">
            <w:pPr>
              <w:pStyle w:val="a4"/>
            </w:pPr>
            <w:r w:rsidRPr="00575446">
              <w:t>6,52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6D0B2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135D2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AAE8E" w14:textId="77777777" w:rsidR="00575446" w:rsidRPr="00575446" w:rsidRDefault="00575446" w:rsidP="00575446">
            <w:pPr>
              <w:pStyle w:val="a4"/>
            </w:pPr>
            <w:r w:rsidRPr="00575446">
              <w:t>0,2571820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73B6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EB2A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7F759" w14:textId="77777777" w:rsidR="00575446" w:rsidRPr="00575446" w:rsidRDefault="00575446" w:rsidP="00575446">
            <w:pPr>
              <w:pStyle w:val="a4"/>
            </w:pPr>
            <w:r w:rsidRPr="00575446">
              <w:t>0,0015346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8ECE5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47C117C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C31E8" w14:textId="77777777" w:rsidR="00575446" w:rsidRPr="00575446" w:rsidRDefault="00575446" w:rsidP="00575446">
            <w:pPr>
              <w:pStyle w:val="a4"/>
            </w:pPr>
            <w:r w:rsidRPr="00575446">
              <w:t>Уз.344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3681F" w14:textId="77777777" w:rsidR="00575446" w:rsidRPr="00575446" w:rsidRDefault="00575446" w:rsidP="00575446">
            <w:pPr>
              <w:pStyle w:val="a4"/>
            </w:pPr>
            <w:r w:rsidRPr="00575446">
              <w:t>Комсомольская 32/1 баня (Рыжих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E5B1C" w14:textId="77777777" w:rsidR="00575446" w:rsidRPr="00575446" w:rsidRDefault="00575446" w:rsidP="00575446">
            <w:pPr>
              <w:pStyle w:val="a4"/>
            </w:pPr>
            <w:r w:rsidRPr="00575446">
              <w:t>10,50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59FF96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F0318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6953F" w14:textId="77777777" w:rsidR="00575446" w:rsidRPr="00575446" w:rsidRDefault="00575446" w:rsidP="00575446">
            <w:pPr>
              <w:pStyle w:val="a4"/>
            </w:pPr>
            <w:r w:rsidRPr="00575446">
              <w:t>0,2571820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8707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AEA818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738307" w14:textId="77777777" w:rsidR="00575446" w:rsidRPr="00575446" w:rsidRDefault="00575446" w:rsidP="00575446">
            <w:pPr>
              <w:pStyle w:val="a4"/>
            </w:pPr>
            <w:r w:rsidRPr="00575446">
              <w:t>0,0002398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66302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63C6499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ABF4E" w14:textId="77777777" w:rsidR="00575446" w:rsidRPr="00575446" w:rsidRDefault="00575446" w:rsidP="00575446">
            <w:pPr>
              <w:pStyle w:val="a4"/>
            </w:pPr>
            <w:r w:rsidRPr="00575446">
              <w:t>Уз.150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49F723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AF7D2" w14:textId="77777777" w:rsidR="00575446" w:rsidRPr="00575446" w:rsidRDefault="00575446" w:rsidP="00575446">
            <w:pPr>
              <w:pStyle w:val="a4"/>
            </w:pPr>
            <w:r w:rsidRPr="00575446">
              <w:t>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201B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99051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2598D" w14:textId="77777777" w:rsidR="00575446" w:rsidRPr="00575446" w:rsidRDefault="00575446" w:rsidP="00575446">
            <w:pPr>
              <w:pStyle w:val="a4"/>
            </w:pPr>
            <w:r w:rsidRPr="00575446">
              <w:t>0,2054660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2662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16415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D53F2F" w14:textId="77777777" w:rsidR="00575446" w:rsidRPr="00575446" w:rsidRDefault="00575446" w:rsidP="00575446">
            <w:pPr>
              <w:pStyle w:val="a4"/>
            </w:pPr>
            <w:r w:rsidRPr="00575446">
              <w:t>0,0007002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5B7BB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0FB968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2ED38" w14:textId="77777777" w:rsidR="00575446" w:rsidRPr="00575446" w:rsidRDefault="00575446" w:rsidP="00575446">
            <w:pPr>
              <w:pStyle w:val="a4"/>
            </w:pPr>
            <w:r w:rsidRPr="00575446">
              <w:t>Уз.148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34760" w14:textId="77777777" w:rsidR="00575446" w:rsidRPr="00575446" w:rsidRDefault="00575446" w:rsidP="00575446">
            <w:pPr>
              <w:pStyle w:val="a4"/>
            </w:pPr>
            <w:r w:rsidRPr="00575446">
              <w:t>Уз.151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5F308" w14:textId="77777777" w:rsidR="00575446" w:rsidRPr="00575446" w:rsidRDefault="00575446" w:rsidP="00575446">
            <w:pPr>
              <w:pStyle w:val="a4"/>
            </w:pPr>
            <w:r w:rsidRPr="00575446">
              <w:t>54,94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96CD9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C18CBD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0E235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330A4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D5B52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52E5C" w14:textId="77777777" w:rsidR="00575446" w:rsidRPr="00575446" w:rsidRDefault="00575446" w:rsidP="00575446">
            <w:pPr>
              <w:pStyle w:val="a4"/>
            </w:pPr>
            <w:r w:rsidRPr="00575446">
              <w:t>0,0127607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04388" w14:textId="77777777" w:rsidR="00575446" w:rsidRPr="00575446" w:rsidRDefault="00575446" w:rsidP="00575446">
            <w:pPr>
              <w:pStyle w:val="a4"/>
            </w:pPr>
            <w:r w:rsidRPr="00575446">
              <w:t>0,0000076</w:t>
            </w:r>
          </w:p>
        </w:tc>
      </w:tr>
      <w:tr w:rsidR="00575446" w:rsidRPr="00575446" w14:paraId="2BF1467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A2530" w14:textId="77777777" w:rsidR="00575446" w:rsidRPr="00575446" w:rsidRDefault="00575446" w:rsidP="00575446">
            <w:pPr>
              <w:pStyle w:val="a4"/>
            </w:pPr>
            <w:r w:rsidRPr="00575446">
              <w:t>Уз.151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01771B" w14:textId="77777777" w:rsidR="00575446" w:rsidRPr="00575446" w:rsidRDefault="00575446" w:rsidP="00575446">
            <w:pPr>
              <w:pStyle w:val="a4"/>
            </w:pPr>
            <w:r w:rsidRPr="00575446">
              <w:t>Уз.152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32A64" w14:textId="77777777" w:rsidR="00575446" w:rsidRPr="00575446" w:rsidRDefault="00575446" w:rsidP="00575446">
            <w:pPr>
              <w:pStyle w:val="a4"/>
            </w:pPr>
            <w:r w:rsidRPr="00575446">
              <w:t>52,20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E013E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262DD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7B317" w14:textId="77777777" w:rsidR="00575446" w:rsidRPr="00575446" w:rsidRDefault="00575446" w:rsidP="00575446">
            <w:pPr>
              <w:pStyle w:val="a4"/>
            </w:pPr>
            <w:r w:rsidRPr="00575446">
              <w:t>0,2058170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E6E7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0C7C2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C597C" w14:textId="77777777" w:rsidR="00575446" w:rsidRPr="00575446" w:rsidRDefault="00575446" w:rsidP="00575446">
            <w:pPr>
              <w:pStyle w:val="a4"/>
            </w:pPr>
            <w:r w:rsidRPr="00575446">
              <w:t>0,0020305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E1B533" w14:textId="77777777" w:rsidR="00575446" w:rsidRPr="00575446" w:rsidRDefault="00575446" w:rsidP="00575446">
            <w:pPr>
              <w:pStyle w:val="a4"/>
            </w:pPr>
            <w:r w:rsidRPr="00575446">
              <w:t>0,0000037</w:t>
            </w:r>
          </w:p>
        </w:tc>
      </w:tr>
      <w:tr w:rsidR="00575446" w:rsidRPr="00575446" w14:paraId="05FD8DF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9DE88" w14:textId="77777777" w:rsidR="00575446" w:rsidRPr="00575446" w:rsidRDefault="00575446" w:rsidP="00575446">
            <w:pPr>
              <w:pStyle w:val="a4"/>
            </w:pPr>
            <w:r w:rsidRPr="00575446">
              <w:t>Уз.152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AFF4A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0ABB4" w14:textId="77777777" w:rsidR="00575446" w:rsidRPr="00575446" w:rsidRDefault="00575446" w:rsidP="00575446">
            <w:pPr>
              <w:pStyle w:val="a4"/>
            </w:pPr>
            <w:r w:rsidRPr="00575446">
              <w:t>5,43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7C891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65B04" w14:textId="77777777" w:rsidR="00575446" w:rsidRPr="00575446" w:rsidRDefault="00575446" w:rsidP="00575446">
            <w:pPr>
              <w:pStyle w:val="a4"/>
            </w:pPr>
            <w:r w:rsidRPr="00575446">
              <w:t>3,88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E5123" w14:textId="77777777" w:rsidR="00575446" w:rsidRPr="00575446" w:rsidRDefault="00575446" w:rsidP="00575446">
            <w:pPr>
              <w:pStyle w:val="a4"/>
            </w:pPr>
            <w:r w:rsidRPr="00575446">
              <w:t>0,2574010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6B9DC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FE07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3DA0E" w14:textId="77777777" w:rsidR="00575446" w:rsidRPr="00575446" w:rsidRDefault="00575446" w:rsidP="00575446">
            <w:pPr>
              <w:pStyle w:val="a4"/>
            </w:pPr>
            <w:r w:rsidRPr="00575446">
              <w:t>0,0006810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10FF2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6F74D20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CB291" w14:textId="77777777" w:rsidR="00575446" w:rsidRPr="00575446" w:rsidRDefault="00575446" w:rsidP="00575446">
            <w:pPr>
              <w:pStyle w:val="a4"/>
            </w:pPr>
            <w:r w:rsidRPr="00575446">
              <w:t>Уз.152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B6375" w14:textId="77777777" w:rsidR="00575446" w:rsidRPr="00575446" w:rsidRDefault="00575446" w:rsidP="00575446">
            <w:pPr>
              <w:pStyle w:val="a4"/>
            </w:pPr>
            <w:r w:rsidRPr="00575446">
              <w:t>Уз.417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433FDD" w14:textId="77777777" w:rsidR="00575446" w:rsidRPr="00575446" w:rsidRDefault="00575446" w:rsidP="00575446">
            <w:pPr>
              <w:pStyle w:val="a4"/>
            </w:pPr>
            <w:r w:rsidRPr="00575446">
              <w:t>35,00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6029D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F084C" w14:textId="77777777" w:rsidR="00575446" w:rsidRPr="00575446" w:rsidRDefault="00575446" w:rsidP="00575446">
            <w:pPr>
              <w:pStyle w:val="a4"/>
            </w:pPr>
            <w:r w:rsidRPr="00575446">
              <w:t>3,88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DF51E" w14:textId="77777777" w:rsidR="00575446" w:rsidRPr="00575446" w:rsidRDefault="00575446" w:rsidP="00575446">
            <w:pPr>
              <w:pStyle w:val="a4"/>
            </w:pPr>
            <w:r w:rsidRPr="00575446">
              <w:t>0,2574010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3171D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A0FC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6B9BEF" w14:textId="77777777" w:rsidR="00575446" w:rsidRPr="00575446" w:rsidRDefault="00575446" w:rsidP="00575446">
            <w:pPr>
              <w:pStyle w:val="a4"/>
            </w:pPr>
            <w:r w:rsidRPr="00575446">
              <w:t>0,0013495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9EF79" w14:textId="77777777" w:rsidR="00575446" w:rsidRPr="00575446" w:rsidRDefault="00575446" w:rsidP="00575446">
            <w:pPr>
              <w:pStyle w:val="a4"/>
            </w:pPr>
            <w:r w:rsidRPr="00575446">
              <w:t>0,0000020</w:t>
            </w:r>
          </w:p>
        </w:tc>
      </w:tr>
      <w:tr w:rsidR="00575446" w:rsidRPr="00575446" w14:paraId="611135C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9D438" w14:textId="77777777" w:rsidR="00575446" w:rsidRPr="00575446" w:rsidRDefault="00575446" w:rsidP="00575446">
            <w:pPr>
              <w:pStyle w:val="a4"/>
            </w:pPr>
            <w:r w:rsidRPr="00575446">
              <w:t>Уз.151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3F506B" w14:textId="77777777" w:rsidR="00575446" w:rsidRPr="00575446" w:rsidRDefault="00575446" w:rsidP="00575446">
            <w:pPr>
              <w:pStyle w:val="a4"/>
            </w:pPr>
            <w:r w:rsidRPr="00575446">
              <w:t>Уз.153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CFE40" w14:textId="77777777" w:rsidR="00575446" w:rsidRPr="00575446" w:rsidRDefault="00575446" w:rsidP="00575446">
            <w:pPr>
              <w:pStyle w:val="a4"/>
            </w:pPr>
            <w:r w:rsidRPr="00575446">
              <w:t>104,00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2ADE0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52EEF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A66862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F3E1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E8F18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433CF" w14:textId="77777777" w:rsidR="00575446" w:rsidRPr="00575446" w:rsidRDefault="00575446" w:rsidP="00575446">
            <w:pPr>
              <w:pStyle w:val="a4"/>
            </w:pPr>
            <w:r w:rsidRPr="00575446">
              <w:t>0,0107302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04467F" w14:textId="77777777" w:rsidR="00575446" w:rsidRPr="00575446" w:rsidRDefault="00575446" w:rsidP="00575446">
            <w:pPr>
              <w:pStyle w:val="a4"/>
            </w:pPr>
            <w:r w:rsidRPr="00575446">
              <w:t>0,0000143</w:t>
            </w:r>
          </w:p>
        </w:tc>
      </w:tr>
      <w:tr w:rsidR="00575446" w:rsidRPr="00575446" w14:paraId="142F893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7E8C1" w14:textId="77777777" w:rsidR="00575446" w:rsidRPr="00575446" w:rsidRDefault="00575446" w:rsidP="00575446">
            <w:pPr>
              <w:pStyle w:val="a4"/>
            </w:pPr>
            <w:r w:rsidRPr="00575446">
              <w:t>Уз.153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9246F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 xml:space="preserve">, </w:t>
            </w:r>
            <w:proofErr w:type="gramStart"/>
            <w:r w:rsidRPr="00575446">
              <w:t>7  ДДУ</w:t>
            </w:r>
            <w:proofErr w:type="gramEnd"/>
            <w:r w:rsidRPr="00575446">
              <w:t xml:space="preserve"> №4 </w:t>
            </w:r>
            <w:proofErr w:type="spellStart"/>
            <w:r w:rsidRPr="00575446">
              <w:t>Сн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B77496" w14:textId="77777777" w:rsidR="00575446" w:rsidRPr="00575446" w:rsidRDefault="00575446" w:rsidP="00575446">
            <w:pPr>
              <w:pStyle w:val="a4"/>
            </w:pPr>
            <w:r w:rsidRPr="00575446">
              <w:t>69,00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09C8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18816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4E91CE" w14:textId="77777777" w:rsidR="00575446" w:rsidRPr="00575446" w:rsidRDefault="00575446" w:rsidP="00575446">
            <w:pPr>
              <w:pStyle w:val="a4"/>
            </w:pPr>
            <w:r w:rsidRPr="00575446">
              <w:t>0,1409170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C4F3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71652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00381" w14:textId="77777777" w:rsidR="00575446" w:rsidRPr="00575446" w:rsidRDefault="00575446" w:rsidP="00575446">
            <w:pPr>
              <w:pStyle w:val="a4"/>
            </w:pPr>
            <w:r w:rsidRPr="00575446">
              <w:t>0,0100492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F36327" w14:textId="77777777" w:rsidR="00575446" w:rsidRPr="00575446" w:rsidRDefault="00575446" w:rsidP="00575446">
            <w:pPr>
              <w:pStyle w:val="a4"/>
            </w:pPr>
            <w:r w:rsidRPr="00575446">
              <w:t>0,0000071</w:t>
            </w:r>
          </w:p>
        </w:tc>
      </w:tr>
      <w:tr w:rsidR="00575446" w:rsidRPr="00575446" w14:paraId="5E9B0BC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0BA3B" w14:textId="77777777" w:rsidR="00575446" w:rsidRPr="00575446" w:rsidRDefault="00575446" w:rsidP="00575446">
            <w:pPr>
              <w:pStyle w:val="a4"/>
            </w:pPr>
            <w:r w:rsidRPr="00575446">
              <w:t>Уз.153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E5634E" w14:textId="77777777" w:rsidR="00575446" w:rsidRPr="00575446" w:rsidRDefault="00575446" w:rsidP="00575446">
            <w:pPr>
              <w:pStyle w:val="a4"/>
            </w:pPr>
            <w:r w:rsidRPr="00575446">
              <w:t>улица Матросова, 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F7EED" w14:textId="77777777" w:rsidR="00575446" w:rsidRPr="00575446" w:rsidRDefault="00575446" w:rsidP="00575446">
            <w:pPr>
              <w:pStyle w:val="a4"/>
            </w:pPr>
            <w:r w:rsidRPr="00575446">
              <w:t>48,90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530E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1C97C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B8366" w14:textId="77777777" w:rsidR="00575446" w:rsidRPr="00575446" w:rsidRDefault="00575446" w:rsidP="00575446">
            <w:pPr>
              <w:pStyle w:val="a4"/>
            </w:pPr>
            <w:r w:rsidRPr="00575446">
              <w:t>0,2057920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CA25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DC079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CDB101" w14:textId="77777777" w:rsidR="00575446" w:rsidRPr="00575446" w:rsidRDefault="00575446" w:rsidP="00575446">
            <w:pPr>
              <w:pStyle w:val="a4"/>
            </w:pPr>
            <w:r w:rsidRPr="00575446">
              <w:t>0,0006810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C6568" w14:textId="77777777" w:rsidR="00575446" w:rsidRPr="00575446" w:rsidRDefault="00575446" w:rsidP="00575446">
            <w:pPr>
              <w:pStyle w:val="a4"/>
            </w:pPr>
            <w:r w:rsidRPr="00575446">
              <w:t>0,0000035</w:t>
            </w:r>
          </w:p>
        </w:tc>
      </w:tr>
      <w:tr w:rsidR="00575446" w:rsidRPr="00575446" w14:paraId="48E3CF2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02962" w14:textId="77777777" w:rsidR="00575446" w:rsidRPr="00575446" w:rsidRDefault="00575446" w:rsidP="00575446">
            <w:pPr>
              <w:pStyle w:val="a4"/>
            </w:pPr>
            <w:r w:rsidRPr="00575446">
              <w:t>Уз.146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E08F1C" w14:textId="77777777" w:rsidR="00575446" w:rsidRPr="00575446" w:rsidRDefault="00575446" w:rsidP="00575446">
            <w:pPr>
              <w:pStyle w:val="a4"/>
            </w:pPr>
            <w:r w:rsidRPr="00575446">
              <w:t>Уз.154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EFE6A" w14:textId="77777777" w:rsidR="00575446" w:rsidRPr="00575446" w:rsidRDefault="00575446" w:rsidP="00575446">
            <w:pPr>
              <w:pStyle w:val="a4"/>
            </w:pPr>
            <w:r w:rsidRPr="00575446">
              <w:t>227,20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2E8CB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9AE1B" w14:textId="77777777" w:rsidR="00575446" w:rsidRPr="00575446" w:rsidRDefault="00575446" w:rsidP="00575446">
            <w:pPr>
              <w:pStyle w:val="a4"/>
            </w:pPr>
            <w:r w:rsidRPr="00575446">
              <w:t>21,30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D90D09" w14:textId="77777777" w:rsidR="00575446" w:rsidRPr="00575446" w:rsidRDefault="00575446" w:rsidP="00575446">
            <w:pPr>
              <w:pStyle w:val="a4"/>
            </w:pPr>
            <w:r w:rsidRPr="00575446">
              <w:t>0,0469420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5FA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C279B" w14:textId="77777777" w:rsidR="00575446" w:rsidRPr="00575446" w:rsidRDefault="00575446" w:rsidP="00575446">
            <w:pPr>
              <w:pStyle w:val="a4"/>
            </w:pPr>
            <w:r w:rsidRPr="00575446">
              <w:t>0,0000033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B83E2C" w14:textId="77777777" w:rsidR="00575446" w:rsidRPr="00575446" w:rsidRDefault="00575446" w:rsidP="00575446">
            <w:pPr>
              <w:pStyle w:val="a4"/>
            </w:pPr>
            <w:r w:rsidRPr="00575446">
              <w:t>0,0635845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60829" w14:textId="77777777" w:rsidR="00575446" w:rsidRPr="00575446" w:rsidRDefault="00575446" w:rsidP="00575446">
            <w:pPr>
              <w:pStyle w:val="a4"/>
            </w:pPr>
            <w:r w:rsidRPr="00575446">
              <w:t>0,0000706</w:t>
            </w:r>
          </w:p>
        </w:tc>
      </w:tr>
      <w:tr w:rsidR="00575446" w:rsidRPr="00575446" w14:paraId="042784C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E14B4" w14:textId="77777777" w:rsidR="00575446" w:rsidRPr="00575446" w:rsidRDefault="00575446" w:rsidP="00575446">
            <w:pPr>
              <w:pStyle w:val="a4"/>
            </w:pPr>
            <w:r w:rsidRPr="00575446">
              <w:t>Уз.154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D36EC" w14:textId="77777777" w:rsidR="00575446" w:rsidRPr="00575446" w:rsidRDefault="00575446" w:rsidP="00575446">
            <w:pPr>
              <w:pStyle w:val="a4"/>
            </w:pPr>
            <w:r w:rsidRPr="00575446">
              <w:t>Уз.155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0ED67" w14:textId="77777777" w:rsidR="00575446" w:rsidRPr="00575446" w:rsidRDefault="00575446" w:rsidP="00575446">
            <w:pPr>
              <w:pStyle w:val="a4"/>
            </w:pPr>
            <w:r w:rsidRPr="00575446">
              <w:t>143,40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D05107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12D65" w14:textId="77777777" w:rsidR="00575446" w:rsidRPr="00575446" w:rsidRDefault="00575446" w:rsidP="00575446">
            <w:pPr>
              <w:pStyle w:val="a4"/>
            </w:pPr>
            <w:r w:rsidRPr="00575446">
              <w:t>9,52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F749D9" w14:textId="77777777" w:rsidR="00575446" w:rsidRPr="00575446" w:rsidRDefault="00575446" w:rsidP="00575446">
            <w:pPr>
              <w:pStyle w:val="a4"/>
            </w:pPr>
            <w:r w:rsidRPr="00575446">
              <w:t>0,1050540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D8BF4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E0E03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C440F" w14:textId="77777777" w:rsidR="00575446" w:rsidRPr="00575446" w:rsidRDefault="00575446" w:rsidP="00575446">
            <w:pPr>
              <w:pStyle w:val="a4"/>
            </w:pPr>
            <w:r w:rsidRPr="00575446">
              <w:t>0,0080088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BCB6B" w14:textId="77777777" w:rsidR="00575446" w:rsidRPr="00575446" w:rsidRDefault="00575446" w:rsidP="00575446">
            <w:pPr>
              <w:pStyle w:val="a4"/>
            </w:pPr>
            <w:r w:rsidRPr="00575446">
              <w:t>0,0000199</w:t>
            </w:r>
          </w:p>
        </w:tc>
      </w:tr>
      <w:tr w:rsidR="00575446" w:rsidRPr="00575446" w14:paraId="16EE1DF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E06B5" w14:textId="77777777" w:rsidR="00575446" w:rsidRPr="00575446" w:rsidRDefault="00575446" w:rsidP="00575446">
            <w:pPr>
              <w:pStyle w:val="a4"/>
            </w:pPr>
            <w:r w:rsidRPr="00575446">
              <w:t>Уз.155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F438FA" w14:textId="77777777" w:rsidR="00575446" w:rsidRPr="00575446" w:rsidRDefault="00575446" w:rsidP="00575446">
            <w:pPr>
              <w:pStyle w:val="a4"/>
            </w:pPr>
            <w:r w:rsidRPr="00575446">
              <w:t>Уз.156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AA5F6" w14:textId="77777777" w:rsidR="00575446" w:rsidRPr="00575446" w:rsidRDefault="00575446" w:rsidP="00575446">
            <w:pPr>
              <w:pStyle w:val="a4"/>
            </w:pPr>
            <w:r w:rsidRPr="00575446">
              <w:t>27,00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DB1BA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7DA81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6479A" w14:textId="77777777" w:rsidR="00575446" w:rsidRPr="00575446" w:rsidRDefault="00575446" w:rsidP="00575446">
            <w:pPr>
              <w:pStyle w:val="a4"/>
            </w:pPr>
            <w:r w:rsidRPr="00575446">
              <w:t>0,1767140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15B6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02CCD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78CB30" w14:textId="77777777" w:rsidR="00575446" w:rsidRPr="00575446" w:rsidRDefault="00575446" w:rsidP="00575446">
            <w:pPr>
              <w:pStyle w:val="a4"/>
            </w:pPr>
            <w:r w:rsidRPr="00575446">
              <w:t>0,0027144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7D909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42D02A5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14628" w14:textId="77777777" w:rsidR="00575446" w:rsidRPr="00575446" w:rsidRDefault="00575446" w:rsidP="00575446">
            <w:pPr>
              <w:pStyle w:val="a4"/>
            </w:pPr>
            <w:r w:rsidRPr="00575446">
              <w:t>Уз.156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D3ECD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41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F293E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E2994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FE0EED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F4CBF" w14:textId="77777777" w:rsidR="00575446" w:rsidRPr="00575446" w:rsidRDefault="00575446" w:rsidP="00575446">
            <w:pPr>
              <w:pStyle w:val="a4"/>
            </w:pPr>
            <w:r w:rsidRPr="00575446">
              <w:t>0,1767140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0337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46F9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9051D" w14:textId="77777777" w:rsidR="00575446" w:rsidRPr="00575446" w:rsidRDefault="00575446" w:rsidP="00575446">
            <w:pPr>
              <w:pStyle w:val="a4"/>
            </w:pPr>
            <w:r w:rsidRPr="00575446">
              <w:t>0,0018607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5F18B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45998DC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4A145" w14:textId="77777777" w:rsidR="00575446" w:rsidRPr="00575446" w:rsidRDefault="00575446" w:rsidP="00575446">
            <w:pPr>
              <w:pStyle w:val="a4"/>
            </w:pPr>
            <w:r w:rsidRPr="00575446">
              <w:t>Уз.156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DBBC38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07640" w14:textId="77777777" w:rsidR="00575446" w:rsidRPr="00575446" w:rsidRDefault="00575446" w:rsidP="00575446">
            <w:pPr>
              <w:pStyle w:val="a4"/>
            </w:pPr>
            <w:r w:rsidRPr="00575446">
              <w:t>27,00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556126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CB7DD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65096" w14:textId="77777777" w:rsidR="00575446" w:rsidRPr="00575446" w:rsidRDefault="00575446" w:rsidP="00575446">
            <w:pPr>
              <w:pStyle w:val="a4"/>
            </w:pPr>
            <w:r w:rsidRPr="00575446">
              <w:t>0,1767140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6E3FE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6E16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20DC0" w14:textId="77777777" w:rsidR="00575446" w:rsidRPr="00575446" w:rsidRDefault="00575446" w:rsidP="00575446">
            <w:pPr>
              <w:pStyle w:val="a4"/>
            </w:pPr>
            <w:r w:rsidRPr="00575446">
              <w:t>0,0008536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E656B7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5A09A06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03F2B" w14:textId="77777777" w:rsidR="00575446" w:rsidRPr="00575446" w:rsidRDefault="00575446" w:rsidP="00575446">
            <w:pPr>
              <w:pStyle w:val="a4"/>
            </w:pPr>
            <w:r w:rsidRPr="00575446">
              <w:t>Уз.155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4197A" w14:textId="77777777" w:rsidR="00575446" w:rsidRPr="00575446" w:rsidRDefault="00575446" w:rsidP="00575446">
            <w:pPr>
              <w:pStyle w:val="a4"/>
            </w:pPr>
            <w:r w:rsidRPr="00575446">
              <w:t>Уз.157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B25AC1" w14:textId="77777777" w:rsidR="00575446" w:rsidRPr="00575446" w:rsidRDefault="00575446" w:rsidP="00575446">
            <w:pPr>
              <w:pStyle w:val="a4"/>
            </w:pPr>
            <w:r w:rsidRPr="00575446">
              <w:t>6,04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05449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BE5ADE" w14:textId="77777777" w:rsidR="00575446" w:rsidRPr="00575446" w:rsidRDefault="00575446" w:rsidP="00575446">
            <w:pPr>
              <w:pStyle w:val="a4"/>
            </w:pPr>
            <w:r w:rsidRPr="00575446">
              <w:t>9,52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0FB7F" w14:textId="77777777" w:rsidR="00575446" w:rsidRPr="00575446" w:rsidRDefault="00575446" w:rsidP="00575446">
            <w:pPr>
              <w:pStyle w:val="a4"/>
            </w:pPr>
            <w:r w:rsidRPr="00575446">
              <w:t>0,1050540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D12E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BBD521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C3452" w14:textId="77777777" w:rsidR="00575446" w:rsidRPr="00575446" w:rsidRDefault="00575446" w:rsidP="00575446">
            <w:pPr>
              <w:pStyle w:val="a4"/>
            </w:pPr>
            <w:r w:rsidRPr="00575446">
              <w:t>0,0052945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005C2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08F8DDF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B1005" w14:textId="77777777" w:rsidR="00575446" w:rsidRPr="00575446" w:rsidRDefault="00575446" w:rsidP="00575446">
            <w:pPr>
              <w:pStyle w:val="a4"/>
            </w:pPr>
            <w:r w:rsidRPr="00575446">
              <w:t>Уз.157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254AD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43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F747EB" w14:textId="77777777" w:rsidR="00575446" w:rsidRPr="00575446" w:rsidRDefault="00575446" w:rsidP="00575446">
            <w:pPr>
              <w:pStyle w:val="a4"/>
            </w:pPr>
            <w:r w:rsidRPr="00575446">
              <w:t>25,00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EB86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4D31B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39989" w14:textId="77777777" w:rsidR="00575446" w:rsidRPr="00575446" w:rsidRDefault="00575446" w:rsidP="00575446">
            <w:pPr>
              <w:pStyle w:val="a4"/>
            </w:pPr>
            <w:r w:rsidRPr="00575446">
              <w:t>0,2056140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5F7C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008E4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5EF79B" w14:textId="77777777" w:rsidR="00575446" w:rsidRPr="00575446" w:rsidRDefault="00575446" w:rsidP="00575446">
            <w:pPr>
              <w:pStyle w:val="a4"/>
            </w:pPr>
            <w:r w:rsidRPr="00575446">
              <w:t>0,0014579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DEFE4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592AEB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6801EE" w14:textId="77777777" w:rsidR="00575446" w:rsidRPr="00575446" w:rsidRDefault="00575446" w:rsidP="00575446">
            <w:pPr>
              <w:pStyle w:val="a4"/>
            </w:pPr>
            <w:r w:rsidRPr="00575446">
              <w:t>Уз.157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EDFF4" w14:textId="77777777" w:rsidR="00575446" w:rsidRPr="00575446" w:rsidRDefault="00575446" w:rsidP="00575446">
            <w:pPr>
              <w:pStyle w:val="a4"/>
            </w:pPr>
            <w:r w:rsidRPr="00575446">
              <w:t>Уз.158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25AF9" w14:textId="77777777" w:rsidR="00575446" w:rsidRPr="00575446" w:rsidRDefault="00575446" w:rsidP="00575446">
            <w:pPr>
              <w:pStyle w:val="a4"/>
            </w:pPr>
            <w:r w:rsidRPr="00575446">
              <w:t>24,75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8D94D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52675" w14:textId="77777777" w:rsidR="00575446" w:rsidRPr="00575446" w:rsidRDefault="00575446" w:rsidP="00575446">
            <w:pPr>
              <w:pStyle w:val="a4"/>
            </w:pPr>
            <w:r w:rsidRPr="00575446">
              <w:t>4,49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114EB" w14:textId="77777777" w:rsidR="00575446" w:rsidRPr="00575446" w:rsidRDefault="00575446" w:rsidP="00575446">
            <w:pPr>
              <w:pStyle w:val="a4"/>
            </w:pPr>
            <w:r w:rsidRPr="00575446">
              <w:t>0,2227010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C60F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115FC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5431C" w14:textId="77777777" w:rsidR="00575446" w:rsidRPr="00575446" w:rsidRDefault="00575446" w:rsidP="00575446">
            <w:pPr>
              <w:pStyle w:val="a4"/>
            </w:pPr>
            <w:r w:rsidRPr="00575446">
              <w:t>0,0038366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C457D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5BECBF7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5884F" w14:textId="77777777" w:rsidR="00575446" w:rsidRPr="00575446" w:rsidRDefault="00575446" w:rsidP="00575446">
            <w:pPr>
              <w:pStyle w:val="a4"/>
            </w:pPr>
            <w:r w:rsidRPr="00575446">
              <w:t>Уз.158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8B12C5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BE1C3" w14:textId="77777777" w:rsidR="00575446" w:rsidRPr="00575446" w:rsidRDefault="00575446" w:rsidP="00575446">
            <w:pPr>
              <w:pStyle w:val="a4"/>
            </w:pPr>
            <w:r w:rsidRPr="00575446">
              <w:t>19,37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F0D9A5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A66AF" w14:textId="77777777" w:rsidR="00575446" w:rsidRPr="00575446" w:rsidRDefault="00575446" w:rsidP="00575446">
            <w:pPr>
              <w:pStyle w:val="a4"/>
            </w:pPr>
            <w:r w:rsidRPr="00575446">
              <w:t>4,49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A215F3" w14:textId="77777777" w:rsidR="00575446" w:rsidRPr="00575446" w:rsidRDefault="00575446" w:rsidP="00575446">
            <w:pPr>
              <w:pStyle w:val="a4"/>
            </w:pPr>
            <w:r w:rsidRPr="00575446">
              <w:t>0,2227010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0E4F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CCC1D4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34C3A6" w14:textId="77777777" w:rsidR="00575446" w:rsidRPr="00575446" w:rsidRDefault="00575446" w:rsidP="00575446">
            <w:pPr>
              <w:pStyle w:val="a4"/>
            </w:pPr>
            <w:r w:rsidRPr="00575446">
              <w:t>0,0029734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4284C7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5E157F5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993F8" w14:textId="77777777" w:rsidR="00575446" w:rsidRPr="00575446" w:rsidRDefault="00575446" w:rsidP="00575446">
            <w:pPr>
              <w:pStyle w:val="a4"/>
            </w:pPr>
            <w:r w:rsidRPr="00575446">
              <w:t>Уз.158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E47DD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7E105" w14:textId="77777777" w:rsidR="00575446" w:rsidRPr="00575446" w:rsidRDefault="00575446" w:rsidP="00575446">
            <w:pPr>
              <w:pStyle w:val="a4"/>
            </w:pPr>
            <w:r w:rsidRPr="00575446">
              <w:t>48,00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D060B1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A6B72" w14:textId="77777777" w:rsidR="00575446" w:rsidRPr="00575446" w:rsidRDefault="00575446" w:rsidP="00575446">
            <w:pPr>
              <w:pStyle w:val="a4"/>
            </w:pPr>
            <w:r w:rsidRPr="00575446">
              <w:t>4,49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98EC14" w14:textId="77777777" w:rsidR="00575446" w:rsidRPr="00575446" w:rsidRDefault="00575446" w:rsidP="00575446">
            <w:pPr>
              <w:pStyle w:val="a4"/>
            </w:pPr>
            <w:r w:rsidRPr="00575446">
              <w:t>0,2227010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A571E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EFB43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CA2577" w14:textId="77777777" w:rsidR="00575446" w:rsidRPr="00575446" w:rsidRDefault="00575446" w:rsidP="00575446">
            <w:pPr>
              <w:pStyle w:val="a4"/>
            </w:pPr>
            <w:r w:rsidRPr="00575446">
              <w:t>0,0008632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0BFDD3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4F2A16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1FCF8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Уз.154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12BF4A" w14:textId="77777777" w:rsidR="00575446" w:rsidRPr="00575446" w:rsidRDefault="00575446" w:rsidP="00575446">
            <w:pPr>
              <w:pStyle w:val="a4"/>
            </w:pPr>
            <w:r w:rsidRPr="00575446">
              <w:t>Уз.352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4143D6" w14:textId="77777777" w:rsidR="00575446" w:rsidRPr="00575446" w:rsidRDefault="00575446" w:rsidP="00575446">
            <w:pPr>
              <w:pStyle w:val="a4"/>
            </w:pPr>
            <w:r w:rsidRPr="00575446">
              <w:t>38,00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44D4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A62D4E" w14:textId="77777777" w:rsidR="00575446" w:rsidRPr="00575446" w:rsidRDefault="00575446" w:rsidP="00575446">
            <w:pPr>
              <w:pStyle w:val="a4"/>
            </w:pPr>
            <w:r w:rsidRPr="00575446">
              <w:t>18,64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4FB3B" w14:textId="77777777" w:rsidR="00575446" w:rsidRPr="00575446" w:rsidRDefault="00575446" w:rsidP="00575446">
            <w:pPr>
              <w:pStyle w:val="a4"/>
            </w:pPr>
            <w:r w:rsidRPr="00575446">
              <w:t>0,0536360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6BD8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60EB1B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86491" w14:textId="77777777" w:rsidR="00575446" w:rsidRPr="00575446" w:rsidRDefault="00575446" w:rsidP="00575446">
            <w:pPr>
              <w:pStyle w:val="a4"/>
            </w:pPr>
            <w:r w:rsidRPr="00575446">
              <w:t>0,0555756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6EEF5" w14:textId="77777777" w:rsidR="00575446" w:rsidRPr="00575446" w:rsidRDefault="00575446" w:rsidP="00575446">
            <w:pPr>
              <w:pStyle w:val="a4"/>
            </w:pPr>
            <w:r w:rsidRPr="00575446">
              <w:t>0,0000103</w:t>
            </w:r>
          </w:p>
        </w:tc>
      </w:tr>
      <w:tr w:rsidR="00575446" w:rsidRPr="00575446" w14:paraId="11B5FBE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AE231D" w14:textId="77777777" w:rsidR="00575446" w:rsidRPr="00575446" w:rsidRDefault="00575446" w:rsidP="00575446">
            <w:pPr>
              <w:pStyle w:val="a4"/>
            </w:pPr>
            <w:r w:rsidRPr="00575446">
              <w:t>Уз.159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85D79D" w14:textId="77777777" w:rsidR="00575446" w:rsidRPr="00575446" w:rsidRDefault="00575446" w:rsidP="00575446">
            <w:pPr>
              <w:pStyle w:val="a4"/>
            </w:pPr>
            <w:r w:rsidRPr="00575446">
              <w:t>Уз.418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AD9833" w14:textId="77777777" w:rsidR="00575446" w:rsidRPr="00575446" w:rsidRDefault="00575446" w:rsidP="00575446">
            <w:pPr>
              <w:pStyle w:val="a4"/>
            </w:pPr>
            <w:r w:rsidRPr="00575446">
              <w:t>80,40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4A12A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978A6C" w14:textId="77777777" w:rsidR="00575446" w:rsidRPr="00575446" w:rsidRDefault="00575446" w:rsidP="00575446">
            <w:pPr>
              <w:pStyle w:val="a4"/>
            </w:pPr>
            <w:r w:rsidRPr="00575446">
              <w:t>6,22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6139F" w14:textId="77777777" w:rsidR="00575446" w:rsidRPr="00575446" w:rsidRDefault="00575446" w:rsidP="00575446">
            <w:pPr>
              <w:pStyle w:val="a4"/>
            </w:pPr>
            <w:r w:rsidRPr="00575446">
              <w:t>0,1607240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B920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2EEE04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DDB82" w14:textId="77777777" w:rsidR="00575446" w:rsidRPr="00575446" w:rsidRDefault="00575446" w:rsidP="00575446">
            <w:pPr>
              <w:pStyle w:val="a4"/>
            </w:pPr>
            <w:r w:rsidRPr="00575446">
              <w:t>0,0017449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ACBB7" w14:textId="77777777" w:rsidR="00575446" w:rsidRPr="00575446" w:rsidRDefault="00575446" w:rsidP="00575446">
            <w:pPr>
              <w:pStyle w:val="a4"/>
            </w:pPr>
            <w:r w:rsidRPr="00575446">
              <w:t>0,0000073</w:t>
            </w:r>
          </w:p>
        </w:tc>
      </w:tr>
      <w:tr w:rsidR="00575446" w:rsidRPr="00575446" w14:paraId="6C04309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8CBCC2" w14:textId="77777777" w:rsidR="00575446" w:rsidRPr="00575446" w:rsidRDefault="00575446" w:rsidP="00575446">
            <w:pPr>
              <w:pStyle w:val="a4"/>
            </w:pPr>
            <w:r w:rsidRPr="00575446">
              <w:t>Уз.352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22608" w14:textId="77777777" w:rsidR="00575446" w:rsidRPr="00575446" w:rsidRDefault="00575446" w:rsidP="00575446">
            <w:pPr>
              <w:pStyle w:val="a4"/>
            </w:pPr>
            <w:r w:rsidRPr="00575446">
              <w:t>Уз.183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E9ECA6" w14:textId="77777777" w:rsidR="00575446" w:rsidRPr="00575446" w:rsidRDefault="00575446" w:rsidP="00575446">
            <w:pPr>
              <w:pStyle w:val="a4"/>
            </w:pPr>
            <w:r w:rsidRPr="00575446">
              <w:t>89,50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8A44D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3EB86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F4D72" w14:textId="77777777" w:rsidR="00575446" w:rsidRPr="00575446" w:rsidRDefault="00575446" w:rsidP="00575446">
            <w:pPr>
              <w:pStyle w:val="a4"/>
            </w:pPr>
            <w:r w:rsidRPr="00575446">
              <w:t>0,1425760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AAD91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8316A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6C56FF" w14:textId="77777777" w:rsidR="00575446" w:rsidRPr="00575446" w:rsidRDefault="00575446" w:rsidP="00575446">
            <w:pPr>
              <w:pStyle w:val="a4"/>
            </w:pPr>
            <w:r w:rsidRPr="00575446">
              <w:t>0,0055934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243EA" w14:textId="77777777" w:rsidR="00575446" w:rsidRPr="00575446" w:rsidRDefault="00575446" w:rsidP="00575446">
            <w:pPr>
              <w:pStyle w:val="a4"/>
            </w:pPr>
            <w:r w:rsidRPr="00575446">
              <w:t>0,0000092</w:t>
            </w:r>
          </w:p>
        </w:tc>
      </w:tr>
      <w:tr w:rsidR="00575446" w:rsidRPr="00575446" w14:paraId="110C398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9D13F" w14:textId="77777777" w:rsidR="00575446" w:rsidRPr="00575446" w:rsidRDefault="00575446" w:rsidP="00575446">
            <w:pPr>
              <w:pStyle w:val="a4"/>
            </w:pPr>
            <w:r w:rsidRPr="00575446">
              <w:t>Уз.160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6D5267" w14:textId="77777777" w:rsidR="00575446" w:rsidRPr="00575446" w:rsidRDefault="00575446" w:rsidP="00575446">
            <w:pPr>
              <w:pStyle w:val="a4"/>
            </w:pPr>
            <w:r w:rsidRPr="00575446">
              <w:t>ул. Северная,51/2 гаражные бок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FEFE47" w14:textId="77777777" w:rsidR="00575446" w:rsidRPr="00575446" w:rsidRDefault="00575446" w:rsidP="00575446">
            <w:pPr>
              <w:pStyle w:val="a4"/>
            </w:pPr>
            <w:r w:rsidRPr="00575446">
              <w:t>15,11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DC0DD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C944F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2731D" w14:textId="77777777" w:rsidR="00575446" w:rsidRPr="00575446" w:rsidRDefault="00575446" w:rsidP="00575446">
            <w:pPr>
              <w:pStyle w:val="a4"/>
            </w:pPr>
            <w:r w:rsidRPr="00575446">
              <w:t>0,2221560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7064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8134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F95E71" w14:textId="77777777" w:rsidR="00575446" w:rsidRPr="00575446" w:rsidRDefault="00575446" w:rsidP="00575446">
            <w:pPr>
              <w:pStyle w:val="a4"/>
            </w:pPr>
            <w:r w:rsidRPr="00575446">
              <w:t>0,0002686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A8FD59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3D20FDE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846DD" w14:textId="77777777" w:rsidR="00575446" w:rsidRPr="00575446" w:rsidRDefault="00575446" w:rsidP="00575446">
            <w:pPr>
              <w:pStyle w:val="a4"/>
            </w:pPr>
            <w:r w:rsidRPr="00575446">
              <w:t>Уз.160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935D0E" w14:textId="77777777" w:rsidR="00575446" w:rsidRPr="00575446" w:rsidRDefault="00575446" w:rsidP="00575446">
            <w:pPr>
              <w:pStyle w:val="a4"/>
            </w:pPr>
            <w:r w:rsidRPr="00575446">
              <w:t>Уз.182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5DAF1" w14:textId="77777777" w:rsidR="00575446" w:rsidRPr="00575446" w:rsidRDefault="00575446" w:rsidP="00575446">
            <w:pPr>
              <w:pStyle w:val="a4"/>
            </w:pPr>
            <w:r w:rsidRPr="00575446">
              <w:t>52,26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8D4F3A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2551B2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BBC340" w14:textId="77777777" w:rsidR="00575446" w:rsidRPr="00575446" w:rsidRDefault="00575446" w:rsidP="00575446">
            <w:pPr>
              <w:pStyle w:val="a4"/>
            </w:pPr>
            <w:r w:rsidRPr="00575446">
              <w:t>0,2058170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3E40D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9AF93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E17AD7" w14:textId="77777777" w:rsidR="00575446" w:rsidRPr="00575446" w:rsidRDefault="00575446" w:rsidP="00575446">
            <w:pPr>
              <w:pStyle w:val="a4"/>
            </w:pPr>
            <w:r w:rsidRPr="00575446">
              <w:t>0,0053248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234D0" w14:textId="77777777" w:rsidR="00575446" w:rsidRPr="00575446" w:rsidRDefault="00575446" w:rsidP="00575446">
            <w:pPr>
              <w:pStyle w:val="a4"/>
            </w:pPr>
            <w:r w:rsidRPr="00575446">
              <w:t>0,0000037</w:t>
            </w:r>
          </w:p>
        </w:tc>
      </w:tr>
      <w:tr w:rsidR="00575446" w:rsidRPr="00575446" w14:paraId="5D63C79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BA82A8" w14:textId="77777777" w:rsidR="00575446" w:rsidRPr="00575446" w:rsidRDefault="00575446" w:rsidP="00575446">
            <w:pPr>
              <w:pStyle w:val="a4"/>
            </w:pPr>
            <w:r w:rsidRPr="00575446">
              <w:t>Уз.161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32FC9" w14:textId="77777777" w:rsidR="00575446" w:rsidRPr="00575446" w:rsidRDefault="00575446" w:rsidP="00575446">
            <w:pPr>
              <w:pStyle w:val="a4"/>
            </w:pPr>
            <w:r w:rsidRPr="00575446">
              <w:t>Северная улица, 68с3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D1A2B" w14:textId="77777777" w:rsidR="00575446" w:rsidRPr="00575446" w:rsidRDefault="00575446" w:rsidP="00575446">
            <w:pPr>
              <w:pStyle w:val="a4"/>
            </w:pPr>
            <w:r w:rsidRPr="00575446">
              <w:t>44,60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A1CFE4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149CC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690D7E" w14:textId="77777777" w:rsidR="00575446" w:rsidRPr="00575446" w:rsidRDefault="00575446" w:rsidP="00575446">
            <w:pPr>
              <w:pStyle w:val="a4"/>
            </w:pPr>
            <w:r w:rsidRPr="00575446">
              <w:t>0,1603390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79AA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5BB15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7058B" w14:textId="77777777" w:rsidR="00575446" w:rsidRPr="00575446" w:rsidRDefault="00575446" w:rsidP="00575446">
            <w:pPr>
              <w:pStyle w:val="a4"/>
            </w:pPr>
            <w:r w:rsidRPr="00575446">
              <w:t>0,0035584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7C9B70" w14:textId="77777777" w:rsidR="00575446" w:rsidRPr="00575446" w:rsidRDefault="00575446" w:rsidP="00575446">
            <w:pPr>
              <w:pStyle w:val="a4"/>
            </w:pPr>
            <w:r w:rsidRPr="00575446">
              <w:t>0,0000041</w:t>
            </w:r>
          </w:p>
        </w:tc>
      </w:tr>
      <w:tr w:rsidR="00575446" w:rsidRPr="00575446" w14:paraId="3B062F5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BE223" w14:textId="77777777" w:rsidR="00575446" w:rsidRPr="00575446" w:rsidRDefault="00575446" w:rsidP="00575446">
            <w:pPr>
              <w:pStyle w:val="a4"/>
            </w:pPr>
            <w:r w:rsidRPr="00575446">
              <w:t>Уз.161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F381A" w14:textId="77777777" w:rsidR="00575446" w:rsidRPr="00575446" w:rsidRDefault="00575446" w:rsidP="00575446">
            <w:pPr>
              <w:pStyle w:val="a4"/>
            </w:pPr>
            <w:r w:rsidRPr="00575446">
              <w:t>Уз.163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27F9AF" w14:textId="77777777" w:rsidR="00575446" w:rsidRPr="00575446" w:rsidRDefault="00575446" w:rsidP="00575446">
            <w:pPr>
              <w:pStyle w:val="a4"/>
            </w:pPr>
            <w:r w:rsidRPr="00575446">
              <w:t>86,23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2B047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15774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94D7CE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7CB6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433C0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31F8BC" w14:textId="77777777" w:rsidR="00575446" w:rsidRPr="00575446" w:rsidRDefault="00575446" w:rsidP="00575446">
            <w:pPr>
              <w:pStyle w:val="a4"/>
            </w:pPr>
            <w:r w:rsidRPr="00575446">
              <w:t>0,0297860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00FAC" w14:textId="77777777" w:rsidR="00575446" w:rsidRPr="00575446" w:rsidRDefault="00575446" w:rsidP="00575446">
            <w:pPr>
              <w:pStyle w:val="a4"/>
            </w:pPr>
            <w:r w:rsidRPr="00575446">
              <w:t>0,0000156</w:t>
            </w:r>
          </w:p>
        </w:tc>
      </w:tr>
      <w:tr w:rsidR="00575446" w:rsidRPr="00575446" w14:paraId="6E313D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33887" w14:textId="77777777" w:rsidR="00575446" w:rsidRPr="00575446" w:rsidRDefault="00575446" w:rsidP="00575446">
            <w:pPr>
              <w:pStyle w:val="a4"/>
            </w:pPr>
            <w:r w:rsidRPr="00575446">
              <w:t>Уз.162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C9305" w14:textId="77777777" w:rsidR="00575446" w:rsidRPr="00575446" w:rsidRDefault="00575446" w:rsidP="00575446">
            <w:pPr>
              <w:pStyle w:val="a4"/>
            </w:pPr>
            <w:r w:rsidRPr="00575446">
              <w:t>Уз.164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9109F2" w14:textId="77777777" w:rsidR="00575446" w:rsidRPr="00575446" w:rsidRDefault="00575446" w:rsidP="00575446">
            <w:pPr>
              <w:pStyle w:val="a4"/>
            </w:pPr>
            <w:r w:rsidRPr="00575446">
              <w:t>12,46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76EAB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9D6338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F45807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E1C19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D58E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9ABCD" w14:textId="77777777" w:rsidR="00575446" w:rsidRPr="00575446" w:rsidRDefault="00575446" w:rsidP="00575446">
            <w:pPr>
              <w:pStyle w:val="a4"/>
            </w:pPr>
            <w:r w:rsidRPr="00575446">
              <w:t>0,0205910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0D5A8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</w:tr>
      <w:tr w:rsidR="00575446" w:rsidRPr="00575446" w14:paraId="74E840D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FE71A8" w14:textId="77777777" w:rsidR="00575446" w:rsidRPr="00575446" w:rsidRDefault="00575446" w:rsidP="00575446">
            <w:pPr>
              <w:pStyle w:val="a4"/>
            </w:pPr>
            <w:r w:rsidRPr="00575446">
              <w:t>Уз.163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B24A7" w14:textId="77777777" w:rsidR="00575446" w:rsidRPr="00575446" w:rsidRDefault="00575446" w:rsidP="00575446">
            <w:pPr>
              <w:pStyle w:val="a4"/>
            </w:pPr>
            <w:r w:rsidRPr="00575446">
              <w:t>Уз.162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A06CA" w14:textId="77777777" w:rsidR="00575446" w:rsidRPr="00575446" w:rsidRDefault="00575446" w:rsidP="00575446">
            <w:pPr>
              <w:pStyle w:val="a4"/>
            </w:pPr>
            <w:r w:rsidRPr="00575446">
              <w:t>34,00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35157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546E45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7039D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280D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68E87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D6AEA1" w14:textId="77777777" w:rsidR="00575446" w:rsidRPr="00575446" w:rsidRDefault="00575446" w:rsidP="00575446">
            <w:pPr>
              <w:pStyle w:val="a4"/>
            </w:pPr>
            <w:r w:rsidRPr="00575446">
              <w:t>0,0283408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62B4E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195CD3A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CCC3B" w14:textId="77777777" w:rsidR="00575446" w:rsidRPr="00575446" w:rsidRDefault="00575446" w:rsidP="00575446">
            <w:pPr>
              <w:pStyle w:val="a4"/>
            </w:pPr>
            <w:r w:rsidRPr="00575446">
              <w:t>Уз.163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3AF9A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ГСК "Кедр"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47B51" w14:textId="77777777" w:rsidR="00575446" w:rsidRPr="00575446" w:rsidRDefault="00575446" w:rsidP="00575446">
            <w:pPr>
              <w:pStyle w:val="a4"/>
            </w:pPr>
            <w:r w:rsidRPr="00575446">
              <w:t>33,00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B9A23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4DDAB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8E8BA" w14:textId="77777777" w:rsidR="00575446" w:rsidRPr="00575446" w:rsidRDefault="00575446" w:rsidP="00575446">
            <w:pPr>
              <w:pStyle w:val="a4"/>
            </w:pPr>
            <w:r w:rsidRPr="00575446">
              <w:t>0,2056740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04E7D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FB6EA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92099" w14:textId="77777777" w:rsidR="00575446" w:rsidRPr="00575446" w:rsidRDefault="00575446" w:rsidP="00575446">
            <w:pPr>
              <w:pStyle w:val="a4"/>
            </w:pPr>
            <w:r w:rsidRPr="00575446">
              <w:t>0,0014452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47581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69BE05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12010" w14:textId="77777777" w:rsidR="00575446" w:rsidRPr="00575446" w:rsidRDefault="00575446" w:rsidP="00575446">
            <w:pPr>
              <w:pStyle w:val="a4"/>
            </w:pPr>
            <w:r w:rsidRPr="00575446">
              <w:t>Уз.164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7D098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53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A1556" w14:textId="77777777" w:rsidR="00575446" w:rsidRPr="00575446" w:rsidRDefault="00575446" w:rsidP="00575446">
            <w:pPr>
              <w:pStyle w:val="a4"/>
            </w:pPr>
            <w:r w:rsidRPr="00575446">
              <w:t>20,20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114DF9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9191B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74FDDF" w14:textId="77777777" w:rsidR="00575446" w:rsidRPr="00575446" w:rsidRDefault="00575446" w:rsidP="00575446">
            <w:pPr>
              <w:pStyle w:val="a4"/>
            </w:pPr>
            <w:r w:rsidRPr="00575446">
              <w:t>0,2055780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C1E6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7B081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B498F" w14:textId="77777777" w:rsidR="00575446" w:rsidRPr="00575446" w:rsidRDefault="00575446" w:rsidP="00575446">
            <w:pPr>
              <w:pStyle w:val="a4"/>
            </w:pPr>
            <w:r w:rsidRPr="00575446">
              <w:t>0,0021485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1E729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212E516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E712FD" w14:textId="77777777" w:rsidR="00575446" w:rsidRPr="00575446" w:rsidRDefault="00575446" w:rsidP="00575446">
            <w:pPr>
              <w:pStyle w:val="a4"/>
            </w:pPr>
            <w:r w:rsidRPr="00575446">
              <w:t>Уз.164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D052EB" w14:textId="77777777" w:rsidR="00575446" w:rsidRPr="00575446" w:rsidRDefault="00575446" w:rsidP="00575446">
            <w:pPr>
              <w:pStyle w:val="a4"/>
            </w:pPr>
            <w:r w:rsidRPr="00575446">
              <w:t>Уз.165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9E781" w14:textId="77777777" w:rsidR="00575446" w:rsidRPr="00575446" w:rsidRDefault="00575446" w:rsidP="00575446">
            <w:pPr>
              <w:pStyle w:val="a4"/>
            </w:pPr>
            <w:r w:rsidRPr="00575446">
              <w:t>43,00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2E328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D13E37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4C95CD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BC0C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C03E75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28DB01" w14:textId="77777777" w:rsidR="00575446" w:rsidRPr="00575446" w:rsidRDefault="00575446" w:rsidP="00575446">
            <w:pPr>
              <w:pStyle w:val="a4"/>
            </w:pPr>
            <w:r w:rsidRPr="00575446">
              <w:t>0,0184425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66A0A9" w14:textId="77777777" w:rsidR="00575446" w:rsidRPr="00575446" w:rsidRDefault="00575446" w:rsidP="00575446">
            <w:pPr>
              <w:pStyle w:val="a4"/>
            </w:pPr>
            <w:r w:rsidRPr="00575446">
              <w:t>0,0000059</w:t>
            </w:r>
          </w:p>
        </w:tc>
      </w:tr>
      <w:tr w:rsidR="00575446" w:rsidRPr="00575446" w14:paraId="45B5F31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6C13B" w14:textId="77777777" w:rsidR="00575446" w:rsidRPr="00575446" w:rsidRDefault="00575446" w:rsidP="00575446">
            <w:pPr>
              <w:pStyle w:val="a4"/>
            </w:pPr>
            <w:r w:rsidRPr="00575446">
              <w:t>Уз.165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FA6DB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53/2 ГСК "Е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912920" w14:textId="77777777" w:rsidR="00575446" w:rsidRPr="00575446" w:rsidRDefault="00575446" w:rsidP="00575446">
            <w:pPr>
              <w:pStyle w:val="a4"/>
            </w:pPr>
            <w:r w:rsidRPr="00575446">
              <w:t>28,00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E39D59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82850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F5BC1" w14:textId="77777777" w:rsidR="00575446" w:rsidRPr="00575446" w:rsidRDefault="00575446" w:rsidP="00575446">
            <w:pPr>
              <w:pStyle w:val="a4"/>
            </w:pPr>
            <w:r w:rsidRPr="00575446">
              <w:t>0,1764570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FDB0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23BD6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E6599" w14:textId="77777777" w:rsidR="00575446" w:rsidRPr="00575446" w:rsidRDefault="00575446" w:rsidP="00575446">
            <w:pPr>
              <w:pStyle w:val="a4"/>
            </w:pPr>
            <w:r w:rsidRPr="00575446">
              <w:t>0,0008204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C7BCB" w14:textId="77777777" w:rsidR="00575446" w:rsidRPr="00575446" w:rsidRDefault="00575446" w:rsidP="00575446">
            <w:pPr>
              <w:pStyle w:val="a4"/>
            </w:pPr>
            <w:r w:rsidRPr="00575446">
              <w:t>0,0000023</w:t>
            </w:r>
          </w:p>
        </w:tc>
      </w:tr>
      <w:tr w:rsidR="00575446" w:rsidRPr="00575446" w14:paraId="5FFE7A7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3B72BF" w14:textId="77777777" w:rsidR="00575446" w:rsidRPr="00575446" w:rsidRDefault="00575446" w:rsidP="00575446">
            <w:pPr>
              <w:pStyle w:val="a4"/>
            </w:pPr>
            <w:r w:rsidRPr="00575446">
              <w:t>Уз.165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E0ED6" w14:textId="77777777" w:rsidR="00575446" w:rsidRPr="00575446" w:rsidRDefault="00575446" w:rsidP="00575446">
            <w:pPr>
              <w:pStyle w:val="a4"/>
            </w:pPr>
            <w:r w:rsidRPr="00575446">
              <w:t>Уз.422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BEE8D" w14:textId="77777777" w:rsidR="00575446" w:rsidRPr="00575446" w:rsidRDefault="00575446" w:rsidP="00575446">
            <w:pPr>
              <w:pStyle w:val="a4"/>
            </w:pPr>
            <w:r w:rsidRPr="00575446">
              <w:t>87,00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7B63A7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AABBA3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D1802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EDC9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275B5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A9890" w14:textId="77777777" w:rsidR="00575446" w:rsidRPr="00575446" w:rsidRDefault="00575446" w:rsidP="00575446">
            <w:pPr>
              <w:pStyle w:val="a4"/>
            </w:pPr>
            <w:r w:rsidRPr="00575446">
              <w:t>0,0176221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BB729" w14:textId="77777777" w:rsidR="00575446" w:rsidRPr="00575446" w:rsidRDefault="00575446" w:rsidP="00575446">
            <w:pPr>
              <w:pStyle w:val="a4"/>
            </w:pPr>
            <w:r w:rsidRPr="00575446">
              <w:t>0,0000119</w:t>
            </w:r>
          </w:p>
        </w:tc>
      </w:tr>
      <w:tr w:rsidR="00575446" w:rsidRPr="00575446" w14:paraId="0EB0241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DB1AD" w14:textId="77777777" w:rsidR="00575446" w:rsidRPr="00575446" w:rsidRDefault="00575446" w:rsidP="00575446">
            <w:pPr>
              <w:pStyle w:val="a4"/>
            </w:pPr>
            <w:r w:rsidRPr="00575446">
              <w:t>Уз.162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61063" w14:textId="77777777" w:rsidR="00575446" w:rsidRPr="00575446" w:rsidRDefault="00575446" w:rsidP="00575446">
            <w:pPr>
              <w:pStyle w:val="a4"/>
            </w:pPr>
            <w:r w:rsidRPr="00575446">
              <w:t>Уз.166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2F9E4D" w14:textId="77777777" w:rsidR="00575446" w:rsidRPr="00575446" w:rsidRDefault="00575446" w:rsidP="00575446">
            <w:pPr>
              <w:pStyle w:val="a4"/>
            </w:pPr>
            <w:r w:rsidRPr="00575446">
              <w:t>26,00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D8BEDF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1F551D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12D27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DEF2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BCD83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97CC1E" w14:textId="77777777" w:rsidR="00575446" w:rsidRPr="00575446" w:rsidRDefault="00575446" w:rsidP="00575446">
            <w:pPr>
              <w:pStyle w:val="a4"/>
            </w:pPr>
            <w:r w:rsidRPr="00575446">
              <w:t>0,0077498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E7737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573189D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6464AA" w14:textId="77777777" w:rsidR="00575446" w:rsidRPr="00575446" w:rsidRDefault="00575446" w:rsidP="00575446">
            <w:pPr>
              <w:pStyle w:val="a4"/>
            </w:pPr>
            <w:r w:rsidRPr="00575446">
              <w:t>Уз.166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68D7D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EA752" w14:textId="77777777" w:rsidR="00575446" w:rsidRPr="00575446" w:rsidRDefault="00575446" w:rsidP="00575446">
            <w:pPr>
              <w:pStyle w:val="a4"/>
            </w:pPr>
            <w:r w:rsidRPr="00575446">
              <w:t>1,33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5F21A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5DB09" w14:textId="77777777" w:rsidR="00575446" w:rsidRPr="00575446" w:rsidRDefault="00575446" w:rsidP="00575446">
            <w:pPr>
              <w:pStyle w:val="a4"/>
            </w:pPr>
            <w:r w:rsidRPr="00575446">
              <w:t>4,27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50D165" w14:textId="77777777" w:rsidR="00575446" w:rsidRPr="00575446" w:rsidRDefault="00575446" w:rsidP="00575446">
            <w:pPr>
              <w:pStyle w:val="a4"/>
            </w:pPr>
            <w:r w:rsidRPr="00575446">
              <w:t>0,2343130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DE37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C028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ACF82" w14:textId="77777777" w:rsidR="00575446" w:rsidRPr="00575446" w:rsidRDefault="00575446" w:rsidP="00575446">
            <w:pPr>
              <w:pStyle w:val="a4"/>
            </w:pPr>
            <w:r w:rsidRPr="00575446">
              <w:t>0,0005179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7AAD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072468F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1DC7E" w14:textId="77777777" w:rsidR="00575446" w:rsidRPr="00575446" w:rsidRDefault="00575446" w:rsidP="00575446">
            <w:pPr>
              <w:pStyle w:val="a4"/>
            </w:pPr>
            <w:r w:rsidRPr="00575446">
              <w:t>Уз.166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48A03" w14:textId="77777777" w:rsidR="00575446" w:rsidRPr="00575446" w:rsidRDefault="00575446" w:rsidP="00575446">
            <w:pPr>
              <w:pStyle w:val="a4"/>
            </w:pPr>
            <w:r w:rsidRPr="00575446">
              <w:t>Уз.167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5F96CA" w14:textId="77777777" w:rsidR="00575446" w:rsidRPr="00575446" w:rsidRDefault="00575446" w:rsidP="00575446">
            <w:pPr>
              <w:pStyle w:val="a4"/>
            </w:pPr>
            <w:r w:rsidRPr="00575446">
              <w:t>43,70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8AD67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914971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B6C04" w14:textId="77777777" w:rsidR="00575446" w:rsidRPr="00575446" w:rsidRDefault="00575446" w:rsidP="00575446">
            <w:pPr>
              <w:pStyle w:val="a4"/>
            </w:pPr>
            <w:r w:rsidRPr="00575446">
              <w:t>0,1603760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B819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730CF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83C74" w14:textId="77777777" w:rsidR="00575446" w:rsidRPr="00575446" w:rsidRDefault="00575446" w:rsidP="00575446">
            <w:pPr>
              <w:pStyle w:val="a4"/>
            </w:pPr>
            <w:r w:rsidRPr="00575446">
              <w:t>0,0016689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42460" w14:textId="77777777" w:rsidR="00575446" w:rsidRPr="00575446" w:rsidRDefault="00575446" w:rsidP="00575446">
            <w:pPr>
              <w:pStyle w:val="a4"/>
            </w:pPr>
            <w:r w:rsidRPr="00575446">
              <w:t>0,0000040</w:t>
            </w:r>
          </w:p>
        </w:tc>
      </w:tr>
      <w:tr w:rsidR="00575446" w:rsidRPr="00575446" w14:paraId="06568D9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CA441" w14:textId="77777777" w:rsidR="00575446" w:rsidRPr="00575446" w:rsidRDefault="00575446" w:rsidP="00575446">
            <w:pPr>
              <w:pStyle w:val="a4"/>
            </w:pPr>
            <w:r w:rsidRPr="00575446">
              <w:t>Уз.167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60C22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50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5C48DF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468A8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FC01D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9CC29" w14:textId="77777777" w:rsidR="00575446" w:rsidRPr="00575446" w:rsidRDefault="00575446" w:rsidP="00575446">
            <w:pPr>
              <w:pStyle w:val="a4"/>
            </w:pPr>
            <w:r w:rsidRPr="00575446">
              <w:t>0,1603760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2A208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DC60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23010" w14:textId="77777777" w:rsidR="00575446" w:rsidRPr="00575446" w:rsidRDefault="00575446" w:rsidP="00575446">
            <w:pPr>
              <w:pStyle w:val="a4"/>
            </w:pPr>
            <w:r w:rsidRPr="00575446">
              <w:t>0,0008249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CAC0E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2F1508E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82E4D9" w14:textId="77777777" w:rsidR="00575446" w:rsidRPr="00575446" w:rsidRDefault="00575446" w:rsidP="00575446">
            <w:pPr>
              <w:pStyle w:val="a4"/>
            </w:pPr>
            <w:r w:rsidRPr="00575446">
              <w:t>Уз.167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2307F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B65E8" w14:textId="77777777" w:rsidR="00575446" w:rsidRPr="00575446" w:rsidRDefault="00575446" w:rsidP="00575446">
            <w:pPr>
              <w:pStyle w:val="a4"/>
            </w:pPr>
            <w:r w:rsidRPr="00575446">
              <w:t>16,00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61531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BD8315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A7B6B" w14:textId="77777777" w:rsidR="00575446" w:rsidRPr="00575446" w:rsidRDefault="00575446" w:rsidP="00575446">
            <w:pPr>
              <w:pStyle w:val="a4"/>
            </w:pPr>
            <w:r w:rsidRPr="00575446">
              <w:t>0,2055470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D99F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47F690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AD2BE" w14:textId="77777777" w:rsidR="00575446" w:rsidRPr="00575446" w:rsidRDefault="00575446" w:rsidP="00575446">
            <w:pPr>
              <w:pStyle w:val="a4"/>
            </w:pPr>
            <w:r w:rsidRPr="00575446">
              <w:t>0,0008440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3BA75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66B4B50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24234" w14:textId="77777777" w:rsidR="00575446" w:rsidRPr="00575446" w:rsidRDefault="00575446" w:rsidP="00575446">
            <w:pPr>
              <w:pStyle w:val="a4"/>
            </w:pPr>
            <w:r w:rsidRPr="00575446">
              <w:t>Уз.166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2B402" w14:textId="77777777" w:rsidR="00575446" w:rsidRPr="00575446" w:rsidRDefault="00575446" w:rsidP="00575446">
            <w:pPr>
              <w:pStyle w:val="a4"/>
            </w:pPr>
            <w:r w:rsidRPr="00575446">
              <w:t>Уз.179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098E1" w14:textId="77777777" w:rsidR="00575446" w:rsidRPr="00575446" w:rsidRDefault="00575446" w:rsidP="00575446">
            <w:pPr>
              <w:pStyle w:val="a4"/>
            </w:pPr>
            <w:r w:rsidRPr="00575446">
              <w:t>9,05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E5B5A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666D7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40F2A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D6758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8A45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6BDE8" w14:textId="77777777" w:rsidR="00575446" w:rsidRPr="00575446" w:rsidRDefault="00575446" w:rsidP="00575446">
            <w:pPr>
              <w:pStyle w:val="a4"/>
            </w:pPr>
            <w:r w:rsidRPr="00575446">
              <w:t>0,0055630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04E9E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3898F5E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90A448" w14:textId="77777777" w:rsidR="00575446" w:rsidRPr="00575446" w:rsidRDefault="00575446" w:rsidP="00575446">
            <w:pPr>
              <w:pStyle w:val="a4"/>
            </w:pPr>
            <w:r w:rsidRPr="00575446">
              <w:t>Уз.168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B36F2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44к1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7C51E" w14:textId="77777777" w:rsidR="00575446" w:rsidRPr="00575446" w:rsidRDefault="00575446" w:rsidP="00575446">
            <w:pPr>
              <w:pStyle w:val="a4"/>
            </w:pPr>
            <w:r w:rsidRPr="00575446">
              <w:t>15,60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D1FC9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D528D1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BB795" w14:textId="77777777" w:rsidR="00575446" w:rsidRPr="00575446" w:rsidRDefault="00575446" w:rsidP="00575446">
            <w:pPr>
              <w:pStyle w:val="a4"/>
            </w:pPr>
            <w:r w:rsidRPr="00575446">
              <w:t>0,2063800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ED14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7F7E4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BB8A3" w14:textId="77777777" w:rsidR="00575446" w:rsidRPr="00575446" w:rsidRDefault="00575446" w:rsidP="00575446">
            <w:pPr>
              <w:pStyle w:val="a4"/>
            </w:pPr>
            <w:r w:rsidRPr="00575446">
              <w:t>0,0008565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873F6D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34F087A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1DF5A2" w14:textId="77777777" w:rsidR="00575446" w:rsidRPr="00575446" w:rsidRDefault="00575446" w:rsidP="00575446">
            <w:pPr>
              <w:pStyle w:val="a4"/>
            </w:pPr>
            <w:r w:rsidRPr="00575446">
              <w:t>Уз.168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51E79" w14:textId="77777777" w:rsidR="00575446" w:rsidRPr="00575446" w:rsidRDefault="00575446" w:rsidP="00575446">
            <w:pPr>
              <w:pStyle w:val="a4"/>
            </w:pPr>
            <w:r w:rsidRPr="00575446">
              <w:t>Уз.169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EBA89" w14:textId="77777777" w:rsidR="00575446" w:rsidRPr="00575446" w:rsidRDefault="00575446" w:rsidP="00575446">
            <w:pPr>
              <w:pStyle w:val="a4"/>
            </w:pPr>
            <w:r w:rsidRPr="00575446">
              <w:t>87,00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6E48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AB356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0EDA56" w14:textId="77777777" w:rsidR="00575446" w:rsidRPr="00575446" w:rsidRDefault="00575446" w:rsidP="00575446">
            <w:pPr>
              <w:pStyle w:val="a4"/>
            </w:pPr>
            <w:r w:rsidRPr="00575446">
              <w:t>0,2063800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AE4E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BDBE3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7F843B" w14:textId="77777777" w:rsidR="00575446" w:rsidRPr="00575446" w:rsidRDefault="00575446" w:rsidP="00575446">
            <w:pPr>
              <w:pStyle w:val="a4"/>
            </w:pPr>
            <w:r w:rsidRPr="00575446">
              <w:t>0,0024554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00B370" w14:textId="77777777" w:rsidR="00575446" w:rsidRPr="00575446" w:rsidRDefault="00575446" w:rsidP="00575446">
            <w:pPr>
              <w:pStyle w:val="a4"/>
            </w:pPr>
            <w:r w:rsidRPr="00575446">
              <w:t>0,0000061</w:t>
            </w:r>
          </w:p>
        </w:tc>
      </w:tr>
      <w:tr w:rsidR="00575446" w:rsidRPr="00575446" w14:paraId="2AE9557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12C2C" w14:textId="77777777" w:rsidR="00575446" w:rsidRPr="00575446" w:rsidRDefault="00575446" w:rsidP="00575446">
            <w:pPr>
              <w:pStyle w:val="a4"/>
            </w:pPr>
            <w:r w:rsidRPr="00575446">
              <w:t>Уз.169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85C49" w14:textId="77777777" w:rsidR="00575446" w:rsidRPr="00575446" w:rsidRDefault="00575446" w:rsidP="00575446">
            <w:pPr>
              <w:pStyle w:val="a4"/>
            </w:pPr>
            <w:r w:rsidRPr="00575446">
              <w:t>улица Матросова, 49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D96797" w14:textId="77777777" w:rsidR="00575446" w:rsidRPr="00575446" w:rsidRDefault="00575446" w:rsidP="00575446">
            <w:pPr>
              <w:pStyle w:val="a4"/>
            </w:pPr>
            <w:r w:rsidRPr="00575446">
              <w:t>12,92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7C42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DBE946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1009E" w14:textId="77777777" w:rsidR="00575446" w:rsidRPr="00575446" w:rsidRDefault="00575446" w:rsidP="00575446">
            <w:pPr>
              <w:pStyle w:val="a4"/>
            </w:pPr>
            <w:r w:rsidRPr="00575446">
              <w:t>0,2063800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16D3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588DB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13CB6" w14:textId="77777777" w:rsidR="00575446" w:rsidRPr="00575446" w:rsidRDefault="00575446" w:rsidP="00575446">
            <w:pPr>
              <w:pStyle w:val="a4"/>
            </w:pPr>
            <w:r w:rsidRPr="00575446">
              <w:t>0,0012277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2D16E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2B6C7CE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8043F1" w14:textId="77777777" w:rsidR="00575446" w:rsidRPr="00575446" w:rsidRDefault="00575446" w:rsidP="00575446">
            <w:pPr>
              <w:pStyle w:val="a4"/>
            </w:pPr>
            <w:r w:rsidRPr="00575446">
              <w:t>Уз.169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B579B" w14:textId="77777777" w:rsidR="00575446" w:rsidRPr="00575446" w:rsidRDefault="00575446" w:rsidP="00575446">
            <w:pPr>
              <w:pStyle w:val="a4"/>
            </w:pPr>
            <w:r w:rsidRPr="00575446">
              <w:t>улица Матросова, 47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1CB418" w14:textId="77777777" w:rsidR="00575446" w:rsidRPr="00575446" w:rsidRDefault="00575446" w:rsidP="00575446">
            <w:pPr>
              <w:pStyle w:val="a4"/>
            </w:pPr>
            <w:r w:rsidRPr="00575446">
              <w:t>12,06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5CDF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A6C7E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104CD" w14:textId="77777777" w:rsidR="00575446" w:rsidRPr="00575446" w:rsidRDefault="00575446" w:rsidP="00575446">
            <w:pPr>
              <w:pStyle w:val="a4"/>
            </w:pPr>
            <w:r w:rsidRPr="00575446">
              <w:t>0,2063800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71FCF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1ACE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2DD5B" w14:textId="77777777" w:rsidR="00575446" w:rsidRPr="00575446" w:rsidRDefault="00575446" w:rsidP="00575446">
            <w:pPr>
              <w:pStyle w:val="a4"/>
            </w:pPr>
            <w:r w:rsidRPr="00575446">
              <w:t>0,0012277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2B1D1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57DB0F0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FE1C2" w14:textId="77777777" w:rsidR="00575446" w:rsidRPr="00575446" w:rsidRDefault="00575446" w:rsidP="00575446">
            <w:pPr>
              <w:pStyle w:val="a4"/>
            </w:pPr>
            <w:r w:rsidRPr="00575446">
              <w:t>Уз.161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4D2C1" w14:textId="77777777" w:rsidR="00575446" w:rsidRPr="00575446" w:rsidRDefault="00575446" w:rsidP="00575446">
            <w:pPr>
              <w:pStyle w:val="a4"/>
            </w:pPr>
            <w:r w:rsidRPr="00575446">
              <w:t>Уз.170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95F294" w14:textId="77777777" w:rsidR="00575446" w:rsidRPr="00575446" w:rsidRDefault="00575446" w:rsidP="00575446">
            <w:pPr>
              <w:pStyle w:val="a4"/>
            </w:pPr>
            <w:r w:rsidRPr="00575446">
              <w:t>63,20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8080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A81250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35BF4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B982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87E077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AEABA" w14:textId="77777777" w:rsidR="00575446" w:rsidRPr="00575446" w:rsidRDefault="00575446" w:rsidP="00575446">
            <w:pPr>
              <w:pStyle w:val="a4"/>
            </w:pPr>
            <w:r w:rsidRPr="00575446">
              <w:t>0,0148930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CBD5EF" w14:textId="77777777" w:rsidR="00575446" w:rsidRPr="00575446" w:rsidRDefault="00575446" w:rsidP="00575446">
            <w:pPr>
              <w:pStyle w:val="a4"/>
            </w:pPr>
            <w:r w:rsidRPr="00575446">
              <w:t>0,0000114</w:t>
            </w:r>
          </w:p>
        </w:tc>
      </w:tr>
      <w:tr w:rsidR="00575446" w:rsidRPr="00575446" w14:paraId="27C602E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DCA49D" w14:textId="77777777" w:rsidR="00575446" w:rsidRPr="00575446" w:rsidRDefault="00575446" w:rsidP="00575446">
            <w:pPr>
              <w:pStyle w:val="a4"/>
            </w:pPr>
            <w:r w:rsidRPr="00575446">
              <w:t>Уз.170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3D46D" w14:textId="77777777" w:rsidR="00575446" w:rsidRPr="00575446" w:rsidRDefault="00575446" w:rsidP="00575446">
            <w:pPr>
              <w:pStyle w:val="a4"/>
            </w:pPr>
            <w:r w:rsidRPr="00575446">
              <w:t>Северная улица, 70/1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195F0B" w14:textId="77777777" w:rsidR="00575446" w:rsidRPr="00575446" w:rsidRDefault="00575446" w:rsidP="00575446">
            <w:pPr>
              <w:pStyle w:val="a4"/>
            </w:pPr>
            <w:r w:rsidRPr="00575446">
              <w:t>24,80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60162A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3F3C0C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F7CB0" w14:textId="77777777" w:rsidR="00575446" w:rsidRPr="00575446" w:rsidRDefault="00575446" w:rsidP="00575446">
            <w:pPr>
              <w:pStyle w:val="a4"/>
            </w:pPr>
            <w:r w:rsidRPr="00575446">
              <w:t>0,2057970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8F4E1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3C69B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72B0F" w14:textId="77777777" w:rsidR="00575446" w:rsidRPr="00575446" w:rsidRDefault="00575446" w:rsidP="00575446">
            <w:pPr>
              <w:pStyle w:val="a4"/>
            </w:pPr>
            <w:r w:rsidRPr="00575446">
              <w:t>0,0011701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BB6F1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9293B1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696EF1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Уз.170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D20165" w14:textId="77777777" w:rsidR="00575446" w:rsidRPr="00575446" w:rsidRDefault="00575446" w:rsidP="00575446">
            <w:pPr>
              <w:pStyle w:val="a4"/>
            </w:pPr>
            <w:r w:rsidRPr="00575446">
              <w:t>Северная улица, 70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C64A0" w14:textId="77777777" w:rsidR="00575446" w:rsidRPr="00575446" w:rsidRDefault="00575446" w:rsidP="00575446">
            <w:pPr>
              <w:pStyle w:val="a4"/>
            </w:pPr>
            <w:r w:rsidRPr="00575446">
              <w:t>24,80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CF4F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D787A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3A4C5" w14:textId="77777777" w:rsidR="00575446" w:rsidRPr="00575446" w:rsidRDefault="00575446" w:rsidP="00575446">
            <w:pPr>
              <w:pStyle w:val="a4"/>
            </w:pPr>
            <w:r w:rsidRPr="00575446">
              <w:t>0,2057970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4DD7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D1E44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F7484" w14:textId="77777777" w:rsidR="00575446" w:rsidRPr="00575446" w:rsidRDefault="00575446" w:rsidP="00575446">
            <w:pPr>
              <w:pStyle w:val="a4"/>
            </w:pPr>
            <w:r w:rsidRPr="00575446">
              <w:t>0,0006330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95995D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26192C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CD6F19" w14:textId="77777777" w:rsidR="00575446" w:rsidRPr="00575446" w:rsidRDefault="00575446" w:rsidP="00575446">
            <w:pPr>
              <w:pStyle w:val="a4"/>
            </w:pPr>
            <w:r w:rsidRPr="00575446">
              <w:t>Уз.170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BE853" w14:textId="77777777" w:rsidR="00575446" w:rsidRPr="00575446" w:rsidRDefault="00575446" w:rsidP="00575446">
            <w:pPr>
              <w:pStyle w:val="a4"/>
            </w:pPr>
            <w:r w:rsidRPr="00575446">
              <w:t>Уз.360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C949C" w14:textId="77777777" w:rsidR="00575446" w:rsidRPr="00575446" w:rsidRDefault="00575446" w:rsidP="00575446">
            <w:pPr>
              <w:pStyle w:val="a4"/>
            </w:pPr>
            <w:r w:rsidRPr="00575446">
              <w:t>102,00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E2A6B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E2D8D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65C88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C88C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11B16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8C6D4" w14:textId="77777777" w:rsidR="00575446" w:rsidRPr="00575446" w:rsidRDefault="00575446" w:rsidP="00575446">
            <w:pPr>
              <w:pStyle w:val="a4"/>
            </w:pPr>
            <w:r w:rsidRPr="00575446">
              <w:t>0,0130898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C08773" w14:textId="77777777" w:rsidR="00575446" w:rsidRPr="00575446" w:rsidRDefault="00575446" w:rsidP="00575446">
            <w:pPr>
              <w:pStyle w:val="a4"/>
            </w:pPr>
            <w:r w:rsidRPr="00575446">
              <w:t>0,0000185</w:t>
            </w:r>
          </w:p>
        </w:tc>
      </w:tr>
      <w:tr w:rsidR="00575446" w:rsidRPr="00575446" w14:paraId="7884796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E2A82" w14:textId="77777777" w:rsidR="00575446" w:rsidRPr="00575446" w:rsidRDefault="00575446" w:rsidP="00575446">
            <w:pPr>
              <w:pStyle w:val="a4"/>
            </w:pPr>
            <w:r w:rsidRPr="00575446">
              <w:t>Уз.90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1938B" w14:textId="77777777" w:rsidR="00575446" w:rsidRPr="00575446" w:rsidRDefault="00575446" w:rsidP="00575446">
            <w:pPr>
              <w:pStyle w:val="a4"/>
            </w:pPr>
            <w:r w:rsidRPr="00575446">
              <w:t>Уз.91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61EEE" w14:textId="77777777" w:rsidR="00575446" w:rsidRPr="00575446" w:rsidRDefault="00575446" w:rsidP="00575446">
            <w:pPr>
              <w:pStyle w:val="a4"/>
            </w:pPr>
            <w:r w:rsidRPr="00575446">
              <w:t>23,50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9D455D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ABD67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0F03D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D032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E51A6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F119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A1AD5B" w14:textId="77777777" w:rsidR="00575446" w:rsidRPr="00575446" w:rsidRDefault="00575446" w:rsidP="00575446">
            <w:pPr>
              <w:pStyle w:val="a4"/>
            </w:pPr>
            <w:r w:rsidRPr="00575446">
              <w:t>0,0000072</w:t>
            </w:r>
          </w:p>
        </w:tc>
      </w:tr>
      <w:tr w:rsidR="00575446" w:rsidRPr="00575446" w14:paraId="197ADCB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32AD01" w14:textId="77777777" w:rsidR="00575446" w:rsidRPr="00575446" w:rsidRDefault="00575446" w:rsidP="00575446">
            <w:pPr>
              <w:pStyle w:val="a4"/>
            </w:pPr>
            <w:r w:rsidRPr="00575446">
              <w:t>Уз.172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23BC94" w14:textId="77777777" w:rsidR="00575446" w:rsidRPr="00575446" w:rsidRDefault="00575446" w:rsidP="00575446">
            <w:pPr>
              <w:pStyle w:val="a4"/>
            </w:pPr>
            <w:r w:rsidRPr="00575446">
              <w:t>Учебный центр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662F7" w14:textId="77777777" w:rsidR="00575446" w:rsidRPr="00575446" w:rsidRDefault="00575446" w:rsidP="00575446">
            <w:pPr>
              <w:pStyle w:val="a4"/>
            </w:pPr>
            <w:r w:rsidRPr="00575446">
              <w:t>34,26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F787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8D6C28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B2F33" w14:textId="77777777" w:rsidR="00575446" w:rsidRPr="00575446" w:rsidRDefault="00575446" w:rsidP="00575446">
            <w:pPr>
              <w:pStyle w:val="a4"/>
            </w:pPr>
            <w:r w:rsidRPr="00575446">
              <w:t>0,2056830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E63F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DA330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CA6BF0" w14:textId="77777777" w:rsidR="00575446" w:rsidRPr="00575446" w:rsidRDefault="00575446" w:rsidP="00575446">
            <w:pPr>
              <w:pStyle w:val="a4"/>
            </w:pPr>
            <w:r w:rsidRPr="00575446">
              <w:t>0,0020142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9BA7A3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</w:tr>
      <w:tr w:rsidR="00575446" w:rsidRPr="00575446" w14:paraId="2173822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1999E" w14:textId="77777777" w:rsidR="00575446" w:rsidRPr="00575446" w:rsidRDefault="00575446" w:rsidP="00575446">
            <w:pPr>
              <w:pStyle w:val="a4"/>
            </w:pPr>
            <w:r w:rsidRPr="00575446">
              <w:t>Уз.172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F0D07" w14:textId="77777777" w:rsidR="00575446" w:rsidRPr="00575446" w:rsidRDefault="00575446" w:rsidP="00575446">
            <w:pPr>
              <w:pStyle w:val="a4"/>
            </w:pPr>
            <w:r w:rsidRPr="00575446">
              <w:t>Уз.10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39C15" w14:textId="77777777" w:rsidR="00575446" w:rsidRPr="00575446" w:rsidRDefault="00575446" w:rsidP="00575446">
            <w:pPr>
              <w:pStyle w:val="a4"/>
            </w:pPr>
            <w:r w:rsidRPr="00575446">
              <w:t>33,70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C7C9F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BD7A1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C1F97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44D77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0AFAEC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4911E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402FB9" w14:textId="77777777" w:rsidR="00575446" w:rsidRPr="00575446" w:rsidRDefault="00575446" w:rsidP="00575446">
            <w:pPr>
              <w:pStyle w:val="a4"/>
            </w:pPr>
            <w:r w:rsidRPr="00575446">
              <w:t>0,0000088</w:t>
            </w:r>
          </w:p>
        </w:tc>
      </w:tr>
      <w:tr w:rsidR="00575446" w:rsidRPr="00575446" w14:paraId="78E7F37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509FA" w14:textId="77777777" w:rsidR="00575446" w:rsidRPr="00575446" w:rsidRDefault="00575446" w:rsidP="00575446">
            <w:pPr>
              <w:pStyle w:val="a4"/>
            </w:pPr>
            <w:r w:rsidRPr="00575446">
              <w:t>Уз.173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CA6AB" w14:textId="77777777" w:rsidR="00575446" w:rsidRPr="00575446" w:rsidRDefault="00575446" w:rsidP="00575446">
            <w:pPr>
              <w:pStyle w:val="a4"/>
            </w:pPr>
            <w:r w:rsidRPr="00575446">
              <w:t>Уз.16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2C8B6" w14:textId="77777777" w:rsidR="00575446" w:rsidRPr="00575446" w:rsidRDefault="00575446" w:rsidP="00575446">
            <w:pPr>
              <w:pStyle w:val="a4"/>
            </w:pPr>
            <w:r w:rsidRPr="00575446">
              <w:t>17,80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AB8BE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E4DEE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07581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58D21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0C2D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000C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9EAF8" w14:textId="77777777" w:rsidR="00575446" w:rsidRPr="00575446" w:rsidRDefault="00575446" w:rsidP="00575446">
            <w:pPr>
              <w:pStyle w:val="a4"/>
            </w:pPr>
            <w:r w:rsidRPr="00575446">
              <w:t>0,0000046</w:t>
            </w:r>
          </w:p>
        </w:tc>
      </w:tr>
      <w:tr w:rsidR="00575446" w:rsidRPr="00575446" w14:paraId="328F1CF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75534F" w14:textId="77777777" w:rsidR="00575446" w:rsidRPr="00575446" w:rsidRDefault="00575446" w:rsidP="00575446">
            <w:pPr>
              <w:pStyle w:val="a4"/>
            </w:pPr>
            <w:r w:rsidRPr="00575446">
              <w:t>Уз.173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9E76D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 xml:space="preserve"> 27/1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FFF76" w14:textId="77777777" w:rsidR="00575446" w:rsidRPr="00575446" w:rsidRDefault="00575446" w:rsidP="00575446">
            <w:pPr>
              <w:pStyle w:val="a4"/>
            </w:pPr>
            <w:r w:rsidRPr="00575446">
              <w:t>21,00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83AEA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F9162C" w14:textId="77777777" w:rsidR="00575446" w:rsidRPr="00575446" w:rsidRDefault="00575446" w:rsidP="00575446">
            <w:pPr>
              <w:pStyle w:val="a4"/>
            </w:pPr>
            <w:r w:rsidRPr="00575446">
              <w:t>6,24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476DE" w14:textId="77777777" w:rsidR="00575446" w:rsidRPr="00575446" w:rsidRDefault="00575446" w:rsidP="00575446">
            <w:pPr>
              <w:pStyle w:val="a4"/>
            </w:pPr>
            <w:r w:rsidRPr="00575446">
              <w:t>0,1601570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E0F72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70245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9EB5C8" w14:textId="77777777" w:rsidR="00575446" w:rsidRPr="00575446" w:rsidRDefault="00575446" w:rsidP="00575446">
            <w:pPr>
              <w:pStyle w:val="a4"/>
            </w:pPr>
            <w:r w:rsidRPr="00575446">
              <w:t>0,0130999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B0AAA4" w14:textId="77777777" w:rsidR="00575446" w:rsidRPr="00575446" w:rsidRDefault="00575446" w:rsidP="00575446">
            <w:pPr>
              <w:pStyle w:val="a4"/>
            </w:pPr>
            <w:r w:rsidRPr="00575446">
              <w:t>0,0000019</w:t>
            </w:r>
          </w:p>
        </w:tc>
      </w:tr>
      <w:tr w:rsidR="00575446" w:rsidRPr="00575446" w14:paraId="59374AC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7CD5C" w14:textId="77777777" w:rsidR="00575446" w:rsidRPr="00575446" w:rsidRDefault="00575446" w:rsidP="00575446">
            <w:pPr>
              <w:pStyle w:val="a4"/>
            </w:pPr>
            <w:r w:rsidRPr="00575446">
              <w:t>Уз.174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E05C8" w14:textId="77777777" w:rsidR="00575446" w:rsidRPr="00575446" w:rsidRDefault="00575446" w:rsidP="00575446">
            <w:pPr>
              <w:pStyle w:val="a4"/>
            </w:pPr>
            <w:r w:rsidRPr="00575446">
              <w:t>Уз.89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0AED0" w14:textId="77777777" w:rsidR="00575446" w:rsidRPr="00575446" w:rsidRDefault="00575446" w:rsidP="00575446">
            <w:pPr>
              <w:pStyle w:val="a4"/>
            </w:pPr>
            <w:r w:rsidRPr="00575446">
              <w:t>70,01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9F1D48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32415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BF3B4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0EB1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80C74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D286F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0C736" w14:textId="77777777" w:rsidR="00575446" w:rsidRPr="00575446" w:rsidRDefault="00575446" w:rsidP="00575446">
            <w:pPr>
              <w:pStyle w:val="a4"/>
            </w:pPr>
            <w:r w:rsidRPr="00575446">
              <w:t>0,0000313</w:t>
            </w:r>
          </w:p>
        </w:tc>
      </w:tr>
      <w:tr w:rsidR="00575446" w:rsidRPr="00575446" w14:paraId="493C0D0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C2DA0" w14:textId="77777777" w:rsidR="00575446" w:rsidRPr="00575446" w:rsidRDefault="00575446" w:rsidP="00575446">
            <w:pPr>
              <w:pStyle w:val="a4"/>
            </w:pPr>
            <w:r w:rsidRPr="00575446">
              <w:t>Уз.174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F2698" w14:textId="77777777" w:rsidR="00575446" w:rsidRPr="00575446" w:rsidRDefault="00575446" w:rsidP="00575446">
            <w:pPr>
              <w:pStyle w:val="a4"/>
            </w:pPr>
            <w:r w:rsidRPr="00575446">
              <w:t>ул. Северная, 31/3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87C65" w14:textId="77777777" w:rsidR="00575446" w:rsidRPr="00575446" w:rsidRDefault="00575446" w:rsidP="00575446">
            <w:pPr>
              <w:pStyle w:val="a4"/>
            </w:pPr>
            <w:r w:rsidRPr="00575446">
              <w:t>74,32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90D19" w14:textId="77777777" w:rsidR="00575446" w:rsidRPr="00575446" w:rsidRDefault="00575446" w:rsidP="00575446">
            <w:pPr>
              <w:pStyle w:val="a4"/>
            </w:pPr>
            <w:r w:rsidRPr="00575446">
              <w:t>0,10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87330" w14:textId="77777777" w:rsidR="00575446" w:rsidRPr="00575446" w:rsidRDefault="00575446" w:rsidP="00575446">
            <w:pPr>
              <w:pStyle w:val="a4"/>
            </w:pPr>
            <w:r w:rsidRPr="00575446">
              <w:t>6,73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7E2FC" w14:textId="77777777" w:rsidR="00575446" w:rsidRPr="00575446" w:rsidRDefault="00575446" w:rsidP="00575446">
            <w:pPr>
              <w:pStyle w:val="a4"/>
            </w:pPr>
            <w:r w:rsidRPr="00575446">
              <w:t>0,1486890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BC2A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64F3E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AAC33" w14:textId="77777777" w:rsidR="00575446" w:rsidRPr="00575446" w:rsidRDefault="00575446" w:rsidP="00575446">
            <w:pPr>
              <w:pStyle w:val="a4"/>
            </w:pPr>
            <w:r w:rsidRPr="00575446">
              <w:t>0,0023978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D26F2" w14:textId="77777777" w:rsidR="00575446" w:rsidRPr="00575446" w:rsidRDefault="00575446" w:rsidP="00575446">
            <w:pPr>
              <w:pStyle w:val="a4"/>
            </w:pPr>
            <w:r w:rsidRPr="00575446">
              <w:t>0,0000073</w:t>
            </w:r>
          </w:p>
        </w:tc>
      </w:tr>
      <w:tr w:rsidR="00575446" w:rsidRPr="00575446" w14:paraId="1992370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CC6371" w14:textId="77777777" w:rsidR="00575446" w:rsidRPr="00575446" w:rsidRDefault="00575446" w:rsidP="00575446">
            <w:pPr>
              <w:pStyle w:val="a4"/>
            </w:pPr>
            <w:r w:rsidRPr="00575446">
              <w:t>Уз.175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0FABBB" w14:textId="77777777" w:rsidR="00575446" w:rsidRPr="00575446" w:rsidRDefault="00575446" w:rsidP="00575446">
            <w:pPr>
              <w:pStyle w:val="a4"/>
            </w:pPr>
            <w:r w:rsidRPr="00575446">
              <w:t>Уз.176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3C224B" w14:textId="77777777" w:rsidR="00575446" w:rsidRPr="00575446" w:rsidRDefault="00575446" w:rsidP="00575446">
            <w:pPr>
              <w:pStyle w:val="a4"/>
            </w:pPr>
            <w:r w:rsidRPr="00575446">
              <w:t>32,62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C465F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4B462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28CF77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C0D7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8CFEDE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1A81CA" w14:textId="77777777" w:rsidR="00575446" w:rsidRPr="00575446" w:rsidRDefault="00575446" w:rsidP="00575446">
            <w:pPr>
              <w:pStyle w:val="a4"/>
            </w:pPr>
            <w:r w:rsidRPr="00575446">
              <w:t>0,0101746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F1CEAB" w14:textId="77777777" w:rsidR="00575446" w:rsidRPr="00575446" w:rsidRDefault="00575446" w:rsidP="00575446">
            <w:pPr>
              <w:pStyle w:val="a4"/>
            </w:pPr>
            <w:r w:rsidRPr="00575446">
              <w:t>0,0000059</w:t>
            </w:r>
          </w:p>
        </w:tc>
      </w:tr>
      <w:tr w:rsidR="00575446" w:rsidRPr="00575446" w14:paraId="40629DC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5441C" w14:textId="77777777" w:rsidR="00575446" w:rsidRPr="00575446" w:rsidRDefault="00575446" w:rsidP="00575446">
            <w:pPr>
              <w:pStyle w:val="a4"/>
            </w:pPr>
            <w:r w:rsidRPr="00575446">
              <w:t>Уз.175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2ADBA" w14:textId="77777777" w:rsidR="00575446" w:rsidRPr="00575446" w:rsidRDefault="00575446" w:rsidP="00575446">
            <w:pPr>
              <w:pStyle w:val="a4"/>
            </w:pPr>
            <w:r w:rsidRPr="00575446">
              <w:t>ул. Северная, 70а ГСК "Пеленг"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FA452" w14:textId="77777777" w:rsidR="00575446" w:rsidRPr="00575446" w:rsidRDefault="00575446" w:rsidP="00575446">
            <w:pPr>
              <w:pStyle w:val="a4"/>
            </w:pPr>
            <w:r w:rsidRPr="00575446">
              <w:t>6,45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F990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FA1EE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3D3E5" w14:textId="77777777" w:rsidR="00575446" w:rsidRPr="00575446" w:rsidRDefault="00575446" w:rsidP="00575446">
            <w:pPr>
              <w:pStyle w:val="a4"/>
            </w:pPr>
            <w:r w:rsidRPr="00575446">
              <w:t>0,2003690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4C70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3C19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668F4D" w14:textId="77777777" w:rsidR="00575446" w:rsidRPr="00575446" w:rsidRDefault="00575446" w:rsidP="00575446">
            <w:pPr>
              <w:pStyle w:val="a4"/>
            </w:pPr>
            <w:r w:rsidRPr="00575446">
              <w:t>0,0020948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9467E6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42F7818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A9542" w14:textId="77777777" w:rsidR="00575446" w:rsidRPr="00575446" w:rsidRDefault="00575446" w:rsidP="00575446">
            <w:pPr>
              <w:pStyle w:val="a4"/>
            </w:pPr>
            <w:r w:rsidRPr="00575446">
              <w:t>Уз.176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CDBE5" w14:textId="77777777" w:rsidR="00575446" w:rsidRPr="00575446" w:rsidRDefault="00575446" w:rsidP="00575446">
            <w:pPr>
              <w:pStyle w:val="a4"/>
            </w:pPr>
            <w:r w:rsidRPr="00575446">
              <w:t>Уз.177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9CAEA3" w14:textId="77777777" w:rsidR="00575446" w:rsidRPr="00575446" w:rsidRDefault="00575446" w:rsidP="00575446">
            <w:pPr>
              <w:pStyle w:val="a4"/>
            </w:pPr>
            <w:r w:rsidRPr="00575446">
              <w:t>7,37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4AA3D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3A5EE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E13EAD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2E5AE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30081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171680" w14:textId="77777777" w:rsidR="00575446" w:rsidRPr="00575446" w:rsidRDefault="00575446" w:rsidP="00575446">
            <w:pPr>
              <w:pStyle w:val="a4"/>
            </w:pPr>
            <w:r w:rsidRPr="00575446">
              <w:t>0,0093329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70AD5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7C2CA4C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093A0" w14:textId="77777777" w:rsidR="00575446" w:rsidRPr="00575446" w:rsidRDefault="00575446" w:rsidP="00575446">
            <w:pPr>
              <w:pStyle w:val="a4"/>
            </w:pPr>
            <w:r w:rsidRPr="00575446">
              <w:t>Уз.176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9C1F77" w14:textId="77777777" w:rsidR="00575446" w:rsidRPr="00575446" w:rsidRDefault="00575446" w:rsidP="00575446">
            <w:pPr>
              <w:pStyle w:val="a4"/>
            </w:pPr>
            <w:r w:rsidRPr="00575446">
              <w:t>ул. Северная, ГСК "Авангард"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FF6DE" w14:textId="77777777" w:rsidR="00575446" w:rsidRPr="00575446" w:rsidRDefault="00575446" w:rsidP="00575446">
            <w:pPr>
              <w:pStyle w:val="a4"/>
            </w:pPr>
            <w:r w:rsidRPr="00575446">
              <w:t>55,60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E65EF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96003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512EE" w14:textId="77777777" w:rsidR="00575446" w:rsidRPr="00575446" w:rsidRDefault="00575446" w:rsidP="00575446">
            <w:pPr>
              <w:pStyle w:val="a4"/>
            </w:pPr>
            <w:r w:rsidRPr="00575446">
              <w:t>0,1408170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94050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9101AE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A55E4" w14:textId="77777777" w:rsidR="00575446" w:rsidRPr="00575446" w:rsidRDefault="00575446" w:rsidP="00575446">
            <w:pPr>
              <w:pStyle w:val="a4"/>
            </w:pPr>
            <w:r w:rsidRPr="00575446">
              <w:t>0,0008417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BDD1F6" w14:textId="77777777" w:rsidR="00575446" w:rsidRPr="00575446" w:rsidRDefault="00575446" w:rsidP="00575446">
            <w:pPr>
              <w:pStyle w:val="a4"/>
            </w:pPr>
            <w:r w:rsidRPr="00575446">
              <w:t>0,0000058</w:t>
            </w:r>
          </w:p>
        </w:tc>
      </w:tr>
      <w:tr w:rsidR="00575446" w:rsidRPr="00575446" w14:paraId="366B256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B55E4" w14:textId="77777777" w:rsidR="00575446" w:rsidRPr="00575446" w:rsidRDefault="00575446" w:rsidP="00575446">
            <w:pPr>
              <w:pStyle w:val="a4"/>
            </w:pPr>
            <w:r w:rsidRPr="00575446">
              <w:t>Уз.177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DAEAC3" w14:textId="77777777" w:rsidR="00575446" w:rsidRPr="00575446" w:rsidRDefault="00575446" w:rsidP="00575446">
            <w:pPr>
              <w:pStyle w:val="a4"/>
            </w:pPr>
            <w:r w:rsidRPr="00575446">
              <w:t>Уз.359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D1A00" w14:textId="77777777" w:rsidR="00575446" w:rsidRPr="00575446" w:rsidRDefault="00575446" w:rsidP="00575446">
            <w:pPr>
              <w:pStyle w:val="a4"/>
            </w:pPr>
            <w:r w:rsidRPr="00575446">
              <w:t>55,60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8B3FB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79DBA" w14:textId="77777777" w:rsidR="00575446" w:rsidRPr="00575446" w:rsidRDefault="00575446" w:rsidP="00575446">
            <w:pPr>
              <w:pStyle w:val="a4"/>
            </w:pPr>
            <w:r w:rsidRPr="00575446">
              <w:t>7,06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AD166" w14:textId="77777777" w:rsidR="00575446" w:rsidRPr="00575446" w:rsidRDefault="00575446" w:rsidP="00575446">
            <w:pPr>
              <w:pStyle w:val="a4"/>
            </w:pPr>
            <w:r w:rsidRPr="00575446">
              <w:t>0,1416690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FEE0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B5052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53918" w14:textId="77777777" w:rsidR="00575446" w:rsidRPr="00575446" w:rsidRDefault="00575446" w:rsidP="00575446">
            <w:pPr>
              <w:pStyle w:val="a4"/>
            </w:pPr>
            <w:r w:rsidRPr="00575446">
              <w:t>0,0043498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C4FB7" w14:textId="77777777" w:rsidR="00575446" w:rsidRPr="00575446" w:rsidRDefault="00575446" w:rsidP="00575446">
            <w:pPr>
              <w:pStyle w:val="a4"/>
            </w:pPr>
            <w:r w:rsidRPr="00575446">
              <w:t>0,0000057</w:t>
            </w:r>
          </w:p>
        </w:tc>
      </w:tr>
      <w:tr w:rsidR="00575446" w:rsidRPr="00575446" w14:paraId="640D9EC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5C47E" w14:textId="77777777" w:rsidR="00575446" w:rsidRPr="00575446" w:rsidRDefault="00575446" w:rsidP="00575446">
            <w:pPr>
              <w:pStyle w:val="a4"/>
            </w:pPr>
            <w:r w:rsidRPr="00575446">
              <w:t>Уз.178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FEFD6" w14:textId="77777777" w:rsidR="00575446" w:rsidRPr="00575446" w:rsidRDefault="00575446" w:rsidP="00575446">
            <w:pPr>
              <w:pStyle w:val="a4"/>
            </w:pPr>
            <w:r w:rsidRPr="00575446">
              <w:t>ул. Северная, 51/</w:t>
            </w:r>
            <w:proofErr w:type="gramStart"/>
            <w:r w:rsidRPr="00575446">
              <w:t>2  ГСК</w:t>
            </w:r>
            <w:proofErr w:type="gramEnd"/>
            <w:r w:rsidRPr="00575446">
              <w:t xml:space="preserve"> "Зюйд"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0CB51" w14:textId="77777777" w:rsidR="00575446" w:rsidRPr="00575446" w:rsidRDefault="00575446" w:rsidP="00575446">
            <w:pPr>
              <w:pStyle w:val="a4"/>
            </w:pPr>
            <w:r w:rsidRPr="00575446">
              <w:t>40,00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F4D5E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BE6225" w14:textId="77777777" w:rsidR="00575446" w:rsidRPr="00575446" w:rsidRDefault="00575446" w:rsidP="00575446">
            <w:pPr>
              <w:pStyle w:val="a4"/>
            </w:pPr>
            <w:r w:rsidRPr="00575446">
              <w:t>7,06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C808DF" w14:textId="77777777" w:rsidR="00575446" w:rsidRPr="00575446" w:rsidRDefault="00575446" w:rsidP="00575446">
            <w:pPr>
              <w:pStyle w:val="a4"/>
            </w:pPr>
            <w:r w:rsidRPr="00575446">
              <w:t>0,1416690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092E4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411669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0591F5" w14:textId="77777777" w:rsidR="00575446" w:rsidRPr="00575446" w:rsidRDefault="00575446" w:rsidP="00575446">
            <w:pPr>
              <w:pStyle w:val="a4"/>
            </w:pPr>
            <w:r w:rsidRPr="00575446">
              <w:t>0,0018106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D5FB7" w14:textId="77777777" w:rsidR="00575446" w:rsidRPr="00575446" w:rsidRDefault="00575446" w:rsidP="00575446">
            <w:pPr>
              <w:pStyle w:val="a4"/>
            </w:pPr>
            <w:r w:rsidRPr="00575446">
              <w:t>0,0000041</w:t>
            </w:r>
          </w:p>
        </w:tc>
      </w:tr>
      <w:tr w:rsidR="00575446" w:rsidRPr="00575446" w14:paraId="71D3DA0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9069EA" w14:textId="77777777" w:rsidR="00575446" w:rsidRPr="00575446" w:rsidRDefault="00575446" w:rsidP="00575446">
            <w:pPr>
              <w:pStyle w:val="a4"/>
            </w:pPr>
            <w:r w:rsidRPr="00575446">
              <w:t>Уз.178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3C365C" w14:textId="77777777" w:rsidR="00575446" w:rsidRPr="00575446" w:rsidRDefault="00575446" w:rsidP="00575446">
            <w:pPr>
              <w:pStyle w:val="a4"/>
            </w:pPr>
            <w:r w:rsidRPr="00575446">
              <w:t>ул. Ленина 2/1, МУП "Водник"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FE471C" w14:textId="77777777" w:rsidR="00575446" w:rsidRPr="00575446" w:rsidRDefault="00575446" w:rsidP="00575446">
            <w:pPr>
              <w:pStyle w:val="a4"/>
            </w:pPr>
            <w:r w:rsidRPr="00575446">
              <w:t>103,00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AAEED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584F4" w14:textId="77777777" w:rsidR="00575446" w:rsidRPr="00575446" w:rsidRDefault="00575446" w:rsidP="00575446">
            <w:pPr>
              <w:pStyle w:val="a4"/>
            </w:pPr>
            <w:r w:rsidRPr="00575446">
              <w:t>6,22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9A49BB" w14:textId="77777777" w:rsidR="00575446" w:rsidRPr="00575446" w:rsidRDefault="00575446" w:rsidP="00575446">
            <w:pPr>
              <w:pStyle w:val="a4"/>
            </w:pPr>
            <w:r w:rsidRPr="00575446">
              <w:t>0,1607910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B2A2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DF6BD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F6F57" w14:textId="77777777" w:rsidR="00575446" w:rsidRPr="00575446" w:rsidRDefault="00575446" w:rsidP="00575446">
            <w:pPr>
              <w:pStyle w:val="a4"/>
            </w:pPr>
            <w:r w:rsidRPr="00575446">
              <w:t>0,0016974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EF210D" w14:textId="77777777" w:rsidR="00575446" w:rsidRPr="00575446" w:rsidRDefault="00575446" w:rsidP="00575446">
            <w:pPr>
              <w:pStyle w:val="a4"/>
            </w:pPr>
            <w:r w:rsidRPr="00575446">
              <w:t>0,0000093</w:t>
            </w:r>
          </w:p>
        </w:tc>
      </w:tr>
      <w:tr w:rsidR="00575446" w:rsidRPr="00575446" w14:paraId="3B8F33D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F5EB5" w14:textId="77777777" w:rsidR="00575446" w:rsidRPr="00575446" w:rsidRDefault="00575446" w:rsidP="00575446">
            <w:pPr>
              <w:pStyle w:val="a4"/>
            </w:pPr>
            <w:r w:rsidRPr="00575446">
              <w:t>Уз.179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139D1" w14:textId="77777777" w:rsidR="00575446" w:rsidRPr="00575446" w:rsidRDefault="00575446" w:rsidP="00575446">
            <w:pPr>
              <w:pStyle w:val="a4"/>
            </w:pPr>
            <w:r w:rsidRPr="00575446">
              <w:t>Уз.168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D3EEA1" w14:textId="77777777" w:rsidR="00575446" w:rsidRPr="00575446" w:rsidRDefault="00575446" w:rsidP="00575446">
            <w:pPr>
              <w:pStyle w:val="a4"/>
            </w:pPr>
            <w:r w:rsidRPr="00575446">
              <w:t>114,10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7658F4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F4089" w14:textId="77777777" w:rsidR="00575446" w:rsidRPr="00575446" w:rsidRDefault="00575446" w:rsidP="00575446">
            <w:pPr>
              <w:pStyle w:val="a4"/>
            </w:pPr>
            <w:r w:rsidRPr="00575446">
              <w:t>6,22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9BB4F0" w14:textId="77777777" w:rsidR="00575446" w:rsidRPr="00575446" w:rsidRDefault="00575446" w:rsidP="00575446">
            <w:pPr>
              <w:pStyle w:val="a4"/>
            </w:pPr>
            <w:r w:rsidRPr="00575446">
              <w:t>0,1608780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94E0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43405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3C81DA" w14:textId="77777777" w:rsidR="00575446" w:rsidRPr="00575446" w:rsidRDefault="00575446" w:rsidP="00575446">
            <w:pPr>
              <w:pStyle w:val="a4"/>
            </w:pPr>
            <w:r w:rsidRPr="00575446">
              <w:t>0,0033119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E6BEC" w14:textId="77777777" w:rsidR="00575446" w:rsidRPr="00575446" w:rsidRDefault="00575446" w:rsidP="00575446">
            <w:pPr>
              <w:pStyle w:val="a4"/>
            </w:pPr>
            <w:r w:rsidRPr="00575446">
              <w:t>0,0000103</w:t>
            </w:r>
          </w:p>
        </w:tc>
      </w:tr>
      <w:tr w:rsidR="00575446" w:rsidRPr="00575446" w14:paraId="630EA28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C5C481" w14:textId="77777777" w:rsidR="00575446" w:rsidRPr="00575446" w:rsidRDefault="00575446" w:rsidP="00575446">
            <w:pPr>
              <w:pStyle w:val="a4"/>
            </w:pPr>
            <w:r w:rsidRPr="00575446">
              <w:t>Уз.179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10888A" w14:textId="77777777" w:rsidR="00575446" w:rsidRPr="00575446" w:rsidRDefault="00575446" w:rsidP="00575446">
            <w:pPr>
              <w:pStyle w:val="a4"/>
            </w:pPr>
            <w:r w:rsidRPr="00575446">
              <w:t>Уз.180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303C1" w14:textId="77777777" w:rsidR="00575446" w:rsidRPr="00575446" w:rsidRDefault="00575446" w:rsidP="00575446">
            <w:pPr>
              <w:pStyle w:val="a4"/>
            </w:pPr>
            <w:r w:rsidRPr="00575446">
              <w:t>88,50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C3D2F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81FF83" w14:textId="77777777" w:rsidR="00575446" w:rsidRPr="00575446" w:rsidRDefault="00575446" w:rsidP="00575446">
            <w:pPr>
              <w:pStyle w:val="a4"/>
            </w:pPr>
            <w:r w:rsidRPr="00575446">
              <w:t>5,65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3428FF" w14:textId="77777777" w:rsidR="00575446" w:rsidRPr="00575446" w:rsidRDefault="00575446" w:rsidP="00575446">
            <w:pPr>
              <w:pStyle w:val="a4"/>
            </w:pPr>
            <w:r w:rsidRPr="00575446">
              <w:t>0,1769270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5816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11F9D2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A9F057" w14:textId="77777777" w:rsidR="00575446" w:rsidRPr="00575446" w:rsidRDefault="00575446" w:rsidP="00575446">
            <w:pPr>
              <w:pStyle w:val="a4"/>
            </w:pPr>
            <w:r w:rsidRPr="00575446">
              <w:t>0,0022511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6079A" w14:textId="77777777" w:rsidR="00575446" w:rsidRPr="00575446" w:rsidRDefault="00575446" w:rsidP="00575446">
            <w:pPr>
              <w:pStyle w:val="a4"/>
            </w:pPr>
            <w:r w:rsidRPr="00575446">
              <w:t>0,0000073</w:t>
            </w:r>
          </w:p>
        </w:tc>
      </w:tr>
      <w:tr w:rsidR="00575446" w:rsidRPr="00575446" w14:paraId="1BD3D11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7DA0A8" w14:textId="77777777" w:rsidR="00575446" w:rsidRPr="00575446" w:rsidRDefault="00575446" w:rsidP="00575446">
            <w:pPr>
              <w:pStyle w:val="a4"/>
            </w:pPr>
            <w:r w:rsidRPr="00575446">
              <w:t>Уз.180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892CCA" w14:textId="77777777" w:rsidR="00575446" w:rsidRPr="00575446" w:rsidRDefault="00575446" w:rsidP="00575446">
            <w:pPr>
              <w:pStyle w:val="a4"/>
            </w:pPr>
            <w:r w:rsidRPr="00575446">
              <w:t>Уз.181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82078" w14:textId="77777777" w:rsidR="00575446" w:rsidRPr="00575446" w:rsidRDefault="00575446" w:rsidP="00575446">
            <w:pPr>
              <w:pStyle w:val="a4"/>
            </w:pPr>
            <w:r w:rsidRPr="00575446">
              <w:t>6,12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2625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2F5F9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339E8" w14:textId="77777777" w:rsidR="00575446" w:rsidRPr="00575446" w:rsidRDefault="00575446" w:rsidP="00575446">
            <w:pPr>
              <w:pStyle w:val="a4"/>
            </w:pPr>
            <w:r w:rsidRPr="00575446">
              <w:t>0,2057300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15B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0F503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858BA0" w14:textId="77777777" w:rsidR="00575446" w:rsidRPr="00575446" w:rsidRDefault="00575446" w:rsidP="00575446">
            <w:pPr>
              <w:pStyle w:val="a4"/>
            </w:pPr>
            <w:r w:rsidRPr="00575446">
              <w:t>0,0013111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A48B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7AE0289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A60DD" w14:textId="77777777" w:rsidR="00575446" w:rsidRPr="00575446" w:rsidRDefault="00575446" w:rsidP="00575446">
            <w:pPr>
              <w:pStyle w:val="a4"/>
            </w:pPr>
            <w:r w:rsidRPr="00575446">
              <w:t>Уз.181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2C684" w14:textId="77777777" w:rsidR="00575446" w:rsidRPr="00575446" w:rsidRDefault="00575446" w:rsidP="00575446">
            <w:pPr>
              <w:pStyle w:val="a4"/>
            </w:pPr>
            <w:r w:rsidRPr="00575446">
              <w:t>улица Матросова, 53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F693B1" w14:textId="77777777" w:rsidR="00575446" w:rsidRPr="00575446" w:rsidRDefault="00575446" w:rsidP="00575446">
            <w:pPr>
              <w:pStyle w:val="a4"/>
            </w:pPr>
            <w:r w:rsidRPr="00575446">
              <w:t>3,28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8CA9B2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56D494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5ED1C" w14:textId="77777777" w:rsidR="00575446" w:rsidRPr="00575446" w:rsidRDefault="00575446" w:rsidP="00575446">
            <w:pPr>
              <w:pStyle w:val="a4"/>
            </w:pPr>
            <w:r w:rsidRPr="00575446">
              <w:t>0,2057300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61F9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F7BF1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6A0B1A" w14:textId="77777777" w:rsidR="00575446" w:rsidRPr="00575446" w:rsidRDefault="00575446" w:rsidP="00575446">
            <w:pPr>
              <w:pStyle w:val="a4"/>
            </w:pPr>
            <w:r w:rsidRPr="00575446">
              <w:t>0,0006973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8BE0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7C3219B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19B99" w14:textId="77777777" w:rsidR="00575446" w:rsidRPr="00575446" w:rsidRDefault="00575446" w:rsidP="00575446">
            <w:pPr>
              <w:pStyle w:val="a4"/>
            </w:pPr>
            <w:r w:rsidRPr="00575446">
              <w:t>Уз.181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3AEA5C" w14:textId="77777777" w:rsidR="00575446" w:rsidRPr="00575446" w:rsidRDefault="00575446" w:rsidP="00575446">
            <w:pPr>
              <w:pStyle w:val="a4"/>
            </w:pPr>
            <w:r w:rsidRPr="00575446">
              <w:t>улица Матросова, 55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DCAF4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FAC1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A9439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3537AE" w14:textId="77777777" w:rsidR="00575446" w:rsidRPr="00575446" w:rsidRDefault="00575446" w:rsidP="00575446">
            <w:pPr>
              <w:pStyle w:val="a4"/>
            </w:pPr>
            <w:r w:rsidRPr="00575446">
              <w:t>0,2057300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5FA6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44CB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FAF4B" w14:textId="77777777" w:rsidR="00575446" w:rsidRPr="00575446" w:rsidRDefault="00575446" w:rsidP="00575446">
            <w:pPr>
              <w:pStyle w:val="a4"/>
            </w:pPr>
            <w:r w:rsidRPr="00575446">
              <w:t>0,0006138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74AD8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50E17A3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15D1F" w14:textId="77777777" w:rsidR="00575446" w:rsidRPr="00575446" w:rsidRDefault="00575446" w:rsidP="00575446">
            <w:pPr>
              <w:pStyle w:val="a4"/>
            </w:pPr>
            <w:r w:rsidRPr="00575446">
              <w:t>Уз.180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2E276F" w14:textId="77777777" w:rsidR="00575446" w:rsidRPr="00575446" w:rsidRDefault="00575446" w:rsidP="00575446">
            <w:pPr>
              <w:pStyle w:val="a4"/>
            </w:pPr>
            <w:r w:rsidRPr="00575446">
              <w:t>улица Матросова, 70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AB9780" w14:textId="77777777" w:rsidR="00575446" w:rsidRPr="00575446" w:rsidRDefault="00575446" w:rsidP="00575446">
            <w:pPr>
              <w:pStyle w:val="a4"/>
            </w:pPr>
            <w:r w:rsidRPr="00575446">
              <w:t>26,72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002F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E5BC8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73B4E9" w14:textId="77777777" w:rsidR="00575446" w:rsidRPr="00575446" w:rsidRDefault="00575446" w:rsidP="00575446">
            <w:pPr>
              <w:pStyle w:val="a4"/>
            </w:pPr>
            <w:r w:rsidRPr="00575446">
              <w:t>0,2057300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043C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43FA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A7270" w14:textId="77777777" w:rsidR="00575446" w:rsidRPr="00575446" w:rsidRDefault="00575446" w:rsidP="00575446">
            <w:pPr>
              <w:pStyle w:val="a4"/>
            </w:pPr>
            <w:r w:rsidRPr="00575446">
              <w:t>0,0009399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4EFD4" w14:textId="77777777" w:rsidR="00575446" w:rsidRPr="00575446" w:rsidRDefault="00575446" w:rsidP="00575446">
            <w:pPr>
              <w:pStyle w:val="a4"/>
            </w:pPr>
            <w:r w:rsidRPr="00575446">
              <w:t>0,0000019</w:t>
            </w:r>
          </w:p>
        </w:tc>
      </w:tr>
      <w:tr w:rsidR="00575446" w:rsidRPr="00575446" w14:paraId="70353DE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1BA1D1" w14:textId="77777777" w:rsidR="00575446" w:rsidRPr="00575446" w:rsidRDefault="00575446" w:rsidP="00575446">
            <w:pPr>
              <w:pStyle w:val="a4"/>
            </w:pPr>
            <w:r w:rsidRPr="00575446">
              <w:t>Уз.182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BD473" w14:textId="77777777" w:rsidR="00575446" w:rsidRPr="00575446" w:rsidRDefault="00575446" w:rsidP="00575446">
            <w:pPr>
              <w:pStyle w:val="a4"/>
            </w:pPr>
            <w:r w:rsidRPr="00575446">
              <w:t>Северная улица, 51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20DA2" w14:textId="77777777" w:rsidR="00575446" w:rsidRPr="00575446" w:rsidRDefault="00575446" w:rsidP="00575446">
            <w:pPr>
              <w:pStyle w:val="a4"/>
            </w:pPr>
            <w:r w:rsidRPr="00575446">
              <w:t>15,50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1A8C2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74216C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330B52" w14:textId="77777777" w:rsidR="00575446" w:rsidRPr="00575446" w:rsidRDefault="00575446" w:rsidP="00575446">
            <w:pPr>
              <w:pStyle w:val="a4"/>
            </w:pPr>
            <w:r w:rsidRPr="00575446">
              <w:t>0,2221580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460F8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E4D24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72203D" w14:textId="77777777" w:rsidR="00575446" w:rsidRPr="00575446" w:rsidRDefault="00575446" w:rsidP="00575446">
            <w:pPr>
              <w:pStyle w:val="a4"/>
            </w:pPr>
            <w:r w:rsidRPr="00575446">
              <w:t>0,0039516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4BACEA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3FB94C7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5EB1E" w14:textId="77777777" w:rsidR="00575446" w:rsidRPr="00575446" w:rsidRDefault="00575446" w:rsidP="00575446">
            <w:pPr>
              <w:pStyle w:val="a4"/>
            </w:pPr>
            <w:r w:rsidRPr="00575446">
              <w:t>Уз.182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69A9F4" w14:textId="77777777" w:rsidR="00575446" w:rsidRPr="00575446" w:rsidRDefault="00575446" w:rsidP="00575446">
            <w:pPr>
              <w:pStyle w:val="a4"/>
            </w:pPr>
            <w:r w:rsidRPr="00575446">
              <w:t xml:space="preserve">ул. Северная,51частная </w:t>
            </w:r>
            <w:proofErr w:type="spellStart"/>
            <w:r w:rsidRPr="00575446">
              <w:t>кладова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A9B721" w14:textId="77777777" w:rsidR="00575446" w:rsidRPr="00575446" w:rsidRDefault="00575446" w:rsidP="00575446">
            <w:pPr>
              <w:pStyle w:val="a4"/>
            </w:pPr>
            <w:r w:rsidRPr="00575446">
              <w:t>45,20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33D63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B6D4FC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58F1A" w14:textId="77777777" w:rsidR="00575446" w:rsidRPr="00575446" w:rsidRDefault="00575446" w:rsidP="00575446">
            <w:pPr>
              <w:pStyle w:val="a4"/>
            </w:pPr>
            <w:r w:rsidRPr="00575446">
              <w:t>0,1765900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FC4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B66D49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B4910" w14:textId="77777777" w:rsidR="00575446" w:rsidRPr="00575446" w:rsidRDefault="00575446" w:rsidP="00575446">
            <w:pPr>
              <w:pStyle w:val="a4"/>
            </w:pPr>
            <w:r w:rsidRPr="00575446">
              <w:t>0,0013732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7E9F7D" w14:textId="77777777" w:rsidR="00575446" w:rsidRPr="00575446" w:rsidRDefault="00575446" w:rsidP="00575446">
            <w:pPr>
              <w:pStyle w:val="a4"/>
            </w:pPr>
            <w:r w:rsidRPr="00575446">
              <w:t>0,0000037</w:t>
            </w:r>
          </w:p>
        </w:tc>
      </w:tr>
      <w:tr w:rsidR="00575446" w:rsidRPr="00575446" w14:paraId="49EB35C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B8153A" w14:textId="77777777" w:rsidR="00575446" w:rsidRPr="00575446" w:rsidRDefault="00575446" w:rsidP="00575446">
            <w:pPr>
              <w:pStyle w:val="a4"/>
            </w:pPr>
            <w:r w:rsidRPr="00575446">
              <w:t>Уз.183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13264B" w14:textId="77777777" w:rsidR="00575446" w:rsidRPr="00575446" w:rsidRDefault="00575446" w:rsidP="00575446">
            <w:pPr>
              <w:pStyle w:val="a4"/>
            </w:pPr>
            <w:r w:rsidRPr="00575446">
              <w:t>Уз.160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B0C505" w14:textId="77777777" w:rsidR="00575446" w:rsidRPr="00575446" w:rsidRDefault="00575446" w:rsidP="00575446">
            <w:pPr>
              <w:pStyle w:val="a4"/>
            </w:pPr>
            <w:r w:rsidRPr="00575446">
              <w:t>197,50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3060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A9FF1" w14:textId="77777777" w:rsidR="00575446" w:rsidRPr="00575446" w:rsidRDefault="00575446" w:rsidP="00575446">
            <w:pPr>
              <w:pStyle w:val="a4"/>
            </w:pPr>
            <w:r w:rsidRPr="00575446">
              <w:t>7,01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6CE3F" w14:textId="77777777" w:rsidR="00575446" w:rsidRPr="00575446" w:rsidRDefault="00575446" w:rsidP="00575446">
            <w:pPr>
              <w:pStyle w:val="a4"/>
            </w:pPr>
            <w:r w:rsidRPr="00575446">
              <w:t>0,1425760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C31D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58566A" w14:textId="77777777" w:rsidR="00575446" w:rsidRPr="00575446" w:rsidRDefault="00575446" w:rsidP="00575446">
            <w:pPr>
              <w:pStyle w:val="a4"/>
            </w:pPr>
            <w:r w:rsidRPr="00575446">
              <w:t>0,0000029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8054A" w14:textId="77777777" w:rsidR="00575446" w:rsidRPr="00575446" w:rsidRDefault="00575446" w:rsidP="00575446">
            <w:pPr>
              <w:pStyle w:val="a4"/>
            </w:pPr>
            <w:r w:rsidRPr="00575446">
              <w:t>0,0055934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EFA720" w14:textId="77777777" w:rsidR="00575446" w:rsidRPr="00575446" w:rsidRDefault="00575446" w:rsidP="00575446">
            <w:pPr>
              <w:pStyle w:val="a4"/>
            </w:pPr>
            <w:r w:rsidRPr="00575446">
              <w:t>0,0000202</w:t>
            </w:r>
          </w:p>
        </w:tc>
      </w:tr>
      <w:tr w:rsidR="00575446" w:rsidRPr="00575446" w14:paraId="242664B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7B64F1" w14:textId="77777777" w:rsidR="00575446" w:rsidRPr="00575446" w:rsidRDefault="00575446" w:rsidP="00575446">
            <w:pPr>
              <w:pStyle w:val="a4"/>
            </w:pPr>
            <w:r w:rsidRPr="00575446">
              <w:t>Уз.45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C543C" w14:textId="77777777" w:rsidR="00575446" w:rsidRPr="00575446" w:rsidRDefault="00575446" w:rsidP="00575446">
            <w:pPr>
              <w:pStyle w:val="a4"/>
            </w:pPr>
            <w:r w:rsidRPr="00575446">
              <w:t>Уз.196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983DBD" w14:textId="77777777" w:rsidR="00575446" w:rsidRPr="00575446" w:rsidRDefault="00575446" w:rsidP="00575446">
            <w:pPr>
              <w:pStyle w:val="a4"/>
            </w:pPr>
            <w:r w:rsidRPr="00575446">
              <w:t>50,41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85617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9CC8E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93CC1" w14:textId="77777777" w:rsidR="00575446" w:rsidRPr="00575446" w:rsidRDefault="00575446" w:rsidP="00575446">
            <w:pPr>
              <w:pStyle w:val="a4"/>
            </w:pPr>
            <w:r w:rsidRPr="00575446">
              <w:t>0,2058590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C716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88770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0C4E7" w14:textId="77777777" w:rsidR="00575446" w:rsidRPr="00575446" w:rsidRDefault="00575446" w:rsidP="00575446">
            <w:pPr>
              <w:pStyle w:val="a4"/>
            </w:pPr>
            <w:r w:rsidRPr="00575446">
              <w:t>0,0008249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EBD71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74EFF34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22042" w14:textId="77777777" w:rsidR="00575446" w:rsidRPr="00575446" w:rsidRDefault="00575446" w:rsidP="00575446">
            <w:pPr>
              <w:pStyle w:val="a4"/>
            </w:pPr>
            <w:r w:rsidRPr="00575446">
              <w:t>Уз.184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C8022" w14:textId="77777777" w:rsidR="00575446" w:rsidRPr="00575446" w:rsidRDefault="00575446" w:rsidP="00575446">
            <w:pPr>
              <w:pStyle w:val="a4"/>
            </w:pPr>
            <w:r w:rsidRPr="00575446">
              <w:t>Уз.262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C7171" w14:textId="77777777" w:rsidR="00575446" w:rsidRPr="00575446" w:rsidRDefault="00575446" w:rsidP="00575446">
            <w:pPr>
              <w:pStyle w:val="a4"/>
            </w:pPr>
            <w:r w:rsidRPr="00575446">
              <w:t>17,50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8D4C5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873F72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99C88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16D60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1D0B4D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477D7D" w14:textId="77777777" w:rsidR="00575446" w:rsidRPr="00575446" w:rsidRDefault="00575446" w:rsidP="00575446">
            <w:pPr>
              <w:pStyle w:val="a4"/>
            </w:pPr>
            <w:r w:rsidRPr="00575446">
              <w:t>0,0297508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A5E932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5131E2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5431D9" w14:textId="77777777" w:rsidR="00575446" w:rsidRPr="00575446" w:rsidRDefault="00575446" w:rsidP="00575446">
            <w:pPr>
              <w:pStyle w:val="a4"/>
            </w:pPr>
            <w:r w:rsidRPr="00575446">
              <w:t>Уз.184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929E0" w14:textId="77777777" w:rsidR="00575446" w:rsidRPr="00575446" w:rsidRDefault="00575446" w:rsidP="00575446">
            <w:pPr>
              <w:pStyle w:val="a4"/>
            </w:pPr>
            <w:r w:rsidRPr="00575446">
              <w:t>улица Дьячкова, 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983A44" w14:textId="77777777" w:rsidR="00575446" w:rsidRPr="00575446" w:rsidRDefault="00575446" w:rsidP="00575446">
            <w:pPr>
              <w:pStyle w:val="a4"/>
            </w:pPr>
            <w:r w:rsidRPr="00575446">
              <w:t>15,00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FE58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15F118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CEF944" w14:textId="77777777" w:rsidR="00575446" w:rsidRPr="00575446" w:rsidRDefault="00575446" w:rsidP="00575446">
            <w:pPr>
              <w:pStyle w:val="a4"/>
            </w:pPr>
            <w:r w:rsidRPr="00575446">
              <w:t>0,2055400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3D847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080A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39CCC" w14:textId="77777777" w:rsidR="00575446" w:rsidRPr="00575446" w:rsidRDefault="00575446" w:rsidP="00575446">
            <w:pPr>
              <w:pStyle w:val="a4"/>
            </w:pPr>
            <w:r w:rsidRPr="00575446">
              <w:t>0,0004028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2FEB3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49B2D47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CC5C84" w14:textId="77777777" w:rsidR="00575446" w:rsidRPr="00575446" w:rsidRDefault="00575446" w:rsidP="00575446">
            <w:pPr>
              <w:pStyle w:val="a4"/>
            </w:pPr>
            <w:r w:rsidRPr="00575446">
              <w:t>Уз.177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5F704" w14:textId="77777777" w:rsidR="00575446" w:rsidRPr="00575446" w:rsidRDefault="00575446" w:rsidP="00575446">
            <w:pPr>
              <w:pStyle w:val="a4"/>
            </w:pPr>
            <w:r w:rsidRPr="00575446">
              <w:t>Уз.429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21DBC" w14:textId="77777777" w:rsidR="00575446" w:rsidRPr="00575446" w:rsidRDefault="00575446" w:rsidP="00575446">
            <w:pPr>
              <w:pStyle w:val="a4"/>
            </w:pPr>
            <w:r w:rsidRPr="00575446">
              <w:t>28,00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B9880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36533A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37AC3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9687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AD24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227FD" w14:textId="77777777" w:rsidR="00575446" w:rsidRPr="00575446" w:rsidRDefault="00575446" w:rsidP="00575446">
            <w:pPr>
              <w:pStyle w:val="a4"/>
            </w:pPr>
            <w:r w:rsidRPr="00575446">
              <w:t>0,0049831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4FD36" w14:textId="77777777" w:rsidR="00575446" w:rsidRPr="00575446" w:rsidRDefault="00575446" w:rsidP="00575446">
            <w:pPr>
              <w:pStyle w:val="a4"/>
            </w:pPr>
            <w:r w:rsidRPr="00575446">
              <w:t>0,0000051</w:t>
            </w:r>
          </w:p>
        </w:tc>
      </w:tr>
      <w:tr w:rsidR="00575446" w:rsidRPr="00575446" w14:paraId="65F1005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D9685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Уз.159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D45C7D" w14:textId="77777777" w:rsidR="00575446" w:rsidRPr="00575446" w:rsidRDefault="00575446" w:rsidP="00575446">
            <w:pPr>
              <w:pStyle w:val="a4"/>
            </w:pPr>
            <w:r w:rsidRPr="00575446">
              <w:t>Уз.161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CD7BE" w14:textId="77777777" w:rsidR="00575446" w:rsidRPr="00575446" w:rsidRDefault="00575446" w:rsidP="00575446">
            <w:pPr>
              <w:pStyle w:val="a4"/>
            </w:pPr>
            <w:r w:rsidRPr="00575446">
              <w:t>152,40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D4D92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5A0B2" w14:textId="77777777" w:rsidR="00575446" w:rsidRPr="00575446" w:rsidRDefault="00575446" w:rsidP="00575446">
            <w:pPr>
              <w:pStyle w:val="a4"/>
            </w:pPr>
            <w:r w:rsidRPr="00575446">
              <w:t>15,55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2B184" w14:textId="77777777" w:rsidR="00575446" w:rsidRPr="00575446" w:rsidRDefault="00575446" w:rsidP="00575446">
            <w:pPr>
              <w:pStyle w:val="a4"/>
            </w:pPr>
            <w:r w:rsidRPr="00575446">
              <w:t>0,0643200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101A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A12E6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40594" w14:textId="77777777" w:rsidR="00575446" w:rsidRPr="00575446" w:rsidRDefault="00575446" w:rsidP="00575446">
            <w:pPr>
              <w:pStyle w:val="a4"/>
            </w:pPr>
            <w:r w:rsidRPr="00575446">
              <w:t>0,0482374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B6DAB4" w14:textId="77777777" w:rsidR="00575446" w:rsidRPr="00575446" w:rsidRDefault="00575446" w:rsidP="00575446">
            <w:pPr>
              <w:pStyle w:val="a4"/>
            </w:pPr>
            <w:r w:rsidRPr="00575446">
              <w:t>0,0000346</w:t>
            </w:r>
          </w:p>
        </w:tc>
      </w:tr>
      <w:tr w:rsidR="00575446" w:rsidRPr="00575446" w14:paraId="678AA32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A7A282" w14:textId="77777777" w:rsidR="00575446" w:rsidRPr="00575446" w:rsidRDefault="00575446" w:rsidP="00575446">
            <w:pPr>
              <w:pStyle w:val="a4"/>
            </w:pPr>
            <w:r w:rsidRPr="00575446">
              <w:t>Уз.185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12544E" w14:textId="77777777" w:rsidR="00575446" w:rsidRPr="00575446" w:rsidRDefault="00575446" w:rsidP="00575446">
            <w:pPr>
              <w:pStyle w:val="a4"/>
            </w:pPr>
            <w:r w:rsidRPr="00575446">
              <w:t>Уз.124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91092" w14:textId="77777777" w:rsidR="00575446" w:rsidRPr="00575446" w:rsidRDefault="00575446" w:rsidP="00575446">
            <w:pPr>
              <w:pStyle w:val="a4"/>
            </w:pPr>
            <w:r w:rsidRPr="00575446">
              <w:t>29,00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DA1E1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7823B5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EB10A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AC81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3BE790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2F4FC9" w14:textId="77777777" w:rsidR="00575446" w:rsidRPr="00575446" w:rsidRDefault="00575446" w:rsidP="00575446">
            <w:pPr>
              <w:pStyle w:val="a4"/>
            </w:pPr>
            <w:r w:rsidRPr="00575446">
              <w:t>0,1895978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14AF01" w14:textId="77777777" w:rsidR="00575446" w:rsidRPr="00575446" w:rsidRDefault="00575446" w:rsidP="00575446">
            <w:pPr>
              <w:pStyle w:val="a4"/>
            </w:pPr>
            <w:r w:rsidRPr="00575446">
              <w:t>0,0000088</w:t>
            </w:r>
          </w:p>
        </w:tc>
      </w:tr>
      <w:tr w:rsidR="00575446" w:rsidRPr="00575446" w14:paraId="568C20F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A24804" w14:textId="77777777" w:rsidR="00575446" w:rsidRPr="00575446" w:rsidRDefault="00575446" w:rsidP="00575446">
            <w:pPr>
              <w:pStyle w:val="a4"/>
            </w:pPr>
            <w:r w:rsidRPr="00575446">
              <w:t>Уз.185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19F6B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>, ГСК "Северная 44"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3D76CF" w14:textId="77777777" w:rsidR="00575446" w:rsidRPr="00575446" w:rsidRDefault="00575446" w:rsidP="00575446">
            <w:pPr>
              <w:pStyle w:val="a4"/>
            </w:pPr>
            <w:r w:rsidRPr="00575446">
              <w:t>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0399B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2E1737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D8939" w14:textId="77777777" w:rsidR="00575446" w:rsidRPr="00575446" w:rsidRDefault="00575446" w:rsidP="00575446">
            <w:pPr>
              <w:pStyle w:val="a4"/>
            </w:pPr>
            <w:r w:rsidRPr="00575446">
              <w:t>0,2003430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62D7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A2AC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D90A44" w14:textId="77777777" w:rsidR="00575446" w:rsidRPr="00575446" w:rsidRDefault="00575446" w:rsidP="00575446">
            <w:pPr>
              <w:pStyle w:val="a4"/>
            </w:pPr>
            <w:r w:rsidRPr="00575446">
              <w:t>0,0015655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B759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6A70AE5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97327" w14:textId="77777777" w:rsidR="00575446" w:rsidRPr="00575446" w:rsidRDefault="00575446" w:rsidP="00575446">
            <w:pPr>
              <w:pStyle w:val="a4"/>
            </w:pPr>
            <w:r w:rsidRPr="00575446">
              <w:t>Уз.186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38DB0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9/1 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F6FB4" w14:textId="77777777" w:rsidR="00575446" w:rsidRPr="00575446" w:rsidRDefault="00575446" w:rsidP="00575446">
            <w:pPr>
              <w:pStyle w:val="a4"/>
            </w:pPr>
            <w:r w:rsidRPr="00575446">
              <w:t>67,00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6D3345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4A09A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A2192C" w14:textId="77777777" w:rsidR="00575446" w:rsidRPr="00575446" w:rsidRDefault="00575446" w:rsidP="00575446">
            <w:pPr>
              <w:pStyle w:val="a4"/>
            </w:pPr>
            <w:r w:rsidRPr="00575446">
              <w:t>0,1768160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AC960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4A439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CE716" w14:textId="77777777" w:rsidR="00575446" w:rsidRPr="00575446" w:rsidRDefault="00575446" w:rsidP="00575446">
            <w:pPr>
              <w:pStyle w:val="a4"/>
            </w:pPr>
            <w:r w:rsidRPr="00575446">
              <w:t>0,0009783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A22AA" w14:textId="77777777" w:rsidR="00575446" w:rsidRPr="00575446" w:rsidRDefault="00575446" w:rsidP="00575446">
            <w:pPr>
              <w:pStyle w:val="a4"/>
            </w:pPr>
            <w:r w:rsidRPr="00575446">
              <w:t>0,0000055</w:t>
            </w:r>
          </w:p>
        </w:tc>
      </w:tr>
      <w:tr w:rsidR="00575446" w:rsidRPr="00575446" w14:paraId="5F9F4B1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D56F5" w14:textId="77777777" w:rsidR="00575446" w:rsidRPr="00575446" w:rsidRDefault="00575446" w:rsidP="00575446">
            <w:pPr>
              <w:pStyle w:val="a4"/>
            </w:pPr>
            <w:r w:rsidRPr="00575446">
              <w:t>Уз.186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DF1E8" w14:textId="77777777" w:rsidR="00575446" w:rsidRPr="00575446" w:rsidRDefault="00575446" w:rsidP="00575446">
            <w:pPr>
              <w:pStyle w:val="a4"/>
            </w:pPr>
            <w:r w:rsidRPr="00575446">
              <w:t xml:space="preserve">ул. Северная, </w:t>
            </w:r>
            <w:proofErr w:type="spellStart"/>
            <w:r w:rsidRPr="00575446">
              <w:t>ГСК"Норд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649B1" w14:textId="77777777" w:rsidR="00575446" w:rsidRPr="00575446" w:rsidRDefault="00575446" w:rsidP="00575446">
            <w:pPr>
              <w:pStyle w:val="a4"/>
            </w:pPr>
            <w:r w:rsidRPr="00575446">
              <w:t>7,33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5E12A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6C0E9B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791E03" w14:textId="77777777" w:rsidR="00575446" w:rsidRPr="00575446" w:rsidRDefault="00575446" w:rsidP="00575446">
            <w:pPr>
              <w:pStyle w:val="a4"/>
            </w:pPr>
            <w:r w:rsidRPr="00575446">
              <w:t>0,1768160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811A6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DFB06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7FFD7F" w14:textId="77777777" w:rsidR="00575446" w:rsidRPr="00575446" w:rsidRDefault="00575446" w:rsidP="00575446">
            <w:pPr>
              <w:pStyle w:val="a4"/>
            </w:pPr>
            <w:r w:rsidRPr="00575446">
              <w:t>0,0008760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CB818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6D52136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040B6" w14:textId="77777777" w:rsidR="00575446" w:rsidRPr="00575446" w:rsidRDefault="00575446" w:rsidP="00575446">
            <w:pPr>
              <w:pStyle w:val="a4"/>
            </w:pPr>
            <w:r w:rsidRPr="00575446">
              <w:t>Уз.187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8F8F62" w14:textId="77777777" w:rsidR="00575446" w:rsidRPr="00575446" w:rsidRDefault="00575446" w:rsidP="00575446">
            <w:pPr>
              <w:pStyle w:val="a4"/>
            </w:pPr>
            <w:r w:rsidRPr="00575446">
              <w:t>Уз.390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7C99CF" w14:textId="77777777" w:rsidR="00575446" w:rsidRPr="00575446" w:rsidRDefault="00575446" w:rsidP="00575446">
            <w:pPr>
              <w:pStyle w:val="a4"/>
            </w:pPr>
            <w:r w:rsidRPr="00575446">
              <w:t>5,46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259A1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5B39B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182B54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3368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90443E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6DEE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14E35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5C1C6A9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E5F10" w14:textId="77777777" w:rsidR="00575446" w:rsidRPr="00575446" w:rsidRDefault="00575446" w:rsidP="00575446">
            <w:pPr>
              <w:pStyle w:val="a4"/>
            </w:pPr>
            <w:r w:rsidRPr="00575446">
              <w:t>Уз.187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18ECE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10а ГСПК"РВС"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02BD6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FE7C29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DF0B2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37BCEA" w14:textId="77777777" w:rsidR="00575446" w:rsidRPr="00575446" w:rsidRDefault="00575446" w:rsidP="00575446">
            <w:pPr>
              <w:pStyle w:val="a4"/>
            </w:pPr>
            <w:r w:rsidRPr="00575446">
              <w:t>0,2055770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7098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14E2B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B9267" w14:textId="77777777" w:rsidR="00575446" w:rsidRPr="00575446" w:rsidRDefault="00575446" w:rsidP="00575446">
            <w:pPr>
              <w:pStyle w:val="a4"/>
            </w:pPr>
            <w:r w:rsidRPr="00575446">
              <w:t>0,0025897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C4B2B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46C2088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2F981" w14:textId="77777777" w:rsidR="00575446" w:rsidRPr="00575446" w:rsidRDefault="00575446" w:rsidP="00575446">
            <w:pPr>
              <w:pStyle w:val="a4"/>
            </w:pPr>
            <w:r w:rsidRPr="00575446">
              <w:t>Уз.189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A95FE" w14:textId="77777777" w:rsidR="00575446" w:rsidRPr="00575446" w:rsidRDefault="00575446" w:rsidP="00575446">
            <w:pPr>
              <w:pStyle w:val="a4"/>
            </w:pPr>
            <w:r w:rsidRPr="00575446">
              <w:t>Уз.85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8F9BB" w14:textId="77777777" w:rsidR="00575446" w:rsidRPr="00575446" w:rsidRDefault="00575446" w:rsidP="00575446">
            <w:pPr>
              <w:pStyle w:val="a4"/>
            </w:pPr>
            <w:r w:rsidRPr="00575446">
              <w:t>63,18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14735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5B902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76C1F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BDEC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9DE8A1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F26A1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DDBDAB" w14:textId="77777777" w:rsidR="00575446" w:rsidRPr="00575446" w:rsidRDefault="00575446" w:rsidP="00575446">
            <w:pPr>
              <w:pStyle w:val="a4"/>
            </w:pPr>
            <w:r w:rsidRPr="00575446">
              <w:t>0,0000283</w:t>
            </w:r>
          </w:p>
        </w:tc>
      </w:tr>
      <w:tr w:rsidR="00575446" w:rsidRPr="00575446" w14:paraId="220635B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CD56B2" w14:textId="77777777" w:rsidR="00575446" w:rsidRPr="00575446" w:rsidRDefault="00575446" w:rsidP="00575446">
            <w:pPr>
              <w:pStyle w:val="a4"/>
            </w:pPr>
            <w:r w:rsidRPr="00575446">
              <w:t>Уз.190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839A9F" w14:textId="77777777" w:rsidR="00575446" w:rsidRPr="00575446" w:rsidRDefault="00575446" w:rsidP="00575446">
            <w:pPr>
              <w:pStyle w:val="a4"/>
            </w:pPr>
            <w:r w:rsidRPr="00575446">
              <w:t>Уз.189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F82D4" w14:textId="77777777" w:rsidR="00575446" w:rsidRPr="00575446" w:rsidRDefault="00575446" w:rsidP="00575446">
            <w:pPr>
              <w:pStyle w:val="a4"/>
            </w:pPr>
            <w:r w:rsidRPr="00575446">
              <w:t>13,71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ADA47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4B8C6" w14:textId="77777777" w:rsidR="00575446" w:rsidRPr="00575446" w:rsidRDefault="00575446" w:rsidP="00575446">
            <w:pPr>
              <w:pStyle w:val="a4"/>
            </w:pPr>
            <w:r w:rsidRPr="00575446">
              <w:t>30,71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615BBF" w14:textId="77777777" w:rsidR="00575446" w:rsidRPr="00575446" w:rsidRDefault="00575446" w:rsidP="00575446">
            <w:pPr>
              <w:pStyle w:val="a4"/>
            </w:pPr>
            <w:r w:rsidRPr="00575446">
              <w:t>0,0325660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983B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0F728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8832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BB284F" w14:textId="77777777" w:rsidR="00575446" w:rsidRPr="00575446" w:rsidRDefault="00575446" w:rsidP="00575446">
            <w:pPr>
              <w:pStyle w:val="a4"/>
            </w:pPr>
            <w:r w:rsidRPr="00575446">
              <w:t>0,0000061</w:t>
            </w:r>
          </w:p>
        </w:tc>
      </w:tr>
      <w:tr w:rsidR="00575446" w:rsidRPr="00575446" w14:paraId="7B2FCB6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469CB8" w14:textId="77777777" w:rsidR="00575446" w:rsidRPr="00575446" w:rsidRDefault="00575446" w:rsidP="00575446">
            <w:pPr>
              <w:pStyle w:val="a4"/>
            </w:pPr>
            <w:r w:rsidRPr="00575446">
              <w:t>Уз.189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F71B62" w14:textId="77777777" w:rsidR="00575446" w:rsidRPr="00575446" w:rsidRDefault="00575446" w:rsidP="00575446">
            <w:pPr>
              <w:pStyle w:val="a4"/>
            </w:pPr>
            <w:r w:rsidRPr="00575446">
              <w:t>ул. Северная, 31б ГСК "Зима"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E23E96" w14:textId="77777777" w:rsidR="00575446" w:rsidRPr="00575446" w:rsidRDefault="00575446" w:rsidP="00575446">
            <w:pPr>
              <w:pStyle w:val="a4"/>
            </w:pPr>
            <w:r w:rsidRPr="00575446">
              <w:t>14,51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80557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1B665" w14:textId="77777777" w:rsidR="00575446" w:rsidRPr="00575446" w:rsidRDefault="00575446" w:rsidP="00575446">
            <w:pPr>
              <w:pStyle w:val="a4"/>
            </w:pPr>
            <w:r w:rsidRPr="00575446">
              <w:t>4,58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F07BA" w14:textId="77777777" w:rsidR="00575446" w:rsidRPr="00575446" w:rsidRDefault="00575446" w:rsidP="00575446">
            <w:pPr>
              <w:pStyle w:val="a4"/>
            </w:pPr>
            <w:r w:rsidRPr="00575446">
              <w:t>0,2182830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D8258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24F71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285D5D" w14:textId="77777777" w:rsidR="00575446" w:rsidRPr="00575446" w:rsidRDefault="00575446" w:rsidP="00575446">
            <w:pPr>
              <w:pStyle w:val="a4"/>
            </w:pPr>
            <w:r w:rsidRPr="00575446">
              <w:t>0,0023073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2861C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63AE6F9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AB8C1" w14:textId="77777777" w:rsidR="00575446" w:rsidRPr="00575446" w:rsidRDefault="00575446" w:rsidP="00575446">
            <w:pPr>
              <w:pStyle w:val="a4"/>
            </w:pPr>
            <w:r w:rsidRPr="00575446">
              <w:t>Уз.191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AEC704" w14:textId="77777777" w:rsidR="00575446" w:rsidRPr="00575446" w:rsidRDefault="00575446" w:rsidP="00575446">
            <w:pPr>
              <w:pStyle w:val="a4"/>
            </w:pPr>
            <w:r w:rsidRPr="00575446">
              <w:t>ул. Северная, 2б ГСК "Маяк"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5A483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5416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BB0A86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8F850F" w14:textId="77777777" w:rsidR="00575446" w:rsidRPr="00575446" w:rsidRDefault="00575446" w:rsidP="00575446">
            <w:pPr>
              <w:pStyle w:val="a4"/>
            </w:pPr>
            <w:r w:rsidRPr="00575446">
              <w:t>0,1762870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F043C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64ED0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6072C" w14:textId="77777777" w:rsidR="00575446" w:rsidRPr="00575446" w:rsidRDefault="00575446" w:rsidP="00575446">
            <w:pPr>
              <w:pStyle w:val="a4"/>
            </w:pPr>
            <w:r w:rsidRPr="00575446">
              <w:t>0,0030841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E16D2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2625F48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C1D58" w14:textId="77777777" w:rsidR="00575446" w:rsidRPr="00575446" w:rsidRDefault="00575446" w:rsidP="00575446">
            <w:pPr>
              <w:pStyle w:val="a4"/>
            </w:pPr>
            <w:r w:rsidRPr="00575446">
              <w:t>Уз.192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FE8DDD" w14:textId="77777777" w:rsidR="00575446" w:rsidRPr="00575446" w:rsidRDefault="00575446" w:rsidP="00575446">
            <w:pPr>
              <w:pStyle w:val="a4"/>
            </w:pPr>
            <w:r w:rsidRPr="00575446">
              <w:t>Уз.115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52967" w14:textId="77777777" w:rsidR="00575446" w:rsidRPr="00575446" w:rsidRDefault="00575446" w:rsidP="00575446">
            <w:pPr>
              <w:pStyle w:val="a4"/>
            </w:pPr>
            <w:r w:rsidRPr="00575446">
              <w:t>64,50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2579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82456" w14:textId="77777777" w:rsidR="00575446" w:rsidRPr="00575446" w:rsidRDefault="00575446" w:rsidP="00575446">
            <w:pPr>
              <w:pStyle w:val="a4"/>
            </w:pPr>
            <w:r w:rsidRPr="00575446">
              <w:t>6,97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6CC36" w14:textId="77777777" w:rsidR="00575446" w:rsidRPr="00575446" w:rsidRDefault="00575446" w:rsidP="00575446">
            <w:pPr>
              <w:pStyle w:val="a4"/>
            </w:pPr>
            <w:r w:rsidRPr="00575446">
              <w:t>0,1433840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750CB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55479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65BD5" w14:textId="77777777" w:rsidR="00575446" w:rsidRPr="00575446" w:rsidRDefault="00575446" w:rsidP="00575446">
            <w:pPr>
              <w:pStyle w:val="a4"/>
            </w:pPr>
            <w:r w:rsidRPr="00575446">
              <w:t>0,0142115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6DC4DB" w14:textId="77777777" w:rsidR="00575446" w:rsidRPr="00575446" w:rsidRDefault="00575446" w:rsidP="00575446">
            <w:pPr>
              <w:pStyle w:val="a4"/>
            </w:pPr>
            <w:r w:rsidRPr="00575446">
              <w:t>0,0000066</w:t>
            </w:r>
          </w:p>
        </w:tc>
      </w:tr>
      <w:tr w:rsidR="00575446" w:rsidRPr="00575446" w14:paraId="6A9DA56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22B956" w14:textId="77777777" w:rsidR="00575446" w:rsidRPr="00575446" w:rsidRDefault="00575446" w:rsidP="00575446">
            <w:pPr>
              <w:pStyle w:val="a4"/>
            </w:pPr>
            <w:r w:rsidRPr="00575446">
              <w:t>Уз.193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CC6FF" w14:textId="77777777" w:rsidR="00575446" w:rsidRPr="00575446" w:rsidRDefault="00575446" w:rsidP="00575446">
            <w:pPr>
              <w:pStyle w:val="a4"/>
            </w:pPr>
            <w:r w:rsidRPr="00575446">
              <w:t>улица Матросова, 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B0BAA" w14:textId="77777777" w:rsidR="00575446" w:rsidRPr="00575446" w:rsidRDefault="00575446" w:rsidP="00575446">
            <w:pPr>
              <w:pStyle w:val="a4"/>
            </w:pPr>
            <w:r w:rsidRPr="00575446">
              <w:t>10,59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B493C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15396C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8A7AC" w14:textId="77777777" w:rsidR="00575446" w:rsidRPr="00575446" w:rsidRDefault="00575446" w:rsidP="00575446">
            <w:pPr>
              <w:pStyle w:val="a4"/>
            </w:pPr>
            <w:r w:rsidRPr="00575446">
              <w:t>0,1767740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54E3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76DC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B292E" w14:textId="77777777" w:rsidR="00575446" w:rsidRPr="00575446" w:rsidRDefault="00575446" w:rsidP="00575446">
            <w:pPr>
              <w:pStyle w:val="a4"/>
            </w:pPr>
            <w:r w:rsidRPr="00575446">
              <w:t>0,0010071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D7CB43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033F545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02981" w14:textId="77777777" w:rsidR="00575446" w:rsidRPr="00575446" w:rsidRDefault="00575446" w:rsidP="00575446">
            <w:pPr>
              <w:pStyle w:val="a4"/>
            </w:pPr>
            <w:r w:rsidRPr="00575446">
              <w:t>Уз.192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50AB5" w14:textId="77777777" w:rsidR="00575446" w:rsidRPr="00575446" w:rsidRDefault="00575446" w:rsidP="00575446">
            <w:pPr>
              <w:pStyle w:val="a4"/>
            </w:pPr>
            <w:r w:rsidRPr="00575446">
              <w:t>Уз.193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98C196" w14:textId="77777777" w:rsidR="00575446" w:rsidRPr="00575446" w:rsidRDefault="00575446" w:rsidP="00575446">
            <w:pPr>
              <w:pStyle w:val="a4"/>
            </w:pPr>
            <w:r w:rsidRPr="00575446">
              <w:t>11,77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74679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676586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AEB027" w14:textId="77777777" w:rsidR="00575446" w:rsidRPr="00575446" w:rsidRDefault="00575446" w:rsidP="00575446">
            <w:pPr>
              <w:pStyle w:val="a4"/>
            </w:pPr>
            <w:r w:rsidRPr="00575446">
              <w:t>0,1767740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8A64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FD10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02CE36" w14:textId="77777777" w:rsidR="00575446" w:rsidRPr="00575446" w:rsidRDefault="00575446" w:rsidP="00575446">
            <w:pPr>
              <w:pStyle w:val="a4"/>
            </w:pPr>
            <w:r w:rsidRPr="00575446">
              <w:t>0,0020333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DD133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2AF5C17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944E86" w14:textId="77777777" w:rsidR="00575446" w:rsidRPr="00575446" w:rsidRDefault="00575446" w:rsidP="00575446">
            <w:pPr>
              <w:pStyle w:val="a4"/>
            </w:pPr>
            <w:r w:rsidRPr="00575446">
              <w:t>Уз.194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5433F" w14:textId="77777777" w:rsidR="00575446" w:rsidRPr="00575446" w:rsidRDefault="00575446" w:rsidP="00575446">
            <w:pPr>
              <w:pStyle w:val="a4"/>
            </w:pPr>
            <w:r w:rsidRPr="00575446">
              <w:t>Уз.73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41AD30" w14:textId="77777777" w:rsidR="00575446" w:rsidRPr="00575446" w:rsidRDefault="00575446" w:rsidP="00575446">
            <w:pPr>
              <w:pStyle w:val="a4"/>
            </w:pPr>
            <w:r w:rsidRPr="00575446">
              <w:t>17,00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9DFA75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9E232F" w14:textId="77777777" w:rsidR="00575446" w:rsidRPr="00575446" w:rsidRDefault="00575446" w:rsidP="00575446">
            <w:pPr>
              <w:pStyle w:val="a4"/>
            </w:pPr>
            <w:r w:rsidRPr="00575446">
              <w:t>18,53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B8A342" w14:textId="77777777" w:rsidR="00575446" w:rsidRPr="00575446" w:rsidRDefault="00575446" w:rsidP="00575446">
            <w:pPr>
              <w:pStyle w:val="a4"/>
            </w:pPr>
            <w:r w:rsidRPr="00575446">
              <w:t>0,0539580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BE50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D42E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BCB0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9930E6" w14:textId="77777777" w:rsidR="00575446" w:rsidRPr="00575446" w:rsidRDefault="00575446" w:rsidP="00575446">
            <w:pPr>
              <w:pStyle w:val="a4"/>
            </w:pPr>
            <w:r w:rsidRPr="00575446">
              <w:t>0,0000046</w:t>
            </w:r>
          </w:p>
        </w:tc>
      </w:tr>
      <w:tr w:rsidR="00575446" w:rsidRPr="00575446" w14:paraId="7BAEF1B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BF13C" w14:textId="77777777" w:rsidR="00575446" w:rsidRPr="00575446" w:rsidRDefault="00575446" w:rsidP="00575446">
            <w:pPr>
              <w:pStyle w:val="a4"/>
            </w:pPr>
            <w:r w:rsidRPr="00575446">
              <w:t>Уз.195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26011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14/3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9C3AC6" w14:textId="77777777" w:rsidR="00575446" w:rsidRPr="00575446" w:rsidRDefault="00575446" w:rsidP="00575446">
            <w:pPr>
              <w:pStyle w:val="a4"/>
            </w:pPr>
            <w:r w:rsidRPr="00575446">
              <w:t>25,00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87AC8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26E69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2BB56" w14:textId="77777777" w:rsidR="00575446" w:rsidRPr="00575446" w:rsidRDefault="00575446" w:rsidP="00575446">
            <w:pPr>
              <w:pStyle w:val="a4"/>
            </w:pPr>
            <w:r w:rsidRPr="00575446">
              <w:t>0,2056140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59C28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89CC94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A2170" w14:textId="77777777" w:rsidR="00575446" w:rsidRPr="00575446" w:rsidRDefault="00575446" w:rsidP="00575446">
            <w:pPr>
              <w:pStyle w:val="a4"/>
            </w:pPr>
            <w:r w:rsidRPr="00575446">
              <w:t>0,0012718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6166BB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B385A9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CFB37" w14:textId="77777777" w:rsidR="00575446" w:rsidRPr="00575446" w:rsidRDefault="00575446" w:rsidP="00575446">
            <w:pPr>
              <w:pStyle w:val="a4"/>
            </w:pPr>
            <w:r w:rsidRPr="00575446">
              <w:t>Уз.196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E23C1" w14:textId="77777777" w:rsidR="00575446" w:rsidRPr="00575446" w:rsidRDefault="00575446" w:rsidP="00575446">
            <w:pPr>
              <w:pStyle w:val="a4"/>
            </w:pPr>
            <w:r w:rsidRPr="00575446">
              <w:t>улица Дьячкова, 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E747D" w14:textId="77777777" w:rsidR="00575446" w:rsidRPr="00575446" w:rsidRDefault="00575446" w:rsidP="00575446">
            <w:pPr>
              <w:pStyle w:val="a4"/>
            </w:pPr>
            <w:r w:rsidRPr="00575446">
              <w:t>7,41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77A86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54AFF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9AD39C" w14:textId="77777777" w:rsidR="00575446" w:rsidRPr="00575446" w:rsidRDefault="00575446" w:rsidP="00575446">
            <w:pPr>
              <w:pStyle w:val="a4"/>
            </w:pPr>
            <w:r w:rsidRPr="00575446">
              <w:t>0,2058590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4B94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495B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603471" w14:textId="77777777" w:rsidR="00575446" w:rsidRPr="00575446" w:rsidRDefault="00575446" w:rsidP="00575446">
            <w:pPr>
              <w:pStyle w:val="a4"/>
            </w:pPr>
            <w:r w:rsidRPr="00575446">
              <w:t>0,0004987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C8BE46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3D31282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F77665" w14:textId="77777777" w:rsidR="00575446" w:rsidRPr="00575446" w:rsidRDefault="00575446" w:rsidP="00575446">
            <w:pPr>
              <w:pStyle w:val="a4"/>
            </w:pPr>
            <w:r w:rsidRPr="00575446">
              <w:t>Уз.196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5D4FC" w14:textId="77777777" w:rsidR="00575446" w:rsidRPr="00575446" w:rsidRDefault="00575446" w:rsidP="00575446">
            <w:pPr>
              <w:pStyle w:val="a4"/>
            </w:pPr>
            <w:r w:rsidRPr="00575446">
              <w:t>улица Дьячкова, 12кв2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48AEA5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0EDC0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D9154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D0E4B" w14:textId="77777777" w:rsidR="00575446" w:rsidRPr="00575446" w:rsidRDefault="00575446" w:rsidP="00575446">
            <w:pPr>
              <w:pStyle w:val="a4"/>
            </w:pPr>
            <w:r w:rsidRPr="00575446">
              <w:t>0,2570860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A37B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8A46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6CD92" w14:textId="77777777" w:rsidR="00575446" w:rsidRPr="00575446" w:rsidRDefault="00575446" w:rsidP="00575446">
            <w:pPr>
              <w:pStyle w:val="a4"/>
            </w:pPr>
            <w:r w:rsidRPr="00575446">
              <w:t>0,0003261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91396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2CD32B6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DE1EA9" w14:textId="77777777" w:rsidR="00575446" w:rsidRPr="00575446" w:rsidRDefault="00575446" w:rsidP="00575446">
            <w:pPr>
              <w:pStyle w:val="a4"/>
            </w:pPr>
            <w:r w:rsidRPr="00575446">
              <w:t>Уз.208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AFF9A" w14:textId="77777777" w:rsidR="00575446" w:rsidRPr="00575446" w:rsidRDefault="00575446" w:rsidP="00575446">
            <w:pPr>
              <w:pStyle w:val="a4"/>
            </w:pPr>
            <w:r w:rsidRPr="00575446">
              <w:t>Уз.212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3C985B" w14:textId="77777777" w:rsidR="00575446" w:rsidRPr="00575446" w:rsidRDefault="00575446" w:rsidP="00575446">
            <w:pPr>
              <w:pStyle w:val="a4"/>
            </w:pPr>
            <w:r w:rsidRPr="00575446">
              <w:t>58,30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D93A1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566A6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FBC02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C5A1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800A4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D4B7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54E20" w14:textId="77777777" w:rsidR="00575446" w:rsidRPr="00575446" w:rsidRDefault="00575446" w:rsidP="00575446">
            <w:pPr>
              <w:pStyle w:val="a4"/>
            </w:pPr>
            <w:r w:rsidRPr="00575446">
              <w:t>0,0000152</w:t>
            </w:r>
          </w:p>
        </w:tc>
      </w:tr>
      <w:tr w:rsidR="00575446" w:rsidRPr="00575446" w14:paraId="5878B8E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58336" w14:textId="77777777" w:rsidR="00575446" w:rsidRPr="00575446" w:rsidRDefault="00575446" w:rsidP="00575446">
            <w:pPr>
              <w:pStyle w:val="a4"/>
            </w:pPr>
            <w:r w:rsidRPr="00575446">
              <w:t>Уз.208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77233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 xml:space="preserve">, ПЧ-12, Гараж, </w:t>
            </w:r>
            <w:proofErr w:type="spellStart"/>
            <w:r w:rsidRPr="00575446">
              <w:t>анга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50897" w14:textId="77777777" w:rsidR="00575446" w:rsidRPr="00575446" w:rsidRDefault="00575446" w:rsidP="00575446">
            <w:pPr>
              <w:pStyle w:val="a4"/>
            </w:pPr>
            <w:r w:rsidRPr="00575446">
              <w:t>32,30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87384A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72188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1E5684" w14:textId="77777777" w:rsidR="00575446" w:rsidRPr="00575446" w:rsidRDefault="00575446" w:rsidP="00575446">
            <w:pPr>
              <w:pStyle w:val="a4"/>
            </w:pPr>
            <w:r w:rsidRPr="00575446">
              <w:t>0,1764910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9E66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8350A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788A4" w14:textId="77777777" w:rsidR="00575446" w:rsidRPr="00575446" w:rsidRDefault="00575446" w:rsidP="00575446">
            <w:pPr>
              <w:pStyle w:val="a4"/>
            </w:pPr>
            <w:r w:rsidRPr="00575446">
              <w:t>0,0038778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1C46A" w14:textId="77777777" w:rsidR="00575446" w:rsidRPr="00575446" w:rsidRDefault="00575446" w:rsidP="00575446">
            <w:pPr>
              <w:pStyle w:val="a4"/>
            </w:pPr>
            <w:r w:rsidRPr="00575446">
              <w:t>0,0000027</w:t>
            </w:r>
          </w:p>
        </w:tc>
      </w:tr>
      <w:tr w:rsidR="00575446" w:rsidRPr="00575446" w14:paraId="57308C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A37B5" w14:textId="77777777" w:rsidR="00575446" w:rsidRPr="00575446" w:rsidRDefault="00575446" w:rsidP="00575446">
            <w:pPr>
              <w:pStyle w:val="a4"/>
            </w:pPr>
            <w:r w:rsidRPr="00575446">
              <w:t>Уз.211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17E0A9" w14:textId="77777777" w:rsidR="00575446" w:rsidRPr="00575446" w:rsidRDefault="00575446" w:rsidP="00575446">
            <w:pPr>
              <w:pStyle w:val="a4"/>
            </w:pPr>
            <w:r w:rsidRPr="00575446">
              <w:t>Уз.14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129F4B" w14:textId="77777777" w:rsidR="00575446" w:rsidRPr="00575446" w:rsidRDefault="00575446" w:rsidP="00575446">
            <w:pPr>
              <w:pStyle w:val="a4"/>
            </w:pPr>
            <w:r w:rsidRPr="00575446">
              <w:t>14,00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5C94D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86CA2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C5EA4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37809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DC20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8785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CD11CB" w14:textId="77777777" w:rsidR="00575446" w:rsidRPr="00575446" w:rsidRDefault="00575446" w:rsidP="00575446">
            <w:pPr>
              <w:pStyle w:val="a4"/>
            </w:pPr>
            <w:r w:rsidRPr="00575446">
              <w:t>0,0000037</w:t>
            </w:r>
          </w:p>
        </w:tc>
      </w:tr>
      <w:tr w:rsidR="00575446" w:rsidRPr="00575446" w14:paraId="02B356F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8B497D" w14:textId="77777777" w:rsidR="00575446" w:rsidRPr="00575446" w:rsidRDefault="00575446" w:rsidP="00575446">
            <w:pPr>
              <w:pStyle w:val="a4"/>
            </w:pPr>
            <w:r w:rsidRPr="00575446">
              <w:t>Уз.211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F40B1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ПГК "Коммунальщик"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17894" w14:textId="77777777" w:rsidR="00575446" w:rsidRPr="00575446" w:rsidRDefault="00575446" w:rsidP="00575446">
            <w:pPr>
              <w:pStyle w:val="a4"/>
            </w:pPr>
            <w:r w:rsidRPr="00575446">
              <w:t>13,60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6B9B0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776E0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81151" w14:textId="77777777" w:rsidR="00575446" w:rsidRPr="00575446" w:rsidRDefault="00575446" w:rsidP="00575446">
            <w:pPr>
              <w:pStyle w:val="a4"/>
            </w:pPr>
            <w:r w:rsidRPr="00575446">
              <w:t>0,2004220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D352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C28A0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F62B5" w14:textId="77777777" w:rsidR="00575446" w:rsidRPr="00575446" w:rsidRDefault="00575446" w:rsidP="00575446">
            <w:pPr>
              <w:pStyle w:val="a4"/>
            </w:pPr>
            <w:r w:rsidRPr="00575446">
              <w:t>0,0017205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AA98C3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7399547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1C31AD" w14:textId="77777777" w:rsidR="00575446" w:rsidRPr="00575446" w:rsidRDefault="00575446" w:rsidP="00575446">
            <w:pPr>
              <w:pStyle w:val="a4"/>
            </w:pPr>
            <w:r w:rsidRPr="00575446">
              <w:t>Уз.212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AA7B91" w14:textId="77777777" w:rsidR="00575446" w:rsidRPr="00575446" w:rsidRDefault="00575446" w:rsidP="00575446">
            <w:pPr>
              <w:pStyle w:val="a4"/>
            </w:pPr>
            <w:r w:rsidRPr="00575446">
              <w:t>Уз.13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531941" w14:textId="77777777" w:rsidR="00575446" w:rsidRPr="00575446" w:rsidRDefault="00575446" w:rsidP="00575446">
            <w:pPr>
              <w:pStyle w:val="a4"/>
            </w:pPr>
            <w:r w:rsidRPr="00575446">
              <w:t>20,80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CB991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67B92F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37FAD1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9E0D5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72FEF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AC890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17A9C" w14:textId="77777777" w:rsidR="00575446" w:rsidRPr="00575446" w:rsidRDefault="00575446" w:rsidP="00575446">
            <w:pPr>
              <w:pStyle w:val="a4"/>
            </w:pPr>
            <w:r w:rsidRPr="00575446">
              <w:t>0,0000054</w:t>
            </w:r>
          </w:p>
        </w:tc>
      </w:tr>
      <w:tr w:rsidR="00575446" w:rsidRPr="00575446" w14:paraId="3375147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4A3000" w14:textId="77777777" w:rsidR="00575446" w:rsidRPr="00575446" w:rsidRDefault="00575446" w:rsidP="00575446">
            <w:pPr>
              <w:pStyle w:val="a4"/>
            </w:pPr>
            <w:r w:rsidRPr="00575446">
              <w:t>Уз.212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04798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2б ГСК "Рабочий"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6752A8" w14:textId="77777777" w:rsidR="00575446" w:rsidRPr="00575446" w:rsidRDefault="00575446" w:rsidP="00575446">
            <w:pPr>
              <w:pStyle w:val="a4"/>
            </w:pPr>
            <w:r w:rsidRPr="00575446">
              <w:t>21,24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AD8F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C23EB7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ECDB27" w14:textId="77777777" w:rsidR="00575446" w:rsidRPr="00575446" w:rsidRDefault="00575446" w:rsidP="00575446">
            <w:pPr>
              <w:pStyle w:val="a4"/>
            </w:pPr>
            <w:r w:rsidRPr="00575446">
              <w:t>0,2004800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A05DD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D699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095159" w14:textId="77777777" w:rsidR="00575446" w:rsidRPr="00575446" w:rsidRDefault="00575446" w:rsidP="00575446">
            <w:pPr>
              <w:pStyle w:val="a4"/>
            </w:pPr>
            <w:r w:rsidRPr="00575446">
              <w:t>0,0017296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82AEB4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2559FF7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9F1AB5" w14:textId="77777777" w:rsidR="00575446" w:rsidRPr="00575446" w:rsidRDefault="00575446" w:rsidP="00575446">
            <w:pPr>
              <w:pStyle w:val="a4"/>
            </w:pPr>
            <w:r w:rsidRPr="00575446">
              <w:t>Уз.213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D066CC" w14:textId="77777777" w:rsidR="00575446" w:rsidRPr="00575446" w:rsidRDefault="00575446" w:rsidP="00575446">
            <w:pPr>
              <w:pStyle w:val="a4"/>
            </w:pPr>
            <w:r w:rsidRPr="00575446">
              <w:t>Уз.215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04802C" w14:textId="77777777" w:rsidR="00575446" w:rsidRPr="00575446" w:rsidRDefault="00575446" w:rsidP="00575446">
            <w:pPr>
              <w:pStyle w:val="a4"/>
            </w:pPr>
            <w:r w:rsidRPr="00575446">
              <w:t>11,50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5C63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20898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0762D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1276B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1003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1ADC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53BF5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175B5ED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AA73CA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Уз.213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8D405" w14:textId="77777777" w:rsidR="00575446" w:rsidRPr="00575446" w:rsidRDefault="00575446" w:rsidP="00575446">
            <w:pPr>
              <w:pStyle w:val="a4"/>
            </w:pPr>
            <w:r w:rsidRPr="00575446">
              <w:t>Уз.214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A69CE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9E132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612171" w14:textId="77777777" w:rsidR="00575446" w:rsidRPr="00575446" w:rsidRDefault="00575446" w:rsidP="00575446">
            <w:pPr>
              <w:pStyle w:val="a4"/>
            </w:pPr>
            <w:r w:rsidRPr="00575446">
              <w:t>5,10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CC392" w14:textId="77777777" w:rsidR="00575446" w:rsidRPr="00575446" w:rsidRDefault="00575446" w:rsidP="00575446">
            <w:pPr>
              <w:pStyle w:val="a4"/>
            </w:pPr>
            <w:r w:rsidRPr="00575446">
              <w:t>0,1959300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7718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A6E47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F582C5" w14:textId="77777777" w:rsidR="00575446" w:rsidRPr="00575446" w:rsidRDefault="00575446" w:rsidP="00575446">
            <w:pPr>
              <w:pStyle w:val="a4"/>
            </w:pPr>
            <w:r w:rsidRPr="00575446">
              <w:t>0,0027197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6857A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0F4D6E8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2C09E" w14:textId="77777777" w:rsidR="00575446" w:rsidRPr="00575446" w:rsidRDefault="00575446" w:rsidP="00575446">
            <w:pPr>
              <w:pStyle w:val="a4"/>
            </w:pPr>
            <w:r w:rsidRPr="00575446">
              <w:t>Уз.214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424B2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2в ГСК "Энергетик"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F09C74" w14:textId="77777777" w:rsidR="00575446" w:rsidRPr="00575446" w:rsidRDefault="00575446" w:rsidP="00575446">
            <w:pPr>
              <w:pStyle w:val="a4"/>
            </w:pPr>
            <w:r w:rsidRPr="00575446">
              <w:t>24,00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ED52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4DA51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82D63" w14:textId="77777777" w:rsidR="00575446" w:rsidRPr="00575446" w:rsidRDefault="00575446" w:rsidP="00575446">
            <w:pPr>
              <w:pStyle w:val="a4"/>
            </w:pPr>
            <w:r w:rsidRPr="00575446">
              <w:t>0,2056070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2389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2861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E52BA" w14:textId="77777777" w:rsidR="00575446" w:rsidRPr="00575446" w:rsidRDefault="00575446" w:rsidP="00575446">
            <w:pPr>
              <w:pStyle w:val="a4"/>
            </w:pPr>
            <w:r w:rsidRPr="00575446">
              <w:t>0,0014290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B8A2E1" w14:textId="77777777" w:rsidR="00575446" w:rsidRPr="00575446" w:rsidRDefault="00575446" w:rsidP="00575446">
            <w:pPr>
              <w:pStyle w:val="a4"/>
            </w:pPr>
            <w:r w:rsidRPr="00575446">
              <w:t>0,0000017</w:t>
            </w:r>
          </w:p>
        </w:tc>
      </w:tr>
      <w:tr w:rsidR="00575446" w:rsidRPr="00575446" w14:paraId="41F035C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94F965" w14:textId="77777777" w:rsidR="00575446" w:rsidRPr="00575446" w:rsidRDefault="00575446" w:rsidP="00575446">
            <w:pPr>
              <w:pStyle w:val="a4"/>
            </w:pPr>
            <w:r w:rsidRPr="00575446">
              <w:t>Уз.214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3069CF" w14:textId="77777777" w:rsidR="00575446" w:rsidRPr="00575446" w:rsidRDefault="00575446" w:rsidP="00575446">
            <w:pPr>
              <w:pStyle w:val="a4"/>
            </w:pPr>
            <w:r w:rsidRPr="00575446">
              <w:t>ул.Гастело19/10 ГСК "Троя"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82D66" w14:textId="77777777" w:rsidR="00575446" w:rsidRPr="00575446" w:rsidRDefault="00575446" w:rsidP="00575446">
            <w:pPr>
              <w:pStyle w:val="a4"/>
            </w:pPr>
            <w:r w:rsidRPr="00575446">
              <w:t>48,20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27DF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384E3F" w14:textId="77777777" w:rsidR="00575446" w:rsidRPr="00575446" w:rsidRDefault="00575446" w:rsidP="00575446">
            <w:pPr>
              <w:pStyle w:val="a4"/>
            </w:pPr>
            <w:r w:rsidRPr="00575446">
              <w:t>5,10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1E799E" w14:textId="77777777" w:rsidR="00575446" w:rsidRPr="00575446" w:rsidRDefault="00575446" w:rsidP="00575446">
            <w:pPr>
              <w:pStyle w:val="a4"/>
            </w:pPr>
            <w:r w:rsidRPr="00575446">
              <w:t>0,1959300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C54B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C25FC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A2577" w14:textId="77777777" w:rsidR="00575446" w:rsidRPr="00575446" w:rsidRDefault="00575446" w:rsidP="00575446">
            <w:pPr>
              <w:pStyle w:val="a4"/>
            </w:pPr>
            <w:r w:rsidRPr="00575446">
              <w:t>0,0012907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C15E1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1754766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CC3E1" w14:textId="77777777" w:rsidR="00575446" w:rsidRPr="00575446" w:rsidRDefault="00575446" w:rsidP="00575446">
            <w:pPr>
              <w:pStyle w:val="a4"/>
            </w:pPr>
            <w:r w:rsidRPr="00575446">
              <w:t>Уз.215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35061" w14:textId="77777777" w:rsidR="00575446" w:rsidRPr="00575446" w:rsidRDefault="00575446" w:rsidP="00575446">
            <w:pPr>
              <w:pStyle w:val="a4"/>
            </w:pPr>
            <w:r w:rsidRPr="00575446">
              <w:t>Уз.15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2F5135" w14:textId="77777777" w:rsidR="00575446" w:rsidRPr="00575446" w:rsidRDefault="00575446" w:rsidP="00575446">
            <w:pPr>
              <w:pStyle w:val="a4"/>
            </w:pPr>
            <w:r w:rsidRPr="00575446">
              <w:t>11,50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4B5265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4B525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63F15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6EDF2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46CF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4C1E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F9F05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024D74C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503E38" w14:textId="77777777" w:rsidR="00575446" w:rsidRPr="00575446" w:rsidRDefault="00575446" w:rsidP="00575446">
            <w:pPr>
              <w:pStyle w:val="a4"/>
            </w:pPr>
            <w:r w:rsidRPr="00575446">
              <w:t>Уз.215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6F9F2C" w14:textId="77777777" w:rsidR="00575446" w:rsidRPr="00575446" w:rsidRDefault="00575446" w:rsidP="00575446">
            <w:pPr>
              <w:pStyle w:val="a4"/>
            </w:pPr>
            <w:r w:rsidRPr="00575446">
              <w:t xml:space="preserve">ул. Северная, 29/2 </w:t>
            </w:r>
            <w:proofErr w:type="spellStart"/>
            <w:r w:rsidRPr="00575446">
              <w:t>ГСК"Северны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3A10A2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9CF2CA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1B045A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2C9C8" w14:textId="77777777" w:rsidR="00575446" w:rsidRPr="00575446" w:rsidRDefault="00575446" w:rsidP="00575446">
            <w:pPr>
              <w:pStyle w:val="a4"/>
            </w:pPr>
            <w:r w:rsidRPr="00575446">
              <w:t>0,2054360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3FCB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83948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E61640" w14:textId="77777777" w:rsidR="00575446" w:rsidRPr="00575446" w:rsidRDefault="00575446" w:rsidP="00575446">
            <w:pPr>
              <w:pStyle w:val="a4"/>
            </w:pPr>
            <w:r w:rsidRPr="00575446">
              <w:t>0,0025761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05DD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6EE2916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859E14" w14:textId="77777777" w:rsidR="00575446" w:rsidRPr="00575446" w:rsidRDefault="00575446" w:rsidP="00575446">
            <w:pPr>
              <w:pStyle w:val="a4"/>
            </w:pPr>
            <w:r w:rsidRPr="00575446">
              <w:t>Уз.217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E506A" w14:textId="77777777" w:rsidR="00575446" w:rsidRPr="00575446" w:rsidRDefault="00575446" w:rsidP="00575446">
            <w:pPr>
              <w:pStyle w:val="a4"/>
            </w:pPr>
            <w:r w:rsidRPr="00575446">
              <w:t>Уз.218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FD9AF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EECF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6544A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C856E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07B23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BC49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C09C2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338E2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7BB9396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F08DE3" w14:textId="77777777" w:rsidR="00575446" w:rsidRPr="00575446" w:rsidRDefault="00575446" w:rsidP="00575446">
            <w:pPr>
              <w:pStyle w:val="a4"/>
            </w:pPr>
            <w:r w:rsidRPr="00575446">
              <w:t>Уз.217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FE7F4" w14:textId="77777777" w:rsidR="00575446" w:rsidRPr="00575446" w:rsidRDefault="00575446" w:rsidP="00575446">
            <w:pPr>
              <w:pStyle w:val="a4"/>
            </w:pPr>
            <w:r w:rsidRPr="00575446">
              <w:t>ул. Гастелло, 19/9 ГСК "Вест"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22EBF" w14:textId="77777777" w:rsidR="00575446" w:rsidRPr="00575446" w:rsidRDefault="00575446" w:rsidP="00575446">
            <w:pPr>
              <w:pStyle w:val="a4"/>
            </w:pPr>
            <w:r w:rsidRPr="00575446">
              <w:t>68,00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8043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C69FFA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F4062D" w14:textId="77777777" w:rsidR="00575446" w:rsidRPr="00575446" w:rsidRDefault="00575446" w:rsidP="00575446">
            <w:pPr>
              <w:pStyle w:val="a4"/>
            </w:pPr>
            <w:r w:rsidRPr="00575446">
              <w:t>0,1409100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9DA35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04D3F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04166" w14:textId="77777777" w:rsidR="00575446" w:rsidRPr="00575446" w:rsidRDefault="00575446" w:rsidP="00575446">
            <w:pPr>
              <w:pStyle w:val="a4"/>
            </w:pPr>
            <w:r w:rsidRPr="00575446">
              <w:t>0,0025549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9EC41" w14:textId="77777777" w:rsidR="00575446" w:rsidRPr="00575446" w:rsidRDefault="00575446" w:rsidP="00575446">
            <w:pPr>
              <w:pStyle w:val="a4"/>
            </w:pPr>
            <w:r w:rsidRPr="00575446">
              <w:t>0,0000070</w:t>
            </w:r>
          </w:p>
        </w:tc>
      </w:tr>
      <w:tr w:rsidR="00575446" w:rsidRPr="00575446" w14:paraId="6C8BA78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B07D2" w14:textId="77777777" w:rsidR="00575446" w:rsidRPr="00575446" w:rsidRDefault="00575446" w:rsidP="00575446">
            <w:pPr>
              <w:pStyle w:val="a4"/>
            </w:pPr>
            <w:r w:rsidRPr="00575446">
              <w:t>Уз.218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7C526" w14:textId="77777777" w:rsidR="00575446" w:rsidRPr="00575446" w:rsidRDefault="00575446" w:rsidP="00575446">
            <w:pPr>
              <w:pStyle w:val="a4"/>
            </w:pPr>
            <w:r w:rsidRPr="00575446">
              <w:t>Уз.173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3360B" w14:textId="77777777" w:rsidR="00575446" w:rsidRPr="00575446" w:rsidRDefault="00575446" w:rsidP="00575446">
            <w:pPr>
              <w:pStyle w:val="a4"/>
            </w:pPr>
            <w:r w:rsidRPr="00575446">
              <w:t>64,80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D2BED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AAD41A" w14:textId="77777777" w:rsidR="00575446" w:rsidRPr="00575446" w:rsidRDefault="00575446" w:rsidP="00575446">
            <w:pPr>
              <w:pStyle w:val="a4"/>
            </w:pPr>
            <w:r w:rsidRPr="00575446">
              <w:t>17,88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7BB58" w14:textId="77777777" w:rsidR="00575446" w:rsidRPr="00575446" w:rsidRDefault="00575446" w:rsidP="00575446">
            <w:pPr>
              <w:pStyle w:val="a4"/>
            </w:pPr>
            <w:r w:rsidRPr="00575446">
              <w:t>0,0559290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FAE6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8EDC8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46DE8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3EF2E" w14:textId="77777777" w:rsidR="00575446" w:rsidRPr="00575446" w:rsidRDefault="00575446" w:rsidP="00575446">
            <w:pPr>
              <w:pStyle w:val="a4"/>
            </w:pPr>
            <w:r w:rsidRPr="00575446">
              <w:t>0,0000169</w:t>
            </w:r>
          </w:p>
        </w:tc>
      </w:tr>
      <w:tr w:rsidR="00575446" w:rsidRPr="00575446" w14:paraId="287C596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A5DA01" w14:textId="77777777" w:rsidR="00575446" w:rsidRPr="00575446" w:rsidRDefault="00575446" w:rsidP="00575446">
            <w:pPr>
              <w:pStyle w:val="a4"/>
            </w:pPr>
            <w:r w:rsidRPr="00575446">
              <w:t>Уз.218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A91F9F" w14:textId="77777777" w:rsidR="00575446" w:rsidRPr="00575446" w:rsidRDefault="00575446" w:rsidP="00575446">
            <w:pPr>
              <w:pStyle w:val="a4"/>
            </w:pPr>
            <w:r w:rsidRPr="00575446">
              <w:t>Уз.219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EE6A2" w14:textId="77777777" w:rsidR="00575446" w:rsidRPr="00575446" w:rsidRDefault="00575446" w:rsidP="00575446">
            <w:pPr>
              <w:pStyle w:val="a4"/>
            </w:pPr>
            <w:r w:rsidRPr="00575446">
              <w:t>15,15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52C6D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A22454" w14:textId="77777777" w:rsidR="00575446" w:rsidRPr="00575446" w:rsidRDefault="00575446" w:rsidP="00575446">
            <w:pPr>
              <w:pStyle w:val="a4"/>
            </w:pPr>
            <w:r w:rsidRPr="00575446">
              <w:t>9,60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893A5" w14:textId="77777777" w:rsidR="00575446" w:rsidRPr="00575446" w:rsidRDefault="00575446" w:rsidP="00575446">
            <w:pPr>
              <w:pStyle w:val="a4"/>
            </w:pPr>
            <w:r w:rsidRPr="00575446">
              <w:t>0,1041680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24CE6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0FE8E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63CA2" w14:textId="77777777" w:rsidR="00575446" w:rsidRPr="00575446" w:rsidRDefault="00575446" w:rsidP="00575446">
            <w:pPr>
              <w:pStyle w:val="a4"/>
            </w:pPr>
            <w:r w:rsidRPr="00575446">
              <w:t>0,0178193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30E98C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2EBA1E6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7EB170" w14:textId="77777777" w:rsidR="00575446" w:rsidRPr="00575446" w:rsidRDefault="00575446" w:rsidP="00575446">
            <w:pPr>
              <w:pStyle w:val="a4"/>
            </w:pPr>
            <w:r w:rsidRPr="00575446">
              <w:t>Уз.219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9FA8B" w14:textId="77777777" w:rsidR="00575446" w:rsidRPr="00575446" w:rsidRDefault="00575446" w:rsidP="00575446">
            <w:pPr>
              <w:pStyle w:val="a4"/>
            </w:pPr>
            <w:r w:rsidRPr="00575446">
              <w:t xml:space="preserve">ул. Гастелло, 19/2б ГСК " </w:t>
            </w:r>
            <w:proofErr w:type="spellStart"/>
            <w:r w:rsidRPr="00575446">
              <w:t>Стре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BD6CB5" w14:textId="77777777" w:rsidR="00575446" w:rsidRPr="00575446" w:rsidRDefault="00575446" w:rsidP="00575446">
            <w:pPr>
              <w:pStyle w:val="a4"/>
            </w:pPr>
            <w:r w:rsidRPr="00575446">
              <w:t>4,60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016CB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76F0C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EBD83A" w14:textId="77777777" w:rsidR="00575446" w:rsidRPr="00575446" w:rsidRDefault="00575446" w:rsidP="00575446">
            <w:pPr>
              <w:pStyle w:val="a4"/>
            </w:pPr>
            <w:r w:rsidRPr="00575446">
              <w:t>0,1762760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D3241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1CDD0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81861" w14:textId="77777777" w:rsidR="00575446" w:rsidRPr="00575446" w:rsidRDefault="00575446" w:rsidP="00575446">
            <w:pPr>
              <w:pStyle w:val="a4"/>
            </w:pPr>
            <w:r w:rsidRPr="00575446">
              <w:t>0,0006660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AC1BF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20F6EA6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C8A44" w14:textId="77777777" w:rsidR="00575446" w:rsidRPr="00575446" w:rsidRDefault="00575446" w:rsidP="00575446">
            <w:pPr>
              <w:pStyle w:val="a4"/>
            </w:pPr>
            <w:r w:rsidRPr="00575446">
              <w:t>Уз.219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1256D" w14:textId="77777777" w:rsidR="00575446" w:rsidRPr="00575446" w:rsidRDefault="00575446" w:rsidP="00575446">
            <w:pPr>
              <w:pStyle w:val="a4"/>
            </w:pPr>
            <w:r w:rsidRPr="00575446">
              <w:t>Уз.220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58E73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6D96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EEF33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B6CDD" w14:textId="77777777" w:rsidR="00575446" w:rsidRPr="00575446" w:rsidRDefault="00575446" w:rsidP="00575446">
            <w:pPr>
              <w:pStyle w:val="a4"/>
            </w:pPr>
            <w:r w:rsidRPr="00575446">
              <w:t>0,1404080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FC458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3634B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510A2" w14:textId="77777777" w:rsidR="00575446" w:rsidRPr="00575446" w:rsidRDefault="00575446" w:rsidP="00575446">
            <w:pPr>
              <w:pStyle w:val="a4"/>
            </w:pPr>
            <w:r w:rsidRPr="00575446">
              <w:t>0,0171533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BEF4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79451C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C58ED" w14:textId="77777777" w:rsidR="00575446" w:rsidRPr="00575446" w:rsidRDefault="00575446" w:rsidP="00575446">
            <w:pPr>
              <w:pStyle w:val="a4"/>
            </w:pPr>
            <w:r w:rsidRPr="00575446">
              <w:t>Уз.220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C4335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ул.Гастелло</w:t>
            </w:r>
            <w:proofErr w:type="spellEnd"/>
            <w:r w:rsidRPr="00575446">
              <w:t>, ГСК "Мечта-2"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B0A31" w14:textId="77777777" w:rsidR="00575446" w:rsidRPr="00575446" w:rsidRDefault="00575446" w:rsidP="00575446">
            <w:pPr>
              <w:pStyle w:val="a4"/>
            </w:pPr>
            <w:r w:rsidRPr="00575446">
              <w:t>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2CDA5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C81699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7B564" w14:textId="77777777" w:rsidR="00575446" w:rsidRPr="00575446" w:rsidRDefault="00575446" w:rsidP="00575446">
            <w:pPr>
              <w:pStyle w:val="a4"/>
            </w:pPr>
            <w:r w:rsidRPr="00575446">
              <w:t>0,2054880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66D9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6C61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96B52" w14:textId="77777777" w:rsidR="00575446" w:rsidRPr="00575446" w:rsidRDefault="00575446" w:rsidP="00575446">
            <w:pPr>
              <w:pStyle w:val="a4"/>
            </w:pPr>
            <w:r w:rsidRPr="00575446">
              <w:t>0,0020263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6E6E7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486A7E1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506EBC" w14:textId="77777777" w:rsidR="00575446" w:rsidRPr="00575446" w:rsidRDefault="00575446" w:rsidP="00575446">
            <w:pPr>
              <w:pStyle w:val="a4"/>
            </w:pPr>
            <w:r w:rsidRPr="00575446">
              <w:t>Уз.220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B525CD" w14:textId="77777777" w:rsidR="00575446" w:rsidRPr="00575446" w:rsidRDefault="00575446" w:rsidP="00575446">
            <w:pPr>
              <w:pStyle w:val="a4"/>
            </w:pPr>
            <w:r w:rsidRPr="00575446">
              <w:t>Уз.221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7D48E" w14:textId="77777777" w:rsidR="00575446" w:rsidRPr="00575446" w:rsidRDefault="00575446" w:rsidP="00575446">
            <w:pPr>
              <w:pStyle w:val="a4"/>
            </w:pPr>
            <w:r w:rsidRPr="00575446">
              <w:t>31,70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22366F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F1AE9" w14:textId="77777777" w:rsidR="00575446" w:rsidRPr="00575446" w:rsidRDefault="00575446" w:rsidP="00575446">
            <w:pPr>
              <w:pStyle w:val="a4"/>
            </w:pPr>
            <w:r w:rsidRPr="00575446">
              <w:t>9,58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84DA4" w14:textId="77777777" w:rsidR="00575446" w:rsidRPr="00575446" w:rsidRDefault="00575446" w:rsidP="00575446">
            <w:pPr>
              <w:pStyle w:val="a4"/>
            </w:pPr>
            <w:r w:rsidRPr="00575446">
              <w:t>0,1044080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73CC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02B07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3811C2" w14:textId="77777777" w:rsidR="00575446" w:rsidRPr="00575446" w:rsidRDefault="00575446" w:rsidP="00575446">
            <w:pPr>
              <w:pStyle w:val="a4"/>
            </w:pPr>
            <w:r w:rsidRPr="00575446">
              <w:t>0,0151269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DFB32" w14:textId="77777777" w:rsidR="00575446" w:rsidRPr="00575446" w:rsidRDefault="00575446" w:rsidP="00575446">
            <w:pPr>
              <w:pStyle w:val="a4"/>
            </w:pPr>
            <w:r w:rsidRPr="00575446">
              <w:t>0,0000044</w:t>
            </w:r>
          </w:p>
        </w:tc>
      </w:tr>
      <w:tr w:rsidR="00575446" w:rsidRPr="00575446" w14:paraId="66E4807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4096E" w14:textId="77777777" w:rsidR="00575446" w:rsidRPr="00575446" w:rsidRDefault="00575446" w:rsidP="00575446">
            <w:pPr>
              <w:pStyle w:val="a4"/>
            </w:pPr>
            <w:r w:rsidRPr="00575446">
              <w:t>Уз.221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A88F7" w14:textId="77777777" w:rsidR="00575446" w:rsidRPr="00575446" w:rsidRDefault="00575446" w:rsidP="00575446">
            <w:pPr>
              <w:pStyle w:val="a4"/>
            </w:pPr>
            <w:r w:rsidRPr="00575446">
              <w:t>ул. Гастелло, ГСК "Мечта-2+"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855AEE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FDFEDA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6D958" w14:textId="77777777" w:rsidR="00575446" w:rsidRPr="00575446" w:rsidRDefault="00575446" w:rsidP="00575446">
            <w:pPr>
              <w:pStyle w:val="a4"/>
            </w:pPr>
            <w:r w:rsidRPr="00575446">
              <w:t>4,27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CFCC7" w14:textId="77777777" w:rsidR="00575446" w:rsidRPr="00575446" w:rsidRDefault="00575446" w:rsidP="00575446">
            <w:pPr>
              <w:pStyle w:val="a4"/>
            </w:pPr>
            <w:r w:rsidRPr="00575446">
              <w:t>0,2343340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A493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7A48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8008A5" w14:textId="77777777" w:rsidR="00575446" w:rsidRPr="00575446" w:rsidRDefault="00575446" w:rsidP="00575446">
            <w:pPr>
              <w:pStyle w:val="a4"/>
            </w:pPr>
            <w:r w:rsidRPr="00575446">
              <w:t>0,0005025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85292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68C843F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0E50A" w14:textId="77777777" w:rsidR="00575446" w:rsidRPr="00575446" w:rsidRDefault="00575446" w:rsidP="00575446">
            <w:pPr>
              <w:pStyle w:val="a4"/>
            </w:pPr>
            <w:r w:rsidRPr="00575446">
              <w:t>Уз.221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FF96FB" w14:textId="77777777" w:rsidR="00575446" w:rsidRPr="00575446" w:rsidRDefault="00575446" w:rsidP="00575446">
            <w:pPr>
              <w:pStyle w:val="a4"/>
            </w:pPr>
            <w:r w:rsidRPr="00575446">
              <w:t>Уз.222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02008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E9AEB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FA9B2" w14:textId="77777777" w:rsidR="00575446" w:rsidRPr="00575446" w:rsidRDefault="00575446" w:rsidP="00575446">
            <w:pPr>
              <w:pStyle w:val="a4"/>
            </w:pPr>
            <w:r w:rsidRPr="00575446">
              <w:t>9,58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DF2FF" w14:textId="77777777" w:rsidR="00575446" w:rsidRPr="00575446" w:rsidRDefault="00575446" w:rsidP="00575446">
            <w:pPr>
              <w:pStyle w:val="a4"/>
            </w:pPr>
            <w:r w:rsidRPr="00575446">
              <w:t>0,1044080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FF89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10F3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1F179" w14:textId="77777777" w:rsidR="00575446" w:rsidRPr="00575446" w:rsidRDefault="00575446" w:rsidP="00575446">
            <w:pPr>
              <w:pStyle w:val="a4"/>
            </w:pPr>
            <w:r w:rsidRPr="00575446">
              <w:t>0,0146245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97AC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40EC69D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4377D" w14:textId="77777777" w:rsidR="00575446" w:rsidRPr="00575446" w:rsidRDefault="00575446" w:rsidP="00575446">
            <w:pPr>
              <w:pStyle w:val="a4"/>
            </w:pPr>
            <w:r w:rsidRPr="00575446">
              <w:t>Уз.222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1B1AA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ул.Гастелло</w:t>
            </w:r>
            <w:proofErr w:type="spellEnd"/>
            <w:r w:rsidRPr="00575446">
              <w:t>, ГСК "</w:t>
            </w:r>
            <w:proofErr w:type="spellStart"/>
            <w:r w:rsidRPr="00575446">
              <w:t>Деваев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9BF3E" w14:textId="77777777" w:rsidR="00575446" w:rsidRPr="00575446" w:rsidRDefault="00575446" w:rsidP="00575446">
            <w:pPr>
              <w:pStyle w:val="a4"/>
            </w:pPr>
            <w:r w:rsidRPr="00575446">
              <w:t>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AA8A5C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AC749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C0986" w14:textId="77777777" w:rsidR="00575446" w:rsidRPr="00575446" w:rsidRDefault="00575446" w:rsidP="00575446">
            <w:pPr>
              <w:pStyle w:val="a4"/>
            </w:pPr>
            <w:r w:rsidRPr="00575446">
              <w:t>0,2054540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D6108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4E36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D40670" w14:textId="77777777" w:rsidR="00575446" w:rsidRPr="00575446" w:rsidRDefault="00575446" w:rsidP="00575446">
            <w:pPr>
              <w:pStyle w:val="a4"/>
            </w:pPr>
            <w:r w:rsidRPr="00575446">
              <w:t>0,0008235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7B66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6E39372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A59607" w14:textId="77777777" w:rsidR="00575446" w:rsidRPr="00575446" w:rsidRDefault="00575446" w:rsidP="00575446">
            <w:pPr>
              <w:pStyle w:val="a4"/>
            </w:pPr>
            <w:r w:rsidRPr="00575446">
              <w:t>Уз.222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796F79" w14:textId="77777777" w:rsidR="00575446" w:rsidRPr="00575446" w:rsidRDefault="00575446" w:rsidP="00575446">
            <w:pPr>
              <w:pStyle w:val="a4"/>
            </w:pPr>
            <w:r w:rsidRPr="00575446">
              <w:t>Уз.223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B64222" w14:textId="77777777" w:rsidR="00575446" w:rsidRPr="00575446" w:rsidRDefault="00575446" w:rsidP="00575446">
            <w:pPr>
              <w:pStyle w:val="a4"/>
            </w:pPr>
            <w:r w:rsidRPr="00575446">
              <w:t>19,00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13EFA3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D1F86" w14:textId="77777777" w:rsidR="00575446" w:rsidRPr="00575446" w:rsidRDefault="00575446" w:rsidP="00575446">
            <w:pPr>
              <w:pStyle w:val="a4"/>
            </w:pPr>
            <w:r w:rsidRPr="00575446">
              <w:t>9,58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F3352" w14:textId="77777777" w:rsidR="00575446" w:rsidRPr="00575446" w:rsidRDefault="00575446" w:rsidP="00575446">
            <w:pPr>
              <w:pStyle w:val="a4"/>
            </w:pPr>
            <w:r w:rsidRPr="00575446">
              <w:t>0,1044080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089E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68CA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EFA011" w14:textId="77777777" w:rsidR="00575446" w:rsidRPr="00575446" w:rsidRDefault="00575446" w:rsidP="00575446">
            <w:pPr>
              <w:pStyle w:val="a4"/>
            </w:pPr>
            <w:r w:rsidRPr="00575446">
              <w:t>0,0138010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DC8723" w14:textId="77777777" w:rsidR="00575446" w:rsidRPr="00575446" w:rsidRDefault="00575446" w:rsidP="00575446">
            <w:pPr>
              <w:pStyle w:val="a4"/>
            </w:pPr>
            <w:r w:rsidRPr="00575446">
              <w:t>0,0000027</w:t>
            </w:r>
          </w:p>
        </w:tc>
      </w:tr>
      <w:tr w:rsidR="00575446" w:rsidRPr="00575446" w14:paraId="3BB57F7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06EE74" w14:textId="77777777" w:rsidR="00575446" w:rsidRPr="00575446" w:rsidRDefault="00575446" w:rsidP="00575446">
            <w:pPr>
              <w:pStyle w:val="a4"/>
            </w:pPr>
            <w:r w:rsidRPr="00575446">
              <w:t>Уз.223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F68CAB" w14:textId="77777777" w:rsidR="00575446" w:rsidRPr="00575446" w:rsidRDefault="00575446" w:rsidP="00575446">
            <w:pPr>
              <w:pStyle w:val="a4"/>
            </w:pPr>
            <w:r w:rsidRPr="00575446">
              <w:t>Уз.224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7F3C42" w14:textId="77777777" w:rsidR="00575446" w:rsidRPr="00575446" w:rsidRDefault="00575446" w:rsidP="00575446">
            <w:pPr>
              <w:pStyle w:val="a4"/>
            </w:pPr>
            <w:r w:rsidRPr="00575446">
              <w:t>4,30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79C6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7C887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4A3DB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EE6F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F8CD7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AD84A" w14:textId="77777777" w:rsidR="00575446" w:rsidRPr="00575446" w:rsidRDefault="00575446" w:rsidP="00575446">
            <w:pPr>
              <w:pStyle w:val="a4"/>
            </w:pPr>
            <w:r w:rsidRPr="00575446">
              <w:t>0,0083548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873F6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5B4F555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E866BA" w14:textId="77777777" w:rsidR="00575446" w:rsidRPr="00575446" w:rsidRDefault="00575446" w:rsidP="00575446">
            <w:pPr>
              <w:pStyle w:val="a4"/>
            </w:pPr>
            <w:r w:rsidRPr="00575446">
              <w:t>Уз.224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9CDA1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Гастело</w:t>
            </w:r>
            <w:proofErr w:type="spellEnd"/>
            <w:r w:rsidRPr="00575446">
              <w:t>, ГСК "Речник - 2"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26E16" w14:textId="77777777" w:rsidR="00575446" w:rsidRPr="00575446" w:rsidRDefault="00575446" w:rsidP="00575446">
            <w:pPr>
              <w:pStyle w:val="a4"/>
            </w:pPr>
            <w:r w:rsidRPr="00575446">
              <w:t>8,20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5F83E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1297A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12E0B" w14:textId="77777777" w:rsidR="00575446" w:rsidRPr="00575446" w:rsidRDefault="00575446" w:rsidP="00575446">
            <w:pPr>
              <w:pStyle w:val="a4"/>
            </w:pPr>
            <w:r w:rsidRPr="00575446">
              <w:t>0,1763040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05E9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49DE2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DBB44A" w14:textId="77777777" w:rsidR="00575446" w:rsidRPr="00575446" w:rsidRDefault="00575446" w:rsidP="00575446">
            <w:pPr>
              <w:pStyle w:val="a4"/>
            </w:pPr>
            <w:r w:rsidRPr="00575446">
              <w:t>0,0014578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050FB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74E41D9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89F89A" w14:textId="77777777" w:rsidR="00575446" w:rsidRPr="00575446" w:rsidRDefault="00575446" w:rsidP="00575446">
            <w:pPr>
              <w:pStyle w:val="a4"/>
            </w:pPr>
            <w:r w:rsidRPr="00575446">
              <w:t>Уз.224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12D815" w14:textId="77777777" w:rsidR="00575446" w:rsidRPr="00575446" w:rsidRDefault="00575446" w:rsidP="00575446">
            <w:pPr>
              <w:pStyle w:val="a4"/>
            </w:pPr>
            <w:r w:rsidRPr="00575446">
              <w:t>Уз.225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85094" w14:textId="77777777" w:rsidR="00575446" w:rsidRPr="00575446" w:rsidRDefault="00575446" w:rsidP="00575446">
            <w:pPr>
              <w:pStyle w:val="a4"/>
            </w:pPr>
            <w:r w:rsidRPr="00575446">
              <w:t>21,30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382B6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5504E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4683EC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FC86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8F9A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F5A41" w14:textId="77777777" w:rsidR="00575446" w:rsidRPr="00575446" w:rsidRDefault="00575446" w:rsidP="00575446">
            <w:pPr>
              <w:pStyle w:val="a4"/>
            </w:pPr>
            <w:r w:rsidRPr="00575446">
              <w:t>0,0068970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66BD8" w14:textId="77777777" w:rsidR="00575446" w:rsidRPr="00575446" w:rsidRDefault="00575446" w:rsidP="00575446">
            <w:pPr>
              <w:pStyle w:val="a4"/>
            </w:pPr>
            <w:r w:rsidRPr="00575446">
              <w:t>0,0000022</w:t>
            </w:r>
          </w:p>
        </w:tc>
      </w:tr>
      <w:tr w:rsidR="00575446" w:rsidRPr="00575446" w14:paraId="1BBA9C6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07881" w14:textId="77777777" w:rsidR="00575446" w:rsidRPr="00575446" w:rsidRDefault="00575446" w:rsidP="00575446">
            <w:pPr>
              <w:pStyle w:val="a4"/>
            </w:pPr>
            <w:r w:rsidRPr="00575446">
              <w:t>Уз.225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2BEBDE" w14:textId="77777777" w:rsidR="00575446" w:rsidRPr="00575446" w:rsidRDefault="00575446" w:rsidP="00575446">
            <w:pPr>
              <w:pStyle w:val="a4"/>
            </w:pPr>
            <w:r w:rsidRPr="00575446">
              <w:t>ул. Гастелло, 19/7 ГСК "515"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478FE" w14:textId="77777777" w:rsidR="00575446" w:rsidRPr="00575446" w:rsidRDefault="00575446" w:rsidP="00575446">
            <w:pPr>
              <w:pStyle w:val="a4"/>
            </w:pPr>
            <w:r w:rsidRPr="00575446">
              <w:t>14,00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A27DD7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28B94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18AE0" w14:textId="77777777" w:rsidR="00575446" w:rsidRPr="00575446" w:rsidRDefault="00575446" w:rsidP="00575446">
            <w:pPr>
              <w:pStyle w:val="a4"/>
            </w:pPr>
            <w:r w:rsidRPr="00575446">
              <w:t>0,1763490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E9929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AA3F6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FB00F" w14:textId="77777777" w:rsidR="00575446" w:rsidRPr="00575446" w:rsidRDefault="00575446" w:rsidP="00575446">
            <w:pPr>
              <w:pStyle w:val="a4"/>
            </w:pPr>
            <w:r w:rsidRPr="00575446">
              <w:t>0,0034101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1EE2A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295D2F8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DBD8E" w14:textId="77777777" w:rsidR="00575446" w:rsidRPr="00575446" w:rsidRDefault="00575446" w:rsidP="00575446">
            <w:pPr>
              <w:pStyle w:val="a4"/>
            </w:pPr>
            <w:r w:rsidRPr="00575446">
              <w:t>Уз.225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DD0A4" w14:textId="77777777" w:rsidR="00575446" w:rsidRPr="00575446" w:rsidRDefault="00575446" w:rsidP="00575446">
            <w:pPr>
              <w:pStyle w:val="a4"/>
            </w:pPr>
            <w:r w:rsidRPr="00575446">
              <w:t>ул. Гастелло,19/8 ГСК "Бриг"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A1E89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624A62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CC5890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E4050" w14:textId="77777777" w:rsidR="00575446" w:rsidRPr="00575446" w:rsidRDefault="00575446" w:rsidP="00575446">
            <w:pPr>
              <w:pStyle w:val="a4"/>
            </w:pPr>
            <w:r w:rsidRPr="00575446">
              <w:t>0,2055250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6192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1FA9B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E7BF6" w14:textId="77777777" w:rsidR="00575446" w:rsidRPr="00575446" w:rsidRDefault="00575446" w:rsidP="00575446">
            <w:pPr>
              <w:pStyle w:val="a4"/>
            </w:pPr>
            <w:r w:rsidRPr="00575446">
              <w:t>0,0013925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A68C31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7CA6B2F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463DE" w14:textId="77777777" w:rsidR="00575446" w:rsidRPr="00575446" w:rsidRDefault="00575446" w:rsidP="00575446">
            <w:pPr>
              <w:pStyle w:val="a4"/>
            </w:pPr>
            <w:r w:rsidRPr="00575446">
              <w:t>Уз.225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A82D18" w14:textId="77777777" w:rsidR="00575446" w:rsidRPr="00575446" w:rsidRDefault="00575446" w:rsidP="00575446">
            <w:pPr>
              <w:pStyle w:val="a4"/>
            </w:pPr>
            <w:r w:rsidRPr="00575446">
              <w:t>ул. Гастелло, 19/6 ГСК "</w:t>
            </w:r>
            <w:proofErr w:type="spellStart"/>
            <w:r w:rsidRPr="00575446">
              <w:t>Дэхо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D6A57F" w14:textId="77777777" w:rsidR="00575446" w:rsidRPr="00575446" w:rsidRDefault="00575446" w:rsidP="00575446">
            <w:pPr>
              <w:pStyle w:val="a4"/>
            </w:pPr>
            <w:r w:rsidRPr="00575446">
              <w:t>63,00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7C051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9D2B2" w14:textId="77777777" w:rsidR="00575446" w:rsidRPr="00575446" w:rsidRDefault="00575446" w:rsidP="00575446">
            <w:pPr>
              <w:pStyle w:val="a4"/>
            </w:pPr>
            <w:r w:rsidRPr="00575446">
              <w:t>6,23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D4C677" w14:textId="77777777" w:rsidR="00575446" w:rsidRPr="00575446" w:rsidRDefault="00575446" w:rsidP="00575446">
            <w:pPr>
              <w:pStyle w:val="a4"/>
            </w:pPr>
            <w:r w:rsidRPr="00575446">
              <w:t>0,1604810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CE87D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F11CF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9B1AF3" w14:textId="77777777" w:rsidR="00575446" w:rsidRPr="00575446" w:rsidRDefault="00575446" w:rsidP="00575446">
            <w:pPr>
              <w:pStyle w:val="a4"/>
            </w:pPr>
            <w:r w:rsidRPr="00575446">
              <w:t>0,0020944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65B391" w14:textId="77777777" w:rsidR="00575446" w:rsidRPr="00575446" w:rsidRDefault="00575446" w:rsidP="00575446">
            <w:pPr>
              <w:pStyle w:val="a4"/>
            </w:pPr>
            <w:r w:rsidRPr="00575446">
              <w:t>0,0000057</w:t>
            </w:r>
          </w:p>
        </w:tc>
      </w:tr>
      <w:tr w:rsidR="00575446" w:rsidRPr="00575446" w14:paraId="4E32BC1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CA026" w14:textId="77777777" w:rsidR="00575446" w:rsidRPr="00575446" w:rsidRDefault="00575446" w:rsidP="00575446">
            <w:pPr>
              <w:pStyle w:val="a4"/>
            </w:pPr>
            <w:r w:rsidRPr="00575446">
              <w:t>Уз.223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8935E" w14:textId="77777777" w:rsidR="00575446" w:rsidRPr="00575446" w:rsidRDefault="00575446" w:rsidP="00575446">
            <w:pPr>
              <w:pStyle w:val="a4"/>
            </w:pPr>
            <w:r w:rsidRPr="00575446">
              <w:t>Уз.226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A5484" w14:textId="77777777" w:rsidR="00575446" w:rsidRPr="00575446" w:rsidRDefault="00575446" w:rsidP="00575446">
            <w:pPr>
              <w:pStyle w:val="a4"/>
            </w:pPr>
            <w:r w:rsidRPr="00575446">
              <w:t>40,30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91DDA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DAFC20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073FDA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95B1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7A951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751EE" w14:textId="77777777" w:rsidR="00575446" w:rsidRPr="00575446" w:rsidRDefault="00575446" w:rsidP="00575446">
            <w:pPr>
              <w:pStyle w:val="a4"/>
            </w:pPr>
            <w:r w:rsidRPr="00575446">
              <w:t>0,0054462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1EF891" w14:textId="77777777" w:rsidR="00575446" w:rsidRPr="00575446" w:rsidRDefault="00575446" w:rsidP="00575446">
            <w:pPr>
              <w:pStyle w:val="a4"/>
            </w:pPr>
            <w:r w:rsidRPr="00575446">
              <w:t>0,0000042</w:t>
            </w:r>
          </w:p>
        </w:tc>
      </w:tr>
      <w:tr w:rsidR="00575446" w:rsidRPr="00575446" w14:paraId="7FA9DF9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6FABB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Уз.226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AD7DC7" w14:textId="77777777" w:rsidR="00575446" w:rsidRPr="00575446" w:rsidRDefault="00575446" w:rsidP="00575446">
            <w:pPr>
              <w:pStyle w:val="a4"/>
            </w:pPr>
            <w:r w:rsidRPr="00575446">
              <w:t>ул. Гастелло, 19/4 ГСК "Заря-1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EE45C" w14:textId="77777777" w:rsidR="00575446" w:rsidRPr="00575446" w:rsidRDefault="00575446" w:rsidP="00575446">
            <w:pPr>
              <w:pStyle w:val="a4"/>
            </w:pPr>
            <w:r w:rsidRPr="00575446">
              <w:t>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B3F36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4F7C1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15857" w14:textId="77777777" w:rsidR="00575446" w:rsidRPr="00575446" w:rsidRDefault="00575446" w:rsidP="00575446">
            <w:pPr>
              <w:pStyle w:val="a4"/>
            </w:pPr>
            <w:r w:rsidRPr="00575446">
              <w:t>0,2054840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6E86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8EBFB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D9277" w14:textId="77777777" w:rsidR="00575446" w:rsidRPr="00575446" w:rsidRDefault="00575446" w:rsidP="00575446">
            <w:pPr>
              <w:pStyle w:val="a4"/>
            </w:pPr>
            <w:r w:rsidRPr="00575446">
              <w:t>0,0016756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8C7E8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7ADC376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40C5C" w14:textId="77777777" w:rsidR="00575446" w:rsidRPr="00575446" w:rsidRDefault="00575446" w:rsidP="00575446">
            <w:pPr>
              <w:pStyle w:val="a4"/>
            </w:pPr>
            <w:r w:rsidRPr="00575446">
              <w:t>Уз.226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AF12C" w14:textId="77777777" w:rsidR="00575446" w:rsidRPr="00575446" w:rsidRDefault="00575446" w:rsidP="00575446">
            <w:pPr>
              <w:pStyle w:val="a4"/>
            </w:pPr>
            <w:r w:rsidRPr="00575446">
              <w:t>Уз.227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31754" w14:textId="77777777" w:rsidR="00575446" w:rsidRPr="00575446" w:rsidRDefault="00575446" w:rsidP="00575446">
            <w:pPr>
              <w:pStyle w:val="a4"/>
            </w:pPr>
            <w:r w:rsidRPr="00575446">
              <w:t>24,00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B2AC0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7EA9CA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48006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0579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E48E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F8D1A" w14:textId="77777777" w:rsidR="00575446" w:rsidRPr="00575446" w:rsidRDefault="00575446" w:rsidP="00575446">
            <w:pPr>
              <w:pStyle w:val="a4"/>
            </w:pPr>
            <w:r w:rsidRPr="00575446">
              <w:t>0,0037706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4E75A" w14:textId="77777777" w:rsidR="00575446" w:rsidRPr="00575446" w:rsidRDefault="00575446" w:rsidP="00575446">
            <w:pPr>
              <w:pStyle w:val="a4"/>
            </w:pPr>
            <w:r w:rsidRPr="00575446">
              <w:t>0,0000025</w:t>
            </w:r>
          </w:p>
        </w:tc>
      </w:tr>
      <w:tr w:rsidR="00575446" w:rsidRPr="00575446" w14:paraId="1D475B7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6E7E6" w14:textId="77777777" w:rsidR="00575446" w:rsidRPr="00575446" w:rsidRDefault="00575446" w:rsidP="00575446">
            <w:pPr>
              <w:pStyle w:val="a4"/>
            </w:pPr>
            <w:r w:rsidRPr="00575446">
              <w:t>Уз.227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B4F46" w14:textId="77777777" w:rsidR="00575446" w:rsidRPr="00575446" w:rsidRDefault="00575446" w:rsidP="00575446">
            <w:pPr>
              <w:pStyle w:val="a4"/>
            </w:pPr>
            <w:r w:rsidRPr="00575446">
              <w:t>ул. Гастелло, 19/1 ГСК "Заря-2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D1FDA" w14:textId="77777777" w:rsidR="00575446" w:rsidRPr="00575446" w:rsidRDefault="00575446" w:rsidP="00575446">
            <w:pPr>
              <w:pStyle w:val="a4"/>
            </w:pPr>
            <w:r w:rsidRPr="00575446">
              <w:t>13,00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9BA57E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8AE8F" w14:textId="77777777" w:rsidR="00575446" w:rsidRPr="00575446" w:rsidRDefault="00575446" w:rsidP="00575446">
            <w:pPr>
              <w:pStyle w:val="a4"/>
            </w:pPr>
            <w:r w:rsidRPr="00575446">
              <w:t>5,11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DA858" w14:textId="77777777" w:rsidR="00575446" w:rsidRPr="00575446" w:rsidRDefault="00575446" w:rsidP="00575446">
            <w:pPr>
              <w:pStyle w:val="a4"/>
            </w:pPr>
            <w:r w:rsidRPr="00575446">
              <w:t>0,1955110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F036A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E4452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3FBD7B" w14:textId="77777777" w:rsidR="00575446" w:rsidRPr="00575446" w:rsidRDefault="00575446" w:rsidP="00575446">
            <w:pPr>
              <w:pStyle w:val="a4"/>
            </w:pPr>
            <w:r w:rsidRPr="00575446">
              <w:t>0,0014496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4DA4B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510B652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BE2FA" w14:textId="77777777" w:rsidR="00575446" w:rsidRPr="00575446" w:rsidRDefault="00575446" w:rsidP="00575446">
            <w:pPr>
              <w:pStyle w:val="a4"/>
            </w:pPr>
            <w:r w:rsidRPr="00575446">
              <w:t>Уз.227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8F845B" w14:textId="77777777" w:rsidR="00575446" w:rsidRPr="00575446" w:rsidRDefault="00575446" w:rsidP="00575446">
            <w:pPr>
              <w:pStyle w:val="a4"/>
            </w:pPr>
            <w:r w:rsidRPr="00575446">
              <w:t>Уз.228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D59AB6" w14:textId="77777777" w:rsidR="00575446" w:rsidRPr="00575446" w:rsidRDefault="00575446" w:rsidP="00575446">
            <w:pPr>
              <w:pStyle w:val="a4"/>
            </w:pPr>
            <w:r w:rsidRPr="00575446">
              <w:t>15,50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9CF12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BAE52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B5B21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3C49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90F18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8507CD" w14:textId="77777777" w:rsidR="00575446" w:rsidRPr="00575446" w:rsidRDefault="00575446" w:rsidP="00575446">
            <w:pPr>
              <w:pStyle w:val="a4"/>
            </w:pPr>
            <w:r w:rsidRPr="00575446">
              <w:t>0,0023210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891585" w14:textId="77777777" w:rsidR="00575446" w:rsidRPr="00575446" w:rsidRDefault="00575446" w:rsidP="00575446">
            <w:pPr>
              <w:pStyle w:val="a4"/>
            </w:pPr>
            <w:r w:rsidRPr="00575446">
              <w:t>0,0000016</w:t>
            </w:r>
          </w:p>
        </w:tc>
      </w:tr>
      <w:tr w:rsidR="00575446" w:rsidRPr="00575446" w14:paraId="62FA151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359C0F" w14:textId="77777777" w:rsidR="00575446" w:rsidRPr="00575446" w:rsidRDefault="00575446" w:rsidP="00575446">
            <w:pPr>
              <w:pStyle w:val="a4"/>
            </w:pPr>
            <w:r w:rsidRPr="00575446">
              <w:t>Уз.228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B0B913" w14:textId="77777777" w:rsidR="00575446" w:rsidRPr="00575446" w:rsidRDefault="00575446" w:rsidP="00575446">
            <w:pPr>
              <w:pStyle w:val="a4"/>
            </w:pPr>
            <w:r w:rsidRPr="00575446">
              <w:t>ул. Гастелло, ГСК "Мечта"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8EEA3" w14:textId="77777777" w:rsidR="00575446" w:rsidRPr="00575446" w:rsidRDefault="00575446" w:rsidP="00575446">
            <w:pPr>
              <w:pStyle w:val="a4"/>
            </w:pPr>
            <w:r w:rsidRPr="00575446">
              <w:t>3,85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A7A9C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29D4FE" w14:textId="77777777" w:rsidR="00575446" w:rsidRPr="00575446" w:rsidRDefault="00575446" w:rsidP="00575446">
            <w:pPr>
              <w:pStyle w:val="a4"/>
            </w:pPr>
            <w:r w:rsidRPr="00575446">
              <w:t>7,08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D050A" w14:textId="77777777" w:rsidR="00575446" w:rsidRPr="00575446" w:rsidRDefault="00575446" w:rsidP="00575446">
            <w:pPr>
              <w:pStyle w:val="a4"/>
            </w:pPr>
            <w:r w:rsidRPr="00575446">
              <w:t>0,1412210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738A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47D3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36849" w14:textId="77777777" w:rsidR="00575446" w:rsidRPr="00575446" w:rsidRDefault="00575446" w:rsidP="00575446">
            <w:pPr>
              <w:pStyle w:val="a4"/>
            </w:pPr>
            <w:r w:rsidRPr="00575446">
              <w:t>0,0011605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4AE2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73092FD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08D88C" w14:textId="77777777" w:rsidR="00575446" w:rsidRPr="00575446" w:rsidRDefault="00575446" w:rsidP="00575446">
            <w:pPr>
              <w:pStyle w:val="a4"/>
            </w:pPr>
            <w:r w:rsidRPr="00575446">
              <w:t>Уз.228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832A1" w14:textId="77777777" w:rsidR="00575446" w:rsidRPr="00575446" w:rsidRDefault="00575446" w:rsidP="00575446">
            <w:pPr>
              <w:pStyle w:val="a4"/>
            </w:pPr>
            <w:r w:rsidRPr="00575446">
              <w:t>ул. Гастелло, ГСК "Мечта"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AEDB5" w14:textId="77777777" w:rsidR="00575446" w:rsidRPr="00575446" w:rsidRDefault="00575446" w:rsidP="00575446">
            <w:pPr>
              <w:pStyle w:val="a4"/>
            </w:pPr>
            <w:r w:rsidRPr="00575446">
              <w:t>9,50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DFA7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E9808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B6988" w14:textId="77777777" w:rsidR="00575446" w:rsidRPr="00575446" w:rsidRDefault="00575446" w:rsidP="00575446">
            <w:pPr>
              <w:pStyle w:val="a4"/>
            </w:pPr>
            <w:r w:rsidRPr="00575446">
              <w:t>0,1763140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C85B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4261F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B5528B" w14:textId="77777777" w:rsidR="00575446" w:rsidRPr="00575446" w:rsidRDefault="00575446" w:rsidP="00575446">
            <w:pPr>
              <w:pStyle w:val="a4"/>
            </w:pPr>
            <w:r w:rsidRPr="00575446">
              <w:t>0,0011605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2C641A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7691356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CD7EB" w14:textId="77777777" w:rsidR="00575446" w:rsidRPr="00575446" w:rsidRDefault="00575446" w:rsidP="00575446">
            <w:pPr>
              <w:pStyle w:val="a4"/>
            </w:pPr>
            <w:r w:rsidRPr="00575446">
              <w:t>Уз.234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742E9C" w14:textId="77777777" w:rsidR="00575446" w:rsidRPr="00575446" w:rsidRDefault="00575446" w:rsidP="00575446">
            <w:pPr>
              <w:pStyle w:val="a4"/>
            </w:pPr>
            <w:r w:rsidRPr="00575446">
              <w:t>Уз.19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2CE126" w14:textId="77777777" w:rsidR="00575446" w:rsidRPr="00575446" w:rsidRDefault="00575446" w:rsidP="00575446">
            <w:pPr>
              <w:pStyle w:val="a4"/>
            </w:pPr>
            <w:r w:rsidRPr="00575446">
              <w:t>21,50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C65DC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084F24" w14:textId="77777777" w:rsidR="00575446" w:rsidRPr="00575446" w:rsidRDefault="00575446" w:rsidP="00575446">
            <w:pPr>
              <w:pStyle w:val="a4"/>
            </w:pPr>
            <w:r w:rsidRPr="00575446">
              <w:t>9,49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10C98" w14:textId="77777777" w:rsidR="00575446" w:rsidRPr="00575446" w:rsidRDefault="00575446" w:rsidP="00575446">
            <w:pPr>
              <w:pStyle w:val="a4"/>
            </w:pPr>
            <w:r w:rsidRPr="00575446">
              <w:t>0,1053930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CE81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C01E55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87F6A" w14:textId="77777777" w:rsidR="00575446" w:rsidRPr="00575446" w:rsidRDefault="00575446" w:rsidP="00575446">
            <w:pPr>
              <w:pStyle w:val="a4"/>
            </w:pPr>
            <w:r w:rsidRPr="00575446">
              <w:t>0,0315747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CEBDC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73EC118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BAB27E" w14:textId="77777777" w:rsidR="00575446" w:rsidRPr="00575446" w:rsidRDefault="00575446" w:rsidP="00575446">
            <w:pPr>
              <w:pStyle w:val="a4"/>
            </w:pPr>
            <w:r w:rsidRPr="00575446">
              <w:t>Уз.242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5E7234" w14:textId="77777777" w:rsidR="00575446" w:rsidRPr="00575446" w:rsidRDefault="00575446" w:rsidP="00575446">
            <w:pPr>
              <w:pStyle w:val="a4"/>
            </w:pPr>
            <w:r w:rsidRPr="00575446">
              <w:t>Уз.26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FF3FB" w14:textId="77777777" w:rsidR="00575446" w:rsidRPr="00575446" w:rsidRDefault="00575446" w:rsidP="00575446">
            <w:pPr>
              <w:pStyle w:val="a4"/>
            </w:pPr>
            <w:r w:rsidRPr="00575446">
              <w:t>10,80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4FBBC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E381BB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4C4DD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13BB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C7E6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9DB4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D427A" w14:textId="77777777" w:rsidR="00575446" w:rsidRPr="00575446" w:rsidRDefault="00575446" w:rsidP="00575446">
            <w:pPr>
              <w:pStyle w:val="a4"/>
            </w:pPr>
            <w:r w:rsidRPr="00575446">
              <w:t>0,0000029</w:t>
            </w:r>
          </w:p>
        </w:tc>
      </w:tr>
      <w:tr w:rsidR="00575446" w:rsidRPr="00575446" w14:paraId="732B9C9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68F4EE" w14:textId="77777777" w:rsidR="00575446" w:rsidRPr="00575446" w:rsidRDefault="00575446" w:rsidP="00575446">
            <w:pPr>
              <w:pStyle w:val="a4"/>
            </w:pPr>
            <w:r w:rsidRPr="00575446">
              <w:t>Уз.30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93197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 xml:space="preserve"> 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40539B" w14:textId="77777777" w:rsidR="00575446" w:rsidRPr="00575446" w:rsidRDefault="00575446" w:rsidP="00575446">
            <w:pPr>
              <w:pStyle w:val="a4"/>
            </w:pPr>
            <w:r w:rsidRPr="00575446">
              <w:t>26,00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D454C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5063E" w14:textId="77777777" w:rsidR="00575446" w:rsidRPr="00575446" w:rsidRDefault="00575446" w:rsidP="00575446">
            <w:pPr>
              <w:pStyle w:val="a4"/>
            </w:pPr>
            <w:r w:rsidRPr="00575446">
              <w:t>4,86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D8251" w14:textId="77777777" w:rsidR="00575446" w:rsidRPr="00575446" w:rsidRDefault="00575446" w:rsidP="00575446">
            <w:pPr>
              <w:pStyle w:val="a4"/>
            </w:pPr>
            <w:r w:rsidRPr="00575446">
              <w:t>0,2056220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D38C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77ACA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E6B13" w14:textId="77777777" w:rsidR="00575446" w:rsidRPr="00575446" w:rsidRDefault="00575446" w:rsidP="00575446">
            <w:pPr>
              <w:pStyle w:val="a4"/>
            </w:pPr>
            <w:r w:rsidRPr="00575446">
              <w:t>0,0016910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5EB3FC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1009637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34916" w14:textId="77777777" w:rsidR="00575446" w:rsidRPr="00575446" w:rsidRDefault="00575446" w:rsidP="00575446">
            <w:pPr>
              <w:pStyle w:val="a4"/>
            </w:pPr>
            <w:r w:rsidRPr="00575446">
              <w:t>Уз.246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7B120" w14:textId="77777777" w:rsidR="00575446" w:rsidRPr="00575446" w:rsidRDefault="00575446" w:rsidP="00575446">
            <w:pPr>
              <w:pStyle w:val="a4"/>
            </w:pPr>
            <w:r w:rsidRPr="00575446">
              <w:t>Уз.32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2F442" w14:textId="77777777" w:rsidR="00575446" w:rsidRPr="00575446" w:rsidRDefault="00575446" w:rsidP="00575446">
            <w:pPr>
              <w:pStyle w:val="a4"/>
            </w:pPr>
            <w:r w:rsidRPr="00575446">
              <w:t>48,00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318DCC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9B4D5" w14:textId="77777777" w:rsidR="00575446" w:rsidRPr="00575446" w:rsidRDefault="00575446" w:rsidP="00575446">
            <w:pPr>
              <w:pStyle w:val="a4"/>
            </w:pPr>
            <w:r w:rsidRPr="00575446">
              <w:t>12,57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B3488" w14:textId="77777777" w:rsidR="00575446" w:rsidRPr="00575446" w:rsidRDefault="00575446" w:rsidP="00575446">
            <w:pPr>
              <w:pStyle w:val="a4"/>
            </w:pPr>
            <w:r w:rsidRPr="00575446">
              <w:t>0,0795380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B27A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C7713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40EC18" w14:textId="77777777" w:rsidR="00575446" w:rsidRPr="00575446" w:rsidRDefault="00575446" w:rsidP="00575446">
            <w:pPr>
              <w:pStyle w:val="a4"/>
            </w:pPr>
            <w:r w:rsidRPr="00575446">
              <w:t>0,0434637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E268B" w14:textId="77777777" w:rsidR="00575446" w:rsidRPr="00575446" w:rsidRDefault="00575446" w:rsidP="00575446">
            <w:pPr>
              <w:pStyle w:val="a4"/>
            </w:pPr>
            <w:r w:rsidRPr="00575446">
              <w:t>0,0000088</w:t>
            </w:r>
          </w:p>
        </w:tc>
      </w:tr>
      <w:tr w:rsidR="00575446" w:rsidRPr="00575446" w14:paraId="35C2587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396BD9" w14:textId="77777777" w:rsidR="00575446" w:rsidRPr="00575446" w:rsidRDefault="00575446" w:rsidP="00575446">
            <w:pPr>
              <w:pStyle w:val="a4"/>
            </w:pPr>
            <w:r w:rsidRPr="00575446">
              <w:t>Уз.246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EB56B2" w14:textId="77777777" w:rsidR="00575446" w:rsidRPr="00575446" w:rsidRDefault="00575446" w:rsidP="00575446">
            <w:pPr>
              <w:pStyle w:val="a4"/>
            </w:pPr>
            <w:r w:rsidRPr="00575446">
              <w:t>Элита 22/1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69D5F6" w14:textId="77777777" w:rsidR="00575446" w:rsidRPr="00575446" w:rsidRDefault="00575446" w:rsidP="00575446">
            <w:pPr>
              <w:pStyle w:val="a4"/>
            </w:pPr>
            <w:r w:rsidRPr="00575446">
              <w:t>6,70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21C67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873B0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8AD95D" w14:textId="77777777" w:rsidR="00575446" w:rsidRPr="00575446" w:rsidRDefault="00575446" w:rsidP="00575446">
            <w:pPr>
              <w:pStyle w:val="a4"/>
            </w:pPr>
            <w:r w:rsidRPr="00575446">
              <w:t>0,2570700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C1A7F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681A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B7ECD4" w14:textId="77777777" w:rsidR="00575446" w:rsidRPr="00575446" w:rsidRDefault="00575446" w:rsidP="00575446">
            <w:pPr>
              <w:pStyle w:val="a4"/>
            </w:pPr>
            <w:r w:rsidRPr="00575446">
              <w:t>0,0007635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57E1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0BCEA4A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7FA6E" w14:textId="77777777" w:rsidR="00575446" w:rsidRPr="00575446" w:rsidRDefault="00575446" w:rsidP="00575446">
            <w:pPr>
              <w:pStyle w:val="a4"/>
            </w:pPr>
            <w:r w:rsidRPr="00575446">
              <w:t>Уз.248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F592E" w14:textId="77777777" w:rsidR="00575446" w:rsidRPr="00575446" w:rsidRDefault="00575446" w:rsidP="00575446">
            <w:pPr>
              <w:pStyle w:val="a4"/>
            </w:pPr>
            <w:r w:rsidRPr="00575446">
              <w:t>Уз.34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D0012" w14:textId="77777777" w:rsidR="00575446" w:rsidRPr="00575446" w:rsidRDefault="00575446" w:rsidP="00575446">
            <w:pPr>
              <w:pStyle w:val="a4"/>
            </w:pPr>
            <w:r w:rsidRPr="00575446">
              <w:t>64,00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87B84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77402" w14:textId="77777777" w:rsidR="00575446" w:rsidRPr="00575446" w:rsidRDefault="00575446" w:rsidP="00575446">
            <w:pPr>
              <w:pStyle w:val="a4"/>
            </w:pPr>
            <w:r w:rsidRPr="00575446">
              <w:t>12,68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A50A2" w14:textId="77777777" w:rsidR="00575446" w:rsidRPr="00575446" w:rsidRDefault="00575446" w:rsidP="00575446">
            <w:pPr>
              <w:pStyle w:val="a4"/>
            </w:pPr>
            <w:r w:rsidRPr="00575446">
              <w:t>0,0788330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443D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CA6DD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8A58DC" w14:textId="77777777" w:rsidR="00575446" w:rsidRPr="00575446" w:rsidRDefault="00575446" w:rsidP="00575446">
            <w:pPr>
              <w:pStyle w:val="a4"/>
            </w:pPr>
            <w:r w:rsidRPr="00575446">
              <w:t>0,0289668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FAAF8" w14:textId="77777777" w:rsidR="00575446" w:rsidRPr="00575446" w:rsidRDefault="00575446" w:rsidP="00575446">
            <w:pPr>
              <w:pStyle w:val="a4"/>
            </w:pPr>
            <w:r w:rsidRPr="00575446">
              <w:t>0,0000118</w:t>
            </w:r>
          </w:p>
        </w:tc>
      </w:tr>
      <w:tr w:rsidR="00575446" w:rsidRPr="00575446" w14:paraId="6A95330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FECEB" w14:textId="77777777" w:rsidR="00575446" w:rsidRPr="00575446" w:rsidRDefault="00575446" w:rsidP="00575446">
            <w:pPr>
              <w:pStyle w:val="a4"/>
            </w:pPr>
            <w:r w:rsidRPr="00575446">
              <w:t>Уз.248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0C112" w14:textId="77777777" w:rsidR="00575446" w:rsidRPr="00575446" w:rsidRDefault="00575446" w:rsidP="00575446">
            <w:pPr>
              <w:pStyle w:val="a4"/>
            </w:pPr>
            <w:r w:rsidRPr="00575446">
              <w:t>Задв.40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BB73E" w14:textId="77777777" w:rsidR="00575446" w:rsidRPr="00575446" w:rsidRDefault="00575446" w:rsidP="00575446">
            <w:pPr>
              <w:pStyle w:val="a4"/>
            </w:pPr>
            <w:r w:rsidRPr="00575446">
              <w:t>2,26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3187FD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AACCE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44802" w14:textId="77777777" w:rsidR="00575446" w:rsidRPr="00575446" w:rsidRDefault="00575446" w:rsidP="00575446">
            <w:pPr>
              <w:pStyle w:val="a4"/>
            </w:pPr>
            <w:r w:rsidRPr="00575446">
              <w:t>0,2220840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4B412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0F597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93F4B" w14:textId="77777777" w:rsidR="00575446" w:rsidRPr="00575446" w:rsidRDefault="00575446" w:rsidP="00575446">
            <w:pPr>
              <w:pStyle w:val="a4"/>
            </w:pPr>
            <w:r w:rsidRPr="00575446">
              <w:t>0,0016733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2DF82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26A208F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D364FD" w14:textId="77777777" w:rsidR="00575446" w:rsidRPr="00575446" w:rsidRDefault="00575446" w:rsidP="00575446">
            <w:pPr>
              <w:pStyle w:val="a4"/>
            </w:pPr>
            <w:r w:rsidRPr="00575446">
              <w:t>Уз.251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628C2" w14:textId="77777777" w:rsidR="00575446" w:rsidRPr="00575446" w:rsidRDefault="00575446" w:rsidP="00575446">
            <w:pPr>
              <w:pStyle w:val="a4"/>
            </w:pPr>
            <w:r w:rsidRPr="00575446">
              <w:t>Уз.28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67538" w14:textId="77777777" w:rsidR="00575446" w:rsidRPr="00575446" w:rsidRDefault="00575446" w:rsidP="00575446">
            <w:pPr>
              <w:pStyle w:val="a4"/>
            </w:pPr>
            <w:r w:rsidRPr="00575446">
              <w:t>51,80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B978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1A429" w14:textId="77777777" w:rsidR="00575446" w:rsidRPr="00575446" w:rsidRDefault="00575446" w:rsidP="00575446">
            <w:pPr>
              <w:pStyle w:val="a4"/>
            </w:pPr>
            <w:r w:rsidRPr="00575446">
              <w:t>18,21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38B9E" w14:textId="77777777" w:rsidR="00575446" w:rsidRPr="00575446" w:rsidRDefault="00575446" w:rsidP="00575446">
            <w:pPr>
              <w:pStyle w:val="a4"/>
            </w:pPr>
            <w:r w:rsidRPr="00575446">
              <w:t>0,0549210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6FF44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A42DF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E43603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F8D221" w14:textId="77777777" w:rsidR="00575446" w:rsidRPr="00575446" w:rsidRDefault="00575446" w:rsidP="00575446">
            <w:pPr>
              <w:pStyle w:val="a4"/>
            </w:pPr>
            <w:r w:rsidRPr="00575446">
              <w:t>0,0000138</w:t>
            </w:r>
          </w:p>
        </w:tc>
      </w:tr>
      <w:tr w:rsidR="00575446" w:rsidRPr="00575446" w14:paraId="3E47914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DE4F0" w14:textId="77777777" w:rsidR="00575446" w:rsidRPr="00575446" w:rsidRDefault="00575446" w:rsidP="00575446">
            <w:pPr>
              <w:pStyle w:val="a4"/>
            </w:pPr>
            <w:r w:rsidRPr="00575446">
              <w:t>Уз.256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4876E" w14:textId="77777777" w:rsidR="00575446" w:rsidRPr="00575446" w:rsidRDefault="00575446" w:rsidP="00575446">
            <w:pPr>
              <w:pStyle w:val="a4"/>
            </w:pPr>
            <w:r w:rsidRPr="00575446">
              <w:t>Задв.41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C624D" w14:textId="77777777" w:rsidR="00575446" w:rsidRPr="00575446" w:rsidRDefault="00575446" w:rsidP="00575446">
            <w:pPr>
              <w:pStyle w:val="a4"/>
            </w:pPr>
            <w:r w:rsidRPr="00575446">
              <w:t>8,08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3E78E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72CA5" w14:textId="77777777" w:rsidR="00575446" w:rsidRPr="00575446" w:rsidRDefault="00575446" w:rsidP="00575446">
            <w:pPr>
              <w:pStyle w:val="a4"/>
            </w:pPr>
            <w:r w:rsidRPr="00575446">
              <w:t>18,20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388BAA" w14:textId="77777777" w:rsidR="00575446" w:rsidRPr="00575446" w:rsidRDefault="00575446" w:rsidP="00575446">
            <w:pPr>
              <w:pStyle w:val="a4"/>
            </w:pPr>
            <w:r w:rsidRPr="00575446">
              <w:t>0,0549450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2A47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7B58E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0F0F5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CE3AF" w14:textId="77777777" w:rsidR="00575446" w:rsidRPr="00575446" w:rsidRDefault="00575446" w:rsidP="00575446">
            <w:pPr>
              <w:pStyle w:val="a4"/>
            </w:pPr>
            <w:r w:rsidRPr="00575446">
              <w:t>0,0000021</w:t>
            </w:r>
          </w:p>
        </w:tc>
      </w:tr>
      <w:tr w:rsidR="00575446" w:rsidRPr="00575446" w14:paraId="2FC54BD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E4A48" w14:textId="77777777" w:rsidR="00575446" w:rsidRPr="00575446" w:rsidRDefault="00575446" w:rsidP="00575446">
            <w:pPr>
              <w:pStyle w:val="a4"/>
            </w:pPr>
            <w:r w:rsidRPr="00575446">
              <w:t>Уз.191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948A0C" w14:textId="77777777" w:rsidR="00575446" w:rsidRPr="00575446" w:rsidRDefault="00575446" w:rsidP="00575446">
            <w:pPr>
              <w:pStyle w:val="a4"/>
            </w:pPr>
            <w:r w:rsidRPr="00575446">
              <w:t>ул. Северная, м-н Алмаз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09254" w14:textId="77777777" w:rsidR="00575446" w:rsidRPr="00575446" w:rsidRDefault="00575446" w:rsidP="00575446">
            <w:pPr>
              <w:pStyle w:val="a4"/>
            </w:pPr>
            <w:r w:rsidRPr="00575446">
              <w:t>46,10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7A5B3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8FC88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CBACE" w14:textId="77777777" w:rsidR="00575446" w:rsidRPr="00575446" w:rsidRDefault="00575446" w:rsidP="00575446">
            <w:pPr>
              <w:pStyle w:val="a4"/>
            </w:pPr>
            <w:r w:rsidRPr="00575446">
              <w:t>0,1407450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27630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0ED67D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7562C" w14:textId="77777777" w:rsidR="00575446" w:rsidRPr="00575446" w:rsidRDefault="00575446" w:rsidP="00575446">
            <w:pPr>
              <w:pStyle w:val="a4"/>
            </w:pPr>
            <w:r w:rsidRPr="00575446">
              <w:t>0,0034212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C1AAE0" w14:textId="77777777" w:rsidR="00575446" w:rsidRPr="00575446" w:rsidRDefault="00575446" w:rsidP="00575446">
            <w:pPr>
              <w:pStyle w:val="a4"/>
            </w:pPr>
            <w:r w:rsidRPr="00575446">
              <w:t>0,0000048</w:t>
            </w:r>
          </w:p>
        </w:tc>
      </w:tr>
      <w:tr w:rsidR="00575446" w:rsidRPr="00575446" w14:paraId="7BC58C2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FC13C2" w14:textId="77777777" w:rsidR="00575446" w:rsidRPr="00575446" w:rsidRDefault="00575446" w:rsidP="00575446">
            <w:pPr>
              <w:pStyle w:val="a4"/>
            </w:pPr>
            <w:r w:rsidRPr="00575446">
              <w:t>Уз.262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ED556" w14:textId="77777777" w:rsidR="00575446" w:rsidRPr="00575446" w:rsidRDefault="00575446" w:rsidP="00575446">
            <w:pPr>
              <w:pStyle w:val="a4"/>
            </w:pPr>
            <w:r w:rsidRPr="00575446">
              <w:t>Уз.47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B389A" w14:textId="77777777" w:rsidR="00575446" w:rsidRPr="00575446" w:rsidRDefault="00575446" w:rsidP="00575446">
            <w:pPr>
              <w:pStyle w:val="a4"/>
            </w:pPr>
            <w:r w:rsidRPr="00575446">
              <w:t>6,30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D76F84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E19A8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B21DE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9F015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3293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11ACA" w14:textId="77777777" w:rsidR="00575446" w:rsidRPr="00575446" w:rsidRDefault="00575446" w:rsidP="00575446">
            <w:pPr>
              <w:pStyle w:val="a4"/>
            </w:pPr>
            <w:r w:rsidRPr="00575446">
              <w:t>0,0204472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DA23A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1A605C2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9F4C9F" w14:textId="77777777" w:rsidR="00575446" w:rsidRPr="00575446" w:rsidRDefault="00575446" w:rsidP="00575446">
            <w:pPr>
              <w:pStyle w:val="a4"/>
            </w:pPr>
            <w:r w:rsidRPr="00575446">
              <w:t>Уз.262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B6B78" w14:textId="77777777" w:rsidR="00575446" w:rsidRPr="00575446" w:rsidRDefault="00575446" w:rsidP="00575446">
            <w:pPr>
              <w:pStyle w:val="a4"/>
            </w:pPr>
            <w:r w:rsidRPr="00575446">
              <w:t>Уз.263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6B02A" w14:textId="77777777" w:rsidR="00575446" w:rsidRPr="00575446" w:rsidRDefault="00575446" w:rsidP="00575446">
            <w:pPr>
              <w:pStyle w:val="a4"/>
            </w:pPr>
            <w:r w:rsidRPr="00575446">
              <w:t>23,01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0FF5F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19742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A49E35" w14:textId="77777777" w:rsidR="00575446" w:rsidRPr="00575446" w:rsidRDefault="00575446" w:rsidP="00575446">
            <w:pPr>
              <w:pStyle w:val="a4"/>
            </w:pPr>
            <w:r w:rsidRPr="00575446">
              <w:t>0,2573250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56524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9F9E40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6CE07" w14:textId="77777777" w:rsidR="00575446" w:rsidRPr="00575446" w:rsidRDefault="00575446" w:rsidP="00575446">
            <w:pPr>
              <w:pStyle w:val="a4"/>
            </w:pPr>
            <w:r w:rsidRPr="00575446">
              <w:t>0,0093036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A8EAD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7EDC674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C89FA" w14:textId="77777777" w:rsidR="00575446" w:rsidRPr="00575446" w:rsidRDefault="00575446" w:rsidP="00575446">
            <w:pPr>
              <w:pStyle w:val="a4"/>
            </w:pPr>
            <w:r w:rsidRPr="00575446">
              <w:t>Уз.263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062A0A" w14:textId="77777777" w:rsidR="00575446" w:rsidRPr="00575446" w:rsidRDefault="00575446" w:rsidP="00575446">
            <w:pPr>
              <w:pStyle w:val="a4"/>
            </w:pPr>
            <w:r w:rsidRPr="00575446">
              <w:t>ул.Дьячкова,</w:t>
            </w:r>
            <w:proofErr w:type="gramStart"/>
            <w:r w:rsidRPr="00575446">
              <w:t>10  Максимов</w:t>
            </w:r>
            <w:proofErr w:type="gramEnd"/>
            <w:r w:rsidRPr="00575446">
              <w:t xml:space="preserve"> В.Н.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87A2F8" w14:textId="77777777" w:rsidR="00575446" w:rsidRPr="00575446" w:rsidRDefault="00575446" w:rsidP="00575446">
            <w:pPr>
              <w:pStyle w:val="a4"/>
            </w:pPr>
            <w:r w:rsidRPr="00575446">
              <w:t>18,65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3B5B3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DE50F2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D4213D" w14:textId="77777777" w:rsidR="00575446" w:rsidRPr="00575446" w:rsidRDefault="00575446" w:rsidP="00575446">
            <w:pPr>
              <w:pStyle w:val="a4"/>
            </w:pPr>
            <w:r w:rsidRPr="00575446">
              <w:t>0,2573250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C0C6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43E2A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5B9683" w14:textId="77777777" w:rsidR="00575446" w:rsidRPr="00575446" w:rsidRDefault="00575446" w:rsidP="00575446">
            <w:pPr>
              <w:pStyle w:val="a4"/>
            </w:pPr>
            <w:r w:rsidRPr="00575446">
              <w:t>0,0047956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A9D1A5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1DFF38B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73F64C" w14:textId="77777777" w:rsidR="00575446" w:rsidRPr="00575446" w:rsidRDefault="00575446" w:rsidP="00575446">
            <w:pPr>
              <w:pStyle w:val="a4"/>
            </w:pPr>
            <w:r w:rsidRPr="00575446">
              <w:t>Уз.263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CAF3B" w14:textId="77777777" w:rsidR="00575446" w:rsidRPr="00575446" w:rsidRDefault="00575446" w:rsidP="00575446">
            <w:pPr>
              <w:pStyle w:val="a4"/>
            </w:pPr>
            <w:r w:rsidRPr="00575446">
              <w:t>ул.Дьячкова,8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9B3A4F" w14:textId="77777777" w:rsidR="00575446" w:rsidRPr="00575446" w:rsidRDefault="00575446" w:rsidP="00575446">
            <w:pPr>
              <w:pStyle w:val="a4"/>
            </w:pPr>
            <w:r w:rsidRPr="00575446">
              <w:t>8,78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8B44E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9D260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89601" w14:textId="77777777" w:rsidR="00575446" w:rsidRPr="00575446" w:rsidRDefault="00575446" w:rsidP="00575446">
            <w:pPr>
              <w:pStyle w:val="a4"/>
            </w:pPr>
            <w:r w:rsidRPr="00575446">
              <w:t>0,2573250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F51D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3AF1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52286F" w14:textId="77777777" w:rsidR="00575446" w:rsidRPr="00575446" w:rsidRDefault="00575446" w:rsidP="00575446">
            <w:pPr>
              <w:pStyle w:val="a4"/>
            </w:pPr>
            <w:r w:rsidRPr="00575446">
              <w:t>0,0045080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5DA94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486E27F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F4288" w14:textId="77777777" w:rsidR="00575446" w:rsidRPr="00575446" w:rsidRDefault="00575446" w:rsidP="00575446">
            <w:pPr>
              <w:pStyle w:val="a4"/>
            </w:pPr>
            <w:r w:rsidRPr="00575446">
              <w:t>Уз.264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83FE3" w14:textId="77777777" w:rsidR="00575446" w:rsidRPr="00575446" w:rsidRDefault="00575446" w:rsidP="00575446">
            <w:pPr>
              <w:pStyle w:val="a4"/>
            </w:pPr>
            <w:r w:rsidRPr="00575446">
              <w:t>Уз.52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7B131" w14:textId="77777777" w:rsidR="00575446" w:rsidRPr="00575446" w:rsidRDefault="00575446" w:rsidP="00575446">
            <w:pPr>
              <w:pStyle w:val="a4"/>
            </w:pPr>
            <w:r w:rsidRPr="00575446">
              <w:t>34,80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59AD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0FAA0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B9688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AA10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B10155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8CE7A7" w14:textId="77777777" w:rsidR="00575446" w:rsidRPr="00575446" w:rsidRDefault="00575446" w:rsidP="00575446">
            <w:pPr>
              <w:pStyle w:val="a4"/>
            </w:pPr>
            <w:r w:rsidRPr="00575446">
              <w:t>0,0175851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9FE057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3A3BD85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FF4D8C" w14:textId="77777777" w:rsidR="00575446" w:rsidRPr="00575446" w:rsidRDefault="00575446" w:rsidP="00575446">
            <w:pPr>
              <w:pStyle w:val="a4"/>
            </w:pPr>
            <w:r w:rsidRPr="00575446">
              <w:t>Уз.264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EDD83" w14:textId="77777777" w:rsidR="00575446" w:rsidRPr="00575446" w:rsidRDefault="00575446" w:rsidP="00575446">
            <w:pPr>
              <w:pStyle w:val="a4"/>
            </w:pPr>
            <w:r w:rsidRPr="00575446">
              <w:t>ул. Дьячкова, 2/1Гараж Ложкина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4A26A" w14:textId="77777777" w:rsidR="00575446" w:rsidRPr="00575446" w:rsidRDefault="00575446" w:rsidP="00575446">
            <w:pPr>
              <w:pStyle w:val="a4"/>
            </w:pPr>
            <w:r w:rsidRPr="00575446">
              <w:t>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77C58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A32E1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EC5C5" w14:textId="77777777" w:rsidR="00575446" w:rsidRPr="00575446" w:rsidRDefault="00575446" w:rsidP="00575446">
            <w:pPr>
              <w:pStyle w:val="a4"/>
            </w:pPr>
            <w:r w:rsidRPr="00575446">
              <w:t>0,2747530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5DCD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6593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92110" w14:textId="77777777" w:rsidR="00575446" w:rsidRPr="00575446" w:rsidRDefault="00575446" w:rsidP="00575446">
            <w:pPr>
              <w:pStyle w:val="a4"/>
            </w:pPr>
            <w:r w:rsidRPr="00575446">
              <w:t>0,0001410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668B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102F26C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88E94" w14:textId="77777777" w:rsidR="00575446" w:rsidRPr="00575446" w:rsidRDefault="00575446" w:rsidP="00575446">
            <w:pPr>
              <w:pStyle w:val="a4"/>
            </w:pPr>
            <w:r w:rsidRPr="00575446">
              <w:t>Уз.265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283FC" w14:textId="77777777" w:rsidR="00575446" w:rsidRPr="00575446" w:rsidRDefault="00575446" w:rsidP="00575446">
            <w:pPr>
              <w:pStyle w:val="a4"/>
            </w:pPr>
            <w:r w:rsidRPr="00575446">
              <w:t>Уз.53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7E0136" w14:textId="77777777" w:rsidR="00575446" w:rsidRPr="00575446" w:rsidRDefault="00575446" w:rsidP="00575446">
            <w:pPr>
              <w:pStyle w:val="a4"/>
            </w:pPr>
            <w:r w:rsidRPr="00575446">
              <w:t>62,80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0143F7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994248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09F0B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24F7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20A78F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8EC6C" w14:textId="77777777" w:rsidR="00575446" w:rsidRPr="00575446" w:rsidRDefault="00575446" w:rsidP="00575446">
            <w:pPr>
              <w:pStyle w:val="a4"/>
            </w:pPr>
            <w:r w:rsidRPr="00575446">
              <w:t>0,0169521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22AC0D" w14:textId="77777777" w:rsidR="00575446" w:rsidRPr="00575446" w:rsidRDefault="00575446" w:rsidP="00575446">
            <w:pPr>
              <w:pStyle w:val="a4"/>
            </w:pPr>
            <w:r w:rsidRPr="00575446">
              <w:t>0,0000113</w:t>
            </w:r>
          </w:p>
        </w:tc>
      </w:tr>
      <w:tr w:rsidR="00575446" w:rsidRPr="00575446" w14:paraId="2B399D7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F284F" w14:textId="77777777" w:rsidR="00575446" w:rsidRPr="00575446" w:rsidRDefault="00575446" w:rsidP="00575446">
            <w:pPr>
              <w:pStyle w:val="a4"/>
            </w:pPr>
            <w:r w:rsidRPr="00575446">
              <w:t>Уз.265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A4940" w14:textId="77777777" w:rsidR="00575446" w:rsidRPr="00575446" w:rsidRDefault="00575446" w:rsidP="00575446">
            <w:pPr>
              <w:pStyle w:val="a4"/>
            </w:pPr>
            <w:r w:rsidRPr="00575446">
              <w:t>ул. Заводская, 10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8DB1D" w14:textId="77777777" w:rsidR="00575446" w:rsidRPr="00575446" w:rsidRDefault="00575446" w:rsidP="00575446">
            <w:pPr>
              <w:pStyle w:val="a4"/>
            </w:pPr>
            <w:r w:rsidRPr="00575446">
              <w:t>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AD097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B0D74B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40390E" w14:textId="77777777" w:rsidR="00575446" w:rsidRPr="00575446" w:rsidRDefault="00575446" w:rsidP="00575446">
            <w:pPr>
              <w:pStyle w:val="a4"/>
            </w:pPr>
            <w:r w:rsidRPr="00575446">
              <w:t>0,2054730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D99B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495F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A890A" w14:textId="77777777" w:rsidR="00575446" w:rsidRPr="00575446" w:rsidRDefault="00575446" w:rsidP="00575446">
            <w:pPr>
              <w:pStyle w:val="a4"/>
            </w:pPr>
            <w:r w:rsidRPr="00575446">
              <w:t>0,0002398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1809B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4F2DED4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A3B3D" w14:textId="77777777" w:rsidR="00575446" w:rsidRPr="00575446" w:rsidRDefault="00575446" w:rsidP="00575446">
            <w:pPr>
              <w:pStyle w:val="a4"/>
            </w:pPr>
            <w:r w:rsidRPr="00575446">
              <w:t>Уз.266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F73AC" w14:textId="77777777" w:rsidR="00575446" w:rsidRPr="00575446" w:rsidRDefault="00575446" w:rsidP="00575446">
            <w:pPr>
              <w:pStyle w:val="a4"/>
            </w:pPr>
            <w:r w:rsidRPr="00575446">
              <w:t>КОС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253F29" w14:textId="77777777" w:rsidR="00575446" w:rsidRPr="00575446" w:rsidRDefault="00575446" w:rsidP="00575446">
            <w:pPr>
              <w:pStyle w:val="a4"/>
            </w:pPr>
            <w:r w:rsidRPr="00575446">
              <w:t>27,00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F4F225" w14:textId="77777777" w:rsidR="00575446" w:rsidRPr="00575446" w:rsidRDefault="00575446" w:rsidP="00575446">
            <w:pPr>
              <w:pStyle w:val="a4"/>
            </w:pPr>
            <w:r w:rsidRPr="00575446">
              <w:t>0,15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A3EA6" w14:textId="77777777" w:rsidR="00575446" w:rsidRPr="00575446" w:rsidRDefault="00575446" w:rsidP="00575446">
            <w:pPr>
              <w:pStyle w:val="a4"/>
            </w:pPr>
            <w:r w:rsidRPr="00575446">
              <w:t>9,12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422B8B" w14:textId="77777777" w:rsidR="00575446" w:rsidRPr="00575446" w:rsidRDefault="00575446" w:rsidP="00575446">
            <w:pPr>
              <w:pStyle w:val="a4"/>
            </w:pPr>
            <w:r w:rsidRPr="00575446">
              <w:t>0,1096150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D20A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2B7AFE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1A4807" w14:textId="77777777" w:rsidR="00575446" w:rsidRPr="00575446" w:rsidRDefault="00575446" w:rsidP="00575446">
            <w:pPr>
              <w:pStyle w:val="a4"/>
            </w:pPr>
            <w:r w:rsidRPr="00575446">
              <w:t>0,0023978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A01A5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5B39A40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F3E068" w14:textId="77777777" w:rsidR="00575446" w:rsidRPr="00575446" w:rsidRDefault="00575446" w:rsidP="00575446">
            <w:pPr>
              <w:pStyle w:val="a4"/>
            </w:pPr>
            <w:r w:rsidRPr="00575446">
              <w:t>Уз.266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F4D10B" w14:textId="77777777" w:rsidR="00575446" w:rsidRPr="00575446" w:rsidRDefault="00575446" w:rsidP="00575446">
            <w:pPr>
              <w:pStyle w:val="a4"/>
            </w:pPr>
            <w:r w:rsidRPr="00575446">
              <w:t>Уз.267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0475FB" w14:textId="77777777" w:rsidR="00575446" w:rsidRPr="00575446" w:rsidRDefault="00575446" w:rsidP="00575446">
            <w:pPr>
              <w:pStyle w:val="a4"/>
            </w:pPr>
            <w:r w:rsidRPr="00575446">
              <w:t>7,82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ECFA3" w14:textId="77777777" w:rsidR="00575446" w:rsidRPr="00575446" w:rsidRDefault="00575446" w:rsidP="00575446">
            <w:pPr>
              <w:pStyle w:val="a4"/>
            </w:pPr>
            <w:r w:rsidRPr="00575446">
              <w:t>0,15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07590" w14:textId="77777777" w:rsidR="00575446" w:rsidRPr="00575446" w:rsidRDefault="00575446" w:rsidP="00575446">
            <w:pPr>
              <w:pStyle w:val="a4"/>
            </w:pPr>
            <w:r w:rsidRPr="00575446">
              <w:t>9,12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AD262" w14:textId="77777777" w:rsidR="00575446" w:rsidRPr="00575446" w:rsidRDefault="00575446" w:rsidP="00575446">
            <w:pPr>
              <w:pStyle w:val="a4"/>
            </w:pPr>
            <w:r w:rsidRPr="00575446">
              <w:t>0,1096150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5AE8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4477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E7117F" w14:textId="77777777" w:rsidR="00575446" w:rsidRPr="00575446" w:rsidRDefault="00575446" w:rsidP="00575446">
            <w:pPr>
              <w:pStyle w:val="a4"/>
            </w:pPr>
            <w:r w:rsidRPr="00575446">
              <w:t>0,0047956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730D7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4CC74E0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6D7E4" w14:textId="77777777" w:rsidR="00575446" w:rsidRPr="00575446" w:rsidRDefault="00575446" w:rsidP="00575446">
            <w:pPr>
              <w:pStyle w:val="a4"/>
            </w:pPr>
            <w:r w:rsidRPr="00575446">
              <w:t>Уз.267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A531E1" w14:textId="77777777" w:rsidR="00575446" w:rsidRPr="00575446" w:rsidRDefault="00575446" w:rsidP="00575446">
            <w:pPr>
              <w:pStyle w:val="a4"/>
            </w:pPr>
            <w:r w:rsidRPr="00575446">
              <w:t>КОС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7355E" w14:textId="77777777" w:rsidR="00575446" w:rsidRPr="00575446" w:rsidRDefault="00575446" w:rsidP="00575446">
            <w:pPr>
              <w:pStyle w:val="a4"/>
            </w:pPr>
            <w:r w:rsidRPr="00575446">
              <w:t>5,74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72C90" w14:textId="77777777" w:rsidR="00575446" w:rsidRPr="00575446" w:rsidRDefault="00575446" w:rsidP="00575446">
            <w:pPr>
              <w:pStyle w:val="a4"/>
            </w:pPr>
            <w:r w:rsidRPr="00575446">
              <w:t>0,15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859337" w14:textId="77777777" w:rsidR="00575446" w:rsidRPr="00575446" w:rsidRDefault="00575446" w:rsidP="00575446">
            <w:pPr>
              <w:pStyle w:val="a4"/>
            </w:pPr>
            <w:r w:rsidRPr="00575446">
              <w:t>9,12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D650A" w14:textId="77777777" w:rsidR="00575446" w:rsidRPr="00575446" w:rsidRDefault="00575446" w:rsidP="00575446">
            <w:pPr>
              <w:pStyle w:val="a4"/>
            </w:pPr>
            <w:r w:rsidRPr="00575446">
              <w:t>0,1096150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A3C7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7DDF8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4BFB1" w14:textId="77777777" w:rsidR="00575446" w:rsidRPr="00575446" w:rsidRDefault="00575446" w:rsidP="00575446">
            <w:pPr>
              <w:pStyle w:val="a4"/>
            </w:pPr>
            <w:r w:rsidRPr="00575446">
              <w:t>0,0023978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AC2FD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2F329D5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08845C" w14:textId="77777777" w:rsidR="00575446" w:rsidRPr="00575446" w:rsidRDefault="00575446" w:rsidP="00575446">
            <w:pPr>
              <w:pStyle w:val="a4"/>
            </w:pPr>
            <w:r w:rsidRPr="00575446">
              <w:t>Уз.267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A8AE7" w14:textId="77777777" w:rsidR="00575446" w:rsidRPr="00575446" w:rsidRDefault="00575446" w:rsidP="00575446">
            <w:pPr>
              <w:pStyle w:val="a4"/>
            </w:pPr>
            <w:r w:rsidRPr="00575446">
              <w:t>КОС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F6C5A" w14:textId="77777777" w:rsidR="00575446" w:rsidRPr="00575446" w:rsidRDefault="00575446" w:rsidP="00575446">
            <w:pPr>
              <w:pStyle w:val="a4"/>
            </w:pPr>
            <w:r w:rsidRPr="00575446">
              <w:t>19,80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2C8786" w14:textId="77777777" w:rsidR="00575446" w:rsidRPr="00575446" w:rsidRDefault="00575446" w:rsidP="00575446">
            <w:pPr>
              <w:pStyle w:val="a4"/>
            </w:pPr>
            <w:r w:rsidRPr="00575446">
              <w:t>0,15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7ED74" w14:textId="77777777" w:rsidR="00575446" w:rsidRPr="00575446" w:rsidRDefault="00575446" w:rsidP="00575446">
            <w:pPr>
              <w:pStyle w:val="a4"/>
            </w:pPr>
            <w:r w:rsidRPr="00575446">
              <w:t>9,12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3D69CE" w14:textId="77777777" w:rsidR="00575446" w:rsidRPr="00575446" w:rsidRDefault="00575446" w:rsidP="00575446">
            <w:pPr>
              <w:pStyle w:val="a4"/>
            </w:pPr>
            <w:r w:rsidRPr="00575446">
              <w:t>0,1096150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10EE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5928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8414E0" w14:textId="77777777" w:rsidR="00575446" w:rsidRPr="00575446" w:rsidRDefault="00575446" w:rsidP="00575446">
            <w:pPr>
              <w:pStyle w:val="a4"/>
            </w:pPr>
            <w:r w:rsidRPr="00575446">
              <w:t>0,0023978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218D32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5A5AE75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CBEFB2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Уз.271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B7639F" w14:textId="77777777" w:rsidR="00575446" w:rsidRPr="00575446" w:rsidRDefault="00575446" w:rsidP="00575446">
            <w:pPr>
              <w:pStyle w:val="a4"/>
            </w:pPr>
            <w:r w:rsidRPr="00575446">
              <w:t>Уз.272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758A13" w14:textId="77777777" w:rsidR="00575446" w:rsidRPr="00575446" w:rsidRDefault="00575446" w:rsidP="00575446">
            <w:pPr>
              <w:pStyle w:val="a4"/>
            </w:pPr>
            <w:r w:rsidRPr="00575446">
              <w:t>5,90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EE76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02593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EE3312" w14:textId="77777777" w:rsidR="00575446" w:rsidRPr="00575446" w:rsidRDefault="00575446" w:rsidP="00575446">
            <w:pPr>
              <w:pStyle w:val="a4"/>
            </w:pPr>
            <w:r w:rsidRPr="00575446">
              <w:t>0,1410030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A1C0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80D30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CF277" w14:textId="77777777" w:rsidR="00575446" w:rsidRPr="00575446" w:rsidRDefault="00575446" w:rsidP="00575446">
            <w:pPr>
              <w:pStyle w:val="a4"/>
            </w:pPr>
            <w:r w:rsidRPr="00575446">
              <w:t>0,0033701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E6BCF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0F5D667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93032" w14:textId="77777777" w:rsidR="00575446" w:rsidRPr="00575446" w:rsidRDefault="00575446" w:rsidP="00575446">
            <w:pPr>
              <w:pStyle w:val="a4"/>
            </w:pPr>
            <w:r w:rsidRPr="00575446">
              <w:t>Уз.272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ACE3A" w14:textId="77777777" w:rsidR="00575446" w:rsidRPr="00575446" w:rsidRDefault="00575446" w:rsidP="00575446">
            <w:pPr>
              <w:pStyle w:val="a4"/>
            </w:pPr>
            <w:r w:rsidRPr="00575446">
              <w:t>Уз.371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763574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ED675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1C03C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8728B" w14:textId="77777777" w:rsidR="00575446" w:rsidRPr="00575446" w:rsidRDefault="00575446" w:rsidP="00575446">
            <w:pPr>
              <w:pStyle w:val="a4"/>
            </w:pPr>
            <w:r w:rsidRPr="00575446">
              <w:t>0,1410030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2F39E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D330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2C555C" w14:textId="77777777" w:rsidR="00575446" w:rsidRPr="00575446" w:rsidRDefault="00575446" w:rsidP="00575446">
            <w:pPr>
              <w:pStyle w:val="a4"/>
            </w:pPr>
            <w:r w:rsidRPr="00575446">
              <w:t>0,0031738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389E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62606A0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30A206" w14:textId="77777777" w:rsidR="00575446" w:rsidRPr="00575446" w:rsidRDefault="00575446" w:rsidP="00575446">
            <w:pPr>
              <w:pStyle w:val="a4"/>
            </w:pPr>
            <w:r w:rsidRPr="00575446">
              <w:t>Уз.272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C47BE6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ул.Дьячкова</w:t>
            </w:r>
            <w:proofErr w:type="spellEnd"/>
            <w:r w:rsidRPr="00575446">
              <w:t xml:space="preserve"> 9, Гараж </w:t>
            </w:r>
            <w:proofErr w:type="spellStart"/>
            <w:r w:rsidRPr="00575446">
              <w:t>Томшин</w:t>
            </w:r>
            <w:proofErr w:type="spellEnd"/>
            <w:r w:rsidRPr="00575446">
              <w:t xml:space="preserve"> М.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D1F77B" w14:textId="77777777" w:rsidR="00575446" w:rsidRPr="00575446" w:rsidRDefault="00575446" w:rsidP="00575446">
            <w:pPr>
              <w:pStyle w:val="a4"/>
            </w:pPr>
            <w:r w:rsidRPr="00575446">
              <w:t>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FE3C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13431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BDD71" w14:textId="77777777" w:rsidR="00575446" w:rsidRPr="00575446" w:rsidRDefault="00575446" w:rsidP="00575446">
            <w:pPr>
              <w:pStyle w:val="a4"/>
            </w:pPr>
            <w:r w:rsidRPr="00575446">
              <w:t>0,2054400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B273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D64A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7ACFBA" w14:textId="77777777" w:rsidR="00575446" w:rsidRPr="00575446" w:rsidRDefault="00575446" w:rsidP="00575446">
            <w:pPr>
              <w:pStyle w:val="a4"/>
            </w:pPr>
            <w:r w:rsidRPr="00575446">
              <w:t>0,0001962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FFED7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5A957CF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F716C" w14:textId="77777777" w:rsidR="00575446" w:rsidRPr="00575446" w:rsidRDefault="00575446" w:rsidP="00575446">
            <w:pPr>
              <w:pStyle w:val="a4"/>
            </w:pPr>
            <w:r w:rsidRPr="00575446">
              <w:t>Уз.281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EF388" w14:textId="77777777" w:rsidR="00575446" w:rsidRPr="00575446" w:rsidRDefault="00575446" w:rsidP="00575446">
            <w:pPr>
              <w:pStyle w:val="a4"/>
            </w:pPr>
            <w:r w:rsidRPr="00575446">
              <w:t>Уз.67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18431" w14:textId="77777777" w:rsidR="00575446" w:rsidRPr="00575446" w:rsidRDefault="00575446" w:rsidP="00575446">
            <w:pPr>
              <w:pStyle w:val="a4"/>
            </w:pPr>
            <w:r w:rsidRPr="00575446">
              <w:t>30,00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93933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41480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F32419" w14:textId="77777777" w:rsidR="00575446" w:rsidRPr="00575446" w:rsidRDefault="00575446" w:rsidP="00575446">
            <w:pPr>
              <w:pStyle w:val="a4"/>
            </w:pPr>
            <w:r w:rsidRPr="00575446">
              <w:t>0,0799750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CDC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6C98F8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55449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F4777" w14:textId="77777777" w:rsidR="00575446" w:rsidRPr="00575446" w:rsidRDefault="00575446" w:rsidP="00575446">
            <w:pPr>
              <w:pStyle w:val="a4"/>
            </w:pPr>
            <w:r w:rsidRPr="00575446">
              <w:t>0,0000055</w:t>
            </w:r>
          </w:p>
        </w:tc>
      </w:tr>
      <w:tr w:rsidR="00575446" w:rsidRPr="00575446" w14:paraId="0D15219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E8F12B" w14:textId="77777777" w:rsidR="00575446" w:rsidRPr="00575446" w:rsidRDefault="00575446" w:rsidP="00575446">
            <w:pPr>
              <w:pStyle w:val="a4"/>
            </w:pPr>
            <w:r w:rsidRPr="00575446">
              <w:t>Уз.282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78D0BF" w14:textId="77777777" w:rsidR="00575446" w:rsidRPr="00575446" w:rsidRDefault="00575446" w:rsidP="00575446">
            <w:pPr>
              <w:pStyle w:val="a4"/>
            </w:pPr>
            <w:r w:rsidRPr="00575446">
              <w:t>Уз.72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CE5DC" w14:textId="77777777" w:rsidR="00575446" w:rsidRPr="00575446" w:rsidRDefault="00575446" w:rsidP="00575446">
            <w:pPr>
              <w:pStyle w:val="a4"/>
            </w:pPr>
            <w:r w:rsidRPr="00575446">
              <w:t>10,00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3B04C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336106" w14:textId="77777777" w:rsidR="00575446" w:rsidRPr="00575446" w:rsidRDefault="00575446" w:rsidP="00575446">
            <w:pPr>
              <w:pStyle w:val="a4"/>
            </w:pPr>
            <w:r w:rsidRPr="00575446">
              <w:t>18,53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DDA06" w14:textId="77777777" w:rsidR="00575446" w:rsidRPr="00575446" w:rsidRDefault="00575446" w:rsidP="00575446">
            <w:pPr>
              <w:pStyle w:val="a4"/>
            </w:pPr>
            <w:r w:rsidRPr="00575446">
              <w:t>0,0539580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216E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4BBE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AA5E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A6B5A" w14:textId="77777777" w:rsidR="00575446" w:rsidRPr="00575446" w:rsidRDefault="00575446" w:rsidP="00575446">
            <w:pPr>
              <w:pStyle w:val="a4"/>
            </w:pPr>
            <w:r w:rsidRPr="00575446">
              <w:t>0,0000027</w:t>
            </w:r>
          </w:p>
        </w:tc>
      </w:tr>
      <w:tr w:rsidR="00575446" w:rsidRPr="00575446" w14:paraId="0C92128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6FCD7" w14:textId="77777777" w:rsidR="00575446" w:rsidRPr="00575446" w:rsidRDefault="00575446" w:rsidP="00575446">
            <w:pPr>
              <w:pStyle w:val="a4"/>
            </w:pPr>
            <w:r w:rsidRPr="00575446">
              <w:t>Уз.282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0EB386" w14:textId="77777777" w:rsidR="00575446" w:rsidRPr="00575446" w:rsidRDefault="00575446" w:rsidP="00575446">
            <w:pPr>
              <w:pStyle w:val="a4"/>
            </w:pPr>
            <w:r w:rsidRPr="00575446">
              <w:t xml:space="preserve">ул. Матросова, 16 б </w:t>
            </w:r>
            <w:proofErr w:type="spellStart"/>
            <w:r w:rsidRPr="00575446">
              <w:t>ГСПК"Юг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9F96A" w14:textId="77777777" w:rsidR="00575446" w:rsidRPr="00575446" w:rsidRDefault="00575446" w:rsidP="00575446">
            <w:pPr>
              <w:pStyle w:val="a4"/>
            </w:pPr>
            <w:r w:rsidRPr="00575446">
              <w:t>6,67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23A43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2059D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E39BE" w14:textId="77777777" w:rsidR="00575446" w:rsidRPr="00575446" w:rsidRDefault="00575446" w:rsidP="00575446">
            <w:pPr>
              <w:pStyle w:val="a4"/>
            </w:pPr>
            <w:r w:rsidRPr="00575446">
              <w:t>0,1762920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0A027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D8445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81A44" w14:textId="77777777" w:rsidR="00575446" w:rsidRPr="00575446" w:rsidRDefault="00575446" w:rsidP="00575446">
            <w:pPr>
              <w:pStyle w:val="a4"/>
            </w:pPr>
            <w:r w:rsidRPr="00575446">
              <w:t>0,0011174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347C52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0B4C598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EB756" w14:textId="77777777" w:rsidR="00575446" w:rsidRPr="00575446" w:rsidRDefault="00575446" w:rsidP="00575446">
            <w:pPr>
              <w:pStyle w:val="a4"/>
            </w:pPr>
            <w:r w:rsidRPr="00575446">
              <w:t>Уз.286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C51B5" w14:textId="77777777" w:rsidR="00575446" w:rsidRPr="00575446" w:rsidRDefault="00575446" w:rsidP="00575446">
            <w:pPr>
              <w:pStyle w:val="a4"/>
            </w:pPr>
            <w:r w:rsidRPr="00575446">
              <w:t>Уз.109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476313" w14:textId="77777777" w:rsidR="00575446" w:rsidRPr="00575446" w:rsidRDefault="00575446" w:rsidP="00575446">
            <w:pPr>
              <w:pStyle w:val="a4"/>
            </w:pPr>
            <w:r w:rsidRPr="00575446">
              <w:t>1,40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B08CF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1CE15B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E430A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EAE7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7471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5045D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3C07D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A46F7E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13228E" w14:textId="77777777" w:rsidR="00575446" w:rsidRPr="00575446" w:rsidRDefault="00575446" w:rsidP="00575446">
            <w:pPr>
              <w:pStyle w:val="a4"/>
            </w:pPr>
            <w:r w:rsidRPr="00575446">
              <w:t>Уз.286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214FE3" w14:textId="77777777" w:rsidR="00575446" w:rsidRPr="00575446" w:rsidRDefault="00575446" w:rsidP="00575446">
            <w:pPr>
              <w:pStyle w:val="a4"/>
            </w:pPr>
            <w:r w:rsidRPr="00575446">
              <w:t>Уз.287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2C169" w14:textId="77777777" w:rsidR="00575446" w:rsidRPr="00575446" w:rsidRDefault="00575446" w:rsidP="00575446">
            <w:pPr>
              <w:pStyle w:val="a4"/>
            </w:pPr>
            <w:r w:rsidRPr="00575446">
              <w:t>55,40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C29C0E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9A6CB" w14:textId="77777777" w:rsidR="00575446" w:rsidRPr="00575446" w:rsidRDefault="00575446" w:rsidP="00575446">
            <w:pPr>
              <w:pStyle w:val="a4"/>
            </w:pPr>
            <w:r w:rsidRPr="00575446">
              <w:t>6,23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B08E30" w14:textId="77777777" w:rsidR="00575446" w:rsidRPr="00575446" w:rsidRDefault="00575446" w:rsidP="00575446">
            <w:pPr>
              <w:pStyle w:val="a4"/>
            </w:pPr>
            <w:r w:rsidRPr="00575446">
              <w:t>0,1604230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BBC7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A63AB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1E7EC0" w14:textId="77777777" w:rsidR="00575446" w:rsidRPr="00575446" w:rsidRDefault="00575446" w:rsidP="00575446">
            <w:pPr>
              <w:pStyle w:val="a4"/>
            </w:pPr>
            <w:r w:rsidRPr="00575446">
              <w:t>0,0041785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1473E" w14:textId="77777777" w:rsidR="00575446" w:rsidRPr="00575446" w:rsidRDefault="00575446" w:rsidP="00575446">
            <w:pPr>
              <w:pStyle w:val="a4"/>
            </w:pPr>
            <w:r w:rsidRPr="00575446">
              <w:t>0,0000050</w:t>
            </w:r>
          </w:p>
        </w:tc>
      </w:tr>
      <w:tr w:rsidR="00575446" w:rsidRPr="00575446" w14:paraId="4258731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A145B7" w14:textId="77777777" w:rsidR="00575446" w:rsidRPr="00575446" w:rsidRDefault="00575446" w:rsidP="00575446">
            <w:pPr>
              <w:pStyle w:val="a4"/>
            </w:pPr>
            <w:r w:rsidRPr="00575446">
              <w:t>Уз.287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C4D6D" w14:textId="77777777" w:rsidR="00575446" w:rsidRPr="00575446" w:rsidRDefault="00575446" w:rsidP="00575446">
            <w:pPr>
              <w:pStyle w:val="a4"/>
            </w:pPr>
            <w:r w:rsidRPr="00575446">
              <w:t>Уз.288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34789" w14:textId="77777777" w:rsidR="00575446" w:rsidRPr="00575446" w:rsidRDefault="00575446" w:rsidP="00575446">
            <w:pPr>
              <w:pStyle w:val="a4"/>
            </w:pPr>
            <w:r w:rsidRPr="00575446">
              <w:t>43,70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C0CD8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95652D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774B6" w14:textId="77777777" w:rsidR="00575446" w:rsidRPr="00575446" w:rsidRDefault="00575446" w:rsidP="00575446">
            <w:pPr>
              <w:pStyle w:val="a4"/>
            </w:pPr>
            <w:r w:rsidRPr="00575446">
              <w:t>0,1766050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5411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3FA498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9A1165" w14:textId="77777777" w:rsidR="00575446" w:rsidRPr="00575446" w:rsidRDefault="00575446" w:rsidP="00575446">
            <w:pPr>
              <w:pStyle w:val="a4"/>
            </w:pPr>
            <w:r w:rsidRPr="00575446">
              <w:t>0,0017999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A0FAE" w14:textId="77777777" w:rsidR="00575446" w:rsidRPr="00575446" w:rsidRDefault="00575446" w:rsidP="00575446">
            <w:pPr>
              <w:pStyle w:val="a4"/>
            </w:pPr>
            <w:r w:rsidRPr="00575446">
              <w:t>0,0000036</w:t>
            </w:r>
          </w:p>
        </w:tc>
      </w:tr>
      <w:tr w:rsidR="00575446" w:rsidRPr="00575446" w14:paraId="49A7E27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43C38B" w14:textId="77777777" w:rsidR="00575446" w:rsidRPr="00575446" w:rsidRDefault="00575446" w:rsidP="00575446">
            <w:pPr>
              <w:pStyle w:val="a4"/>
            </w:pPr>
            <w:r w:rsidRPr="00575446">
              <w:t>Уз.288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1A050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 xml:space="preserve">, 10г </w:t>
            </w:r>
            <w:proofErr w:type="spellStart"/>
            <w:r w:rsidRPr="00575446">
              <w:t>ГСПК"Байкал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5FD75C" w14:textId="77777777" w:rsidR="00575446" w:rsidRPr="00575446" w:rsidRDefault="00575446" w:rsidP="00575446">
            <w:pPr>
              <w:pStyle w:val="a4"/>
            </w:pPr>
            <w:r w:rsidRPr="00575446">
              <w:t>3,32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5A40A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2DABE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E6CF6" w14:textId="77777777" w:rsidR="00575446" w:rsidRPr="00575446" w:rsidRDefault="00575446" w:rsidP="00575446">
            <w:pPr>
              <w:pStyle w:val="a4"/>
            </w:pPr>
            <w:r w:rsidRPr="00575446">
              <w:t>0,1766050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6ED3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7144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D18B3C" w14:textId="77777777" w:rsidR="00575446" w:rsidRPr="00575446" w:rsidRDefault="00575446" w:rsidP="00575446">
            <w:pPr>
              <w:pStyle w:val="a4"/>
            </w:pPr>
            <w:r w:rsidRPr="00575446">
              <w:t>0,0008999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D75369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3B81865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A720A1" w14:textId="77777777" w:rsidR="00575446" w:rsidRPr="00575446" w:rsidRDefault="00575446" w:rsidP="00575446">
            <w:pPr>
              <w:pStyle w:val="a4"/>
            </w:pPr>
            <w:r w:rsidRPr="00575446">
              <w:t>Уз.288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9BABEF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 xml:space="preserve">, 10г </w:t>
            </w:r>
            <w:proofErr w:type="spellStart"/>
            <w:r w:rsidRPr="00575446">
              <w:t>ГСПК"Байкал</w:t>
            </w:r>
            <w:proofErr w:type="spellEnd"/>
            <w:r w:rsidRPr="00575446">
              <w:t>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FDBCC" w14:textId="77777777" w:rsidR="00575446" w:rsidRPr="00575446" w:rsidRDefault="00575446" w:rsidP="00575446">
            <w:pPr>
              <w:pStyle w:val="a4"/>
            </w:pPr>
            <w:r w:rsidRPr="00575446">
              <w:t>11,00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FF121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27EE5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9ACD10" w14:textId="77777777" w:rsidR="00575446" w:rsidRPr="00575446" w:rsidRDefault="00575446" w:rsidP="00575446">
            <w:pPr>
              <w:pStyle w:val="a4"/>
            </w:pPr>
            <w:r w:rsidRPr="00575446">
              <w:t>0,2055100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B9CFA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6028A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3CF6D" w14:textId="77777777" w:rsidR="00575446" w:rsidRPr="00575446" w:rsidRDefault="00575446" w:rsidP="00575446">
            <w:pPr>
              <w:pStyle w:val="a4"/>
            </w:pPr>
            <w:r w:rsidRPr="00575446">
              <w:t>0,0008999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397D1C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42A392F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AC7E2" w14:textId="77777777" w:rsidR="00575446" w:rsidRPr="00575446" w:rsidRDefault="00575446" w:rsidP="00575446">
            <w:pPr>
              <w:pStyle w:val="a4"/>
            </w:pPr>
            <w:r w:rsidRPr="00575446">
              <w:t>Уз.289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A32FF8" w14:textId="77777777" w:rsidR="00575446" w:rsidRPr="00575446" w:rsidRDefault="00575446" w:rsidP="00575446">
            <w:pPr>
              <w:pStyle w:val="a4"/>
            </w:pPr>
            <w:r w:rsidRPr="00575446">
              <w:t>Уз.286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43B80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B6176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6BC0B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18B31C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9C0D1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AF15FB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B03D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032A4" w14:textId="77777777" w:rsidR="00575446" w:rsidRPr="00575446" w:rsidRDefault="00575446" w:rsidP="00575446">
            <w:pPr>
              <w:pStyle w:val="a4"/>
            </w:pPr>
            <w:r w:rsidRPr="00575446">
              <w:t>0,0000052</w:t>
            </w:r>
          </w:p>
        </w:tc>
      </w:tr>
      <w:tr w:rsidR="00575446" w:rsidRPr="00575446" w14:paraId="2453EA1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4B1D2D" w14:textId="77777777" w:rsidR="00575446" w:rsidRPr="00575446" w:rsidRDefault="00575446" w:rsidP="00575446">
            <w:pPr>
              <w:pStyle w:val="a4"/>
            </w:pPr>
            <w:r w:rsidRPr="00575446">
              <w:t>Уз.289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B0757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</w:t>
            </w:r>
            <w:proofErr w:type="spellEnd"/>
            <w:r w:rsidRPr="00575446">
              <w:t xml:space="preserve">, 10б. </w:t>
            </w:r>
            <w:proofErr w:type="spellStart"/>
            <w:r w:rsidRPr="00575446">
              <w:t>ГСПК"Нефтяник</w:t>
            </w:r>
            <w:proofErr w:type="spellEnd"/>
            <w:r w:rsidRPr="00575446">
              <w:t>-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54CBB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D5747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2A4B96" w14:textId="77777777" w:rsidR="00575446" w:rsidRPr="00575446" w:rsidRDefault="00575446" w:rsidP="00575446">
            <w:pPr>
              <w:pStyle w:val="a4"/>
            </w:pPr>
            <w:r w:rsidRPr="00575446">
              <w:t>6,25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A2870B" w14:textId="77777777" w:rsidR="00575446" w:rsidRPr="00575446" w:rsidRDefault="00575446" w:rsidP="00575446">
            <w:pPr>
              <w:pStyle w:val="a4"/>
            </w:pPr>
            <w:r w:rsidRPr="00575446">
              <w:t>0,1600030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238AC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F258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A02301" w14:textId="77777777" w:rsidR="00575446" w:rsidRPr="00575446" w:rsidRDefault="00575446" w:rsidP="00575446">
            <w:pPr>
              <w:pStyle w:val="a4"/>
            </w:pPr>
            <w:r w:rsidRPr="00575446">
              <w:t>0,0039775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6BD19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4815865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494216" w14:textId="77777777" w:rsidR="00575446" w:rsidRPr="00575446" w:rsidRDefault="00575446" w:rsidP="00575446">
            <w:pPr>
              <w:pStyle w:val="a4"/>
            </w:pPr>
            <w:r w:rsidRPr="00575446">
              <w:t>Уз.291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920E2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ул.Матросова</w:t>
            </w:r>
            <w:proofErr w:type="spellEnd"/>
            <w:r w:rsidRPr="00575446">
              <w:t xml:space="preserve">, 22а </w:t>
            </w:r>
            <w:proofErr w:type="spellStart"/>
            <w:r w:rsidRPr="00575446">
              <w:t>ГСПК"Нефтяни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F3E3E" w14:textId="77777777" w:rsidR="00575446" w:rsidRPr="00575446" w:rsidRDefault="00575446" w:rsidP="00575446">
            <w:pPr>
              <w:pStyle w:val="a4"/>
            </w:pPr>
            <w:r w:rsidRPr="00575446">
              <w:t>2,10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39695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4A59A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1C5C2" w14:textId="77777777" w:rsidR="00575446" w:rsidRPr="00575446" w:rsidRDefault="00575446" w:rsidP="00575446">
            <w:pPr>
              <w:pStyle w:val="a4"/>
            </w:pPr>
            <w:r w:rsidRPr="00575446">
              <w:t>0,1762930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C81E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FB63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DF9CE" w14:textId="77777777" w:rsidR="00575446" w:rsidRPr="00575446" w:rsidRDefault="00575446" w:rsidP="00575446">
            <w:pPr>
              <w:pStyle w:val="a4"/>
            </w:pPr>
            <w:r w:rsidRPr="00575446">
              <w:t>0,0008608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35128E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6BB6B0A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CF6648" w14:textId="77777777" w:rsidR="00575446" w:rsidRPr="00575446" w:rsidRDefault="00575446" w:rsidP="00575446">
            <w:pPr>
              <w:pStyle w:val="a4"/>
            </w:pPr>
            <w:r w:rsidRPr="00575446">
              <w:t>Уз.190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93DE94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Потр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EA883" w14:textId="77777777" w:rsidR="00575446" w:rsidRPr="00575446" w:rsidRDefault="00575446" w:rsidP="00575446">
            <w:pPr>
              <w:pStyle w:val="a4"/>
            </w:pPr>
            <w:r w:rsidRPr="00575446">
              <w:t>8,44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236DC6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372A03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369D7" w14:textId="77777777" w:rsidR="00575446" w:rsidRPr="00575446" w:rsidRDefault="00575446" w:rsidP="00575446">
            <w:pPr>
              <w:pStyle w:val="a4"/>
            </w:pPr>
            <w:r w:rsidRPr="00575446">
              <w:t>0,2570800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0322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0BBD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3E1E2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CD5159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1C7A8AD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3D11B" w14:textId="77777777" w:rsidR="00575446" w:rsidRPr="00575446" w:rsidRDefault="00575446" w:rsidP="00575446">
            <w:pPr>
              <w:pStyle w:val="a4"/>
            </w:pPr>
            <w:r w:rsidRPr="00575446">
              <w:t>Уз.295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99DBF0" w14:textId="77777777" w:rsidR="00575446" w:rsidRPr="00575446" w:rsidRDefault="00575446" w:rsidP="00575446">
            <w:pPr>
              <w:pStyle w:val="a4"/>
            </w:pPr>
            <w:r w:rsidRPr="00575446">
              <w:t>Уз.87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76BF0" w14:textId="77777777" w:rsidR="00575446" w:rsidRPr="00575446" w:rsidRDefault="00575446" w:rsidP="00575446">
            <w:pPr>
              <w:pStyle w:val="a4"/>
            </w:pPr>
            <w:r w:rsidRPr="00575446">
              <w:t>78,00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4C9A8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88E20F" w14:textId="77777777" w:rsidR="00575446" w:rsidRPr="00575446" w:rsidRDefault="00575446" w:rsidP="00575446">
            <w:pPr>
              <w:pStyle w:val="a4"/>
            </w:pPr>
            <w:r w:rsidRPr="00575446">
              <w:t>12,68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5543DA" w14:textId="77777777" w:rsidR="00575446" w:rsidRPr="00575446" w:rsidRDefault="00575446" w:rsidP="00575446">
            <w:pPr>
              <w:pStyle w:val="a4"/>
            </w:pPr>
            <w:r w:rsidRPr="00575446">
              <w:t>0,0788950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8B2F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96DDD0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848DB" w14:textId="77777777" w:rsidR="00575446" w:rsidRPr="00575446" w:rsidRDefault="00575446" w:rsidP="00575446">
            <w:pPr>
              <w:pStyle w:val="a4"/>
            </w:pPr>
            <w:r w:rsidRPr="00575446">
              <w:t>0,0078217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FE0A8" w14:textId="77777777" w:rsidR="00575446" w:rsidRPr="00575446" w:rsidRDefault="00575446" w:rsidP="00575446">
            <w:pPr>
              <w:pStyle w:val="a4"/>
            </w:pPr>
            <w:r w:rsidRPr="00575446">
              <w:t>0,0000144</w:t>
            </w:r>
          </w:p>
        </w:tc>
      </w:tr>
      <w:tr w:rsidR="00575446" w:rsidRPr="00575446" w14:paraId="05C2A42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D0CAF" w14:textId="77777777" w:rsidR="00575446" w:rsidRPr="00575446" w:rsidRDefault="00575446" w:rsidP="00575446">
            <w:pPr>
              <w:pStyle w:val="a4"/>
            </w:pPr>
            <w:r w:rsidRPr="00575446">
              <w:t>Уз.295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C605A" w14:textId="77777777" w:rsidR="00575446" w:rsidRPr="00575446" w:rsidRDefault="00575446" w:rsidP="00575446">
            <w:pPr>
              <w:pStyle w:val="a4"/>
            </w:pPr>
            <w:r w:rsidRPr="00575446">
              <w:t>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19412C" w14:textId="77777777" w:rsidR="00575446" w:rsidRPr="00575446" w:rsidRDefault="00575446" w:rsidP="00575446">
            <w:pPr>
              <w:pStyle w:val="a4"/>
            </w:pPr>
            <w:r w:rsidRPr="00575446">
              <w:t>3,00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E62527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2C1FC8" w14:textId="77777777" w:rsidR="00575446" w:rsidRPr="00575446" w:rsidRDefault="00575446" w:rsidP="00575446">
            <w:pPr>
              <w:pStyle w:val="a4"/>
            </w:pPr>
            <w:r w:rsidRPr="00575446">
              <w:t>5,67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C3AF7" w14:textId="77777777" w:rsidR="00575446" w:rsidRPr="00575446" w:rsidRDefault="00575446" w:rsidP="00575446">
            <w:pPr>
              <w:pStyle w:val="a4"/>
            </w:pPr>
            <w:r w:rsidRPr="00575446">
              <w:t>0,1762640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FEBA3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3AE1C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4EE5C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8E915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5483BB6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20E1C9" w14:textId="77777777" w:rsidR="00575446" w:rsidRPr="00575446" w:rsidRDefault="00575446" w:rsidP="00575446">
            <w:pPr>
              <w:pStyle w:val="a4"/>
            </w:pPr>
            <w:r w:rsidRPr="00575446">
              <w:t>Уз.305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29F87" w14:textId="77777777" w:rsidR="00575446" w:rsidRPr="00575446" w:rsidRDefault="00575446" w:rsidP="00575446">
            <w:pPr>
              <w:pStyle w:val="a4"/>
            </w:pPr>
            <w:r w:rsidRPr="00575446">
              <w:t xml:space="preserve">ул. </w:t>
            </w:r>
            <w:proofErr w:type="spellStart"/>
            <w:r w:rsidRPr="00575446">
              <w:t>Строда</w:t>
            </w:r>
            <w:proofErr w:type="spellEnd"/>
            <w:r w:rsidRPr="00575446">
              <w:t>, 7 Профессиональный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EF123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57F3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D4C79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7B975A" w14:textId="77777777" w:rsidR="00575446" w:rsidRPr="00575446" w:rsidRDefault="00575446" w:rsidP="00575446">
            <w:pPr>
              <w:pStyle w:val="a4"/>
            </w:pPr>
            <w:r w:rsidRPr="00575446">
              <w:t>0,1407670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9FF8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DDCB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8B15F" w14:textId="77777777" w:rsidR="00575446" w:rsidRPr="00575446" w:rsidRDefault="00575446" w:rsidP="00575446">
            <w:pPr>
              <w:pStyle w:val="a4"/>
            </w:pPr>
            <w:r w:rsidRPr="00575446">
              <w:t>0,0431638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09440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1F229E6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A1A3D" w14:textId="77777777" w:rsidR="00575446" w:rsidRPr="00575446" w:rsidRDefault="00575446" w:rsidP="00575446">
            <w:pPr>
              <w:pStyle w:val="a4"/>
            </w:pPr>
            <w:r w:rsidRPr="00575446">
              <w:t>Уз.316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8D8799" w14:textId="77777777" w:rsidR="00575446" w:rsidRPr="00575446" w:rsidRDefault="00575446" w:rsidP="00575446">
            <w:pPr>
              <w:pStyle w:val="a4"/>
            </w:pPr>
            <w:r w:rsidRPr="00575446">
              <w:t>ул. Матросова, ГСК "Асаи"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97F8EF" w14:textId="77777777" w:rsidR="00575446" w:rsidRPr="00575446" w:rsidRDefault="00575446" w:rsidP="00575446">
            <w:pPr>
              <w:pStyle w:val="a4"/>
            </w:pPr>
            <w:r w:rsidRPr="00575446">
              <w:t>85,00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35C86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71B79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5BFEF" w14:textId="77777777" w:rsidR="00575446" w:rsidRPr="00575446" w:rsidRDefault="00575446" w:rsidP="00575446">
            <w:pPr>
              <w:pStyle w:val="a4"/>
            </w:pPr>
            <w:r w:rsidRPr="00575446">
              <w:t>0,2060900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60F88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B68E7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42430" w14:textId="77777777" w:rsidR="00575446" w:rsidRPr="00575446" w:rsidRDefault="00575446" w:rsidP="00575446">
            <w:pPr>
              <w:pStyle w:val="a4"/>
            </w:pPr>
            <w:r w:rsidRPr="00575446">
              <w:t>0,0007774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CF6BE" w14:textId="77777777" w:rsidR="00575446" w:rsidRPr="00575446" w:rsidRDefault="00575446" w:rsidP="00575446">
            <w:pPr>
              <w:pStyle w:val="a4"/>
            </w:pPr>
            <w:r w:rsidRPr="00575446">
              <w:t>0,0000060</w:t>
            </w:r>
          </w:p>
        </w:tc>
      </w:tr>
      <w:tr w:rsidR="00575446" w:rsidRPr="00575446" w14:paraId="1235414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4BFC6" w14:textId="77777777" w:rsidR="00575446" w:rsidRPr="00575446" w:rsidRDefault="00575446" w:rsidP="00575446">
            <w:pPr>
              <w:pStyle w:val="a4"/>
            </w:pPr>
            <w:r w:rsidRPr="00575446">
              <w:t>Уз.321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DD24B" w14:textId="77777777" w:rsidR="00575446" w:rsidRPr="00575446" w:rsidRDefault="00575446" w:rsidP="00575446">
            <w:pPr>
              <w:pStyle w:val="a4"/>
            </w:pPr>
            <w:r w:rsidRPr="00575446">
              <w:t>Северная улица, 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D9460A" w14:textId="77777777" w:rsidR="00575446" w:rsidRPr="00575446" w:rsidRDefault="00575446" w:rsidP="00575446">
            <w:pPr>
              <w:pStyle w:val="a4"/>
            </w:pPr>
            <w:r w:rsidRPr="00575446">
              <w:t>35,20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0A959" w14:textId="77777777" w:rsidR="00575446" w:rsidRPr="00575446" w:rsidRDefault="00575446" w:rsidP="00575446">
            <w:pPr>
              <w:pStyle w:val="a4"/>
            </w:pPr>
            <w:r w:rsidRPr="00575446">
              <w:t>0,08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DB29E" w14:textId="77777777" w:rsidR="00575446" w:rsidRPr="00575446" w:rsidRDefault="00575446" w:rsidP="00575446">
            <w:pPr>
              <w:pStyle w:val="a4"/>
            </w:pPr>
            <w:r w:rsidRPr="00575446">
              <w:t>5,66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CA4ED6" w14:textId="77777777" w:rsidR="00575446" w:rsidRPr="00575446" w:rsidRDefault="00575446" w:rsidP="00575446">
            <w:pPr>
              <w:pStyle w:val="a4"/>
            </w:pPr>
            <w:r w:rsidRPr="00575446">
              <w:t>0,1765510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F2FE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D6152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2B6DAA" w14:textId="77777777" w:rsidR="00575446" w:rsidRPr="00575446" w:rsidRDefault="00575446" w:rsidP="00575446">
            <w:pPr>
              <w:pStyle w:val="a4"/>
            </w:pPr>
            <w:r w:rsidRPr="00575446">
              <w:t>0,0032227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1AFBA8" w14:textId="77777777" w:rsidR="00575446" w:rsidRPr="00575446" w:rsidRDefault="00575446" w:rsidP="00575446">
            <w:pPr>
              <w:pStyle w:val="a4"/>
            </w:pPr>
            <w:r w:rsidRPr="00575446">
              <w:t>0,0000029</w:t>
            </w:r>
          </w:p>
        </w:tc>
      </w:tr>
      <w:tr w:rsidR="00575446" w:rsidRPr="00575446" w14:paraId="21B2CB9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56A07" w14:textId="77777777" w:rsidR="00575446" w:rsidRPr="00575446" w:rsidRDefault="00575446" w:rsidP="00575446">
            <w:pPr>
              <w:pStyle w:val="a4"/>
            </w:pPr>
            <w:r w:rsidRPr="00575446">
              <w:t>Уз.321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15B58" w14:textId="77777777" w:rsidR="00575446" w:rsidRPr="00575446" w:rsidRDefault="00575446" w:rsidP="00575446">
            <w:pPr>
              <w:pStyle w:val="a4"/>
            </w:pPr>
            <w:r w:rsidRPr="00575446">
              <w:t>ул. Северная, 50 Гаражи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6A1FC7" w14:textId="77777777" w:rsidR="00575446" w:rsidRPr="00575446" w:rsidRDefault="00575446" w:rsidP="00575446">
            <w:pPr>
              <w:pStyle w:val="a4"/>
            </w:pPr>
            <w:r w:rsidRPr="00575446">
              <w:t>3,45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1E2D7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78523D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F7927F" w14:textId="77777777" w:rsidR="00575446" w:rsidRPr="00575446" w:rsidRDefault="00575446" w:rsidP="00575446">
            <w:pPr>
              <w:pStyle w:val="a4"/>
            </w:pPr>
            <w:r w:rsidRPr="00575446">
              <w:t>0,2747550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C160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53EF0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C72E6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0C92F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6DD7B0A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385C0F" w14:textId="77777777" w:rsidR="00575446" w:rsidRPr="00575446" w:rsidRDefault="00575446" w:rsidP="00575446">
            <w:pPr>
              <w:pStyle w:val="a4"/>
            </w:pPr>
            <w:r w:rsidRPr="00575446">
              <w:t>Уз.322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3088E4" w14:textId="77777777" w:rsidR="00575446" w:rsidRPr="00575446" w:rsidRDefault="00575446" w:rsidP="00575446">
            <w:pPr>
              <w:pStyle w:val="a4"/>
            </w:pPr>
            <w:r w:rsidRPr="00575446">
              <w:t>Уз.127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03359" w14:textId="77777777" w:rsidR="00575446" w:rsidRPr="00575446" w:rsidRDefault="00575446" w:rsidP="00575446">
            <w:pPr>
              <w:pStyle w:val="a4"/>
            </w:pPr>
            <w:r w:rsidRPr="00575446">
              <w:t>38,50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BEB0BB" w14:textId="77777777" w:rsidR="00575446" w:rsidRPr="00575446" w:rsidRDefault="00575446" w:rsidP="00575446">
            <w:pPr>
              <w:pStyle w:val="a4"/>
            </w:pPr>
            <w:r w:rsidRPr="00575446">
              <w:t>0,38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8EAFC7" w14:textId="77777777" w:rsidR="00575446" w:rsidRPr="00575446" w:rsidRDefault="00575446" w:rsidP="00575446">
            <w:pPr>
              <w:pStyle w:val="a4"/>
            </w:pPr>
            <w:r w:rsidRPr="00575446">
              <w:t>20,92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A47D4" w14:textId="77777777" w:rsidR="00575446" w:rsidRPr="00575446" w:rsidRDefault="00575446" w:rsidP="00575446">
            <w:pPr>
              <w:pStyle w:val="a4"/>
            </w:pPr>
            <w:r w:rsidRPr="00575446">
              <w:t>0,0477940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A23E0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233E3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D5EC9" w14:textId="77777777" w:rsidR="00575446" w:rsidRPr="00575446" w:rsidRDefault="00575446" w:rsidP="00575446">
            <w:pPr>
              <w:pStyle w:val="a4"/>
            </w:pPr>
            <w:r w:rsidRPr="00575446">
              <w:t>0,1701866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A1E42" w14:textId="77777777" w:rsidR="00575446" w:rsidRPr="00575446" w:rsidRDefault="00575446" w:rsidP="00575446">
            <w:pPr>
              <w:pStyle w:val="a4"/>
            </w:pPr>
            <w:r w:rsidRPr="00575446">
              <w:t>0,0000117</w:t>
            </w:r>
          </w:p>
        </w:tc>
      </w:tr>
      <w:tr w:rsidR="00575446" w:rsidRPr="00575446" w14:paraId="20E5B96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FE47D" w14:textId="77777777" w:rsidR="00575446" w:rsidRPr="00575446" w:rsidRDefault="00575446" w:rsidP="00575446">
            <w:pPr>
              <w:pStyle w:val="a4"/>
            </w:pPr>
            <w:r w:rsidRPr="00575446">
              <w:t>Уз.126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D345A" w14:textId="77777777" w:rsidR="00575446" w:rsidRPr="00575446" w:rsidRDefault="00575446" w:rsidP="00575446">
            <w:pPr>
              <w:pStyle w:val="a4"/>
            </w:pPr>
            <w:r w:rsidRPr="00575446">
              <w:t>ул. Северная, 50 Гаражи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E2939" w14:textId="77777777" w:rsidR="00575446" w:rsidRPr="00575446" w:rsidRDefault="00575446" w:rsidP="00575446">
            <w:pPr>
              <w:pStyle w:val="a4"/>
            </w:pPr>
            <w:r w:rsidRPr="00575446">
              <w:t>10,64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A06950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51AC6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10E950" w14:textId="77777777" w:rsidR="00575446" w:rsidRPr="00575446" w:rsidRDefault="00575446" w:rsidP="00575446">
            <w:pPr>
              <w:pStyle w:val="a4"/>
            </w:pPr>
            <w:r w:rsidRPr="00575446">
              <w:t>0,2221240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34B3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8B2A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A90F4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C7A3DA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13DA3D8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6DB78" w14:textId="77777777" w:rsidR="00575446" w:rsidRPr="00575446" w:rsidRDefault="00575446" w:rsidP="00575446">
            <w:pPr>
              <w:pStyle w:val="a4"/>
            </w:pPr>
            <w:r w:rsidRPr="00575446">
              <w:t>Уз.325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E5AC5" w14:textId="77777777" w:rsidR="00575446" w:rsidRPr="00575446" w:rsidRDefault="00575446" w:rsidP="00575446">
            <w:pPr>
              <w:pStyle w:val="a4"/>
            </w:pPr>
            <w:r w:rsidRPr="00575446">
              <w:t>ул. Комсомольская улица, 16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8CF8AD" w14:textId="77777777" w:rsidR="00575446" w:rsidRPr="00575446" w:rsidRDefault="00575446" w:rsidP="00575446">
            <w:pPr>
              <w:pStyle w:val="a4"/>
            </w:pPr>
            <w:r w:rsidRPr="00575446">
              <w:t>8,73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2CFF21" w14:textId="77777777" w:rsidR="00575446" w:rsidRPr="00575446" w:rsidRDefault="00575446" w:rsidP="00575446">
            <w:pPr>
              <w:pStyle w:val="a4"/>
            </w:pPr>
            <w:r w:rsidRPr="00575446">
              <w:t>0,02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447F9D" w14:textId="77777777" w:rsidR="00575446" w:rsidRPr="00575446" w:rsidRDefault="00575446" w:rsidP="00575446">
            <w:pPr>
              <w:pStyle w:val="a4"/>
            </w:pPr>
            <w:r w:rsidRPr="00575446">
              <w:t>3,31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E06FB9" w14:textId="77777777" w:rsidR="00575446" w:rsidRPr="00575446" w:rsidRDefault="00575446" w:rsidP="00575446">
            <w:pPr>
              <w:pStyle w:val="a4"/>
            </w:pPr>
            <w:r w:rsidRPr="00575446">
              <w:t>0,3025110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ABCD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B332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6886E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CCA51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733D5D4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7FF93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Уз.325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46A78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16 баня (Ка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53CAF" w14:textId="77777777" w:rsidR="00575446" w:rsidRPr="00575446" w:rsidRDefault="00575446" w:rsidP="00575446">
            <w:pPr>
              <w:pStyle w:val="a4"/>
            </w:pPr>
            <w:r w:rsidRPr="00575446">
              <w:t>16,00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5DD2A" w14:textId="77777777" w:rsidR="00575446" w:rsidRPr="00575446" w:rsidRDefault="00575446" w:rsidP="00575446">
            <w:pPr>
              <w:pStyle w:val="a4"/>
            </w:pPr>
            <w:r w:rsidRPr="00575446">
              <w:t>0,02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F27B0F" w14:textId="77777777" w:rsidR="00575446" w:rsidRPr="00575446" w:rsidRDefault="00575446" w:rsidP="00575446">
            <w:pPr>
              <w:pStyle w:val="a4"/>
            </w:pPr>
            <w:r w:rsidRPr="00575446">
              <w:t>3,31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7D061" w14:textId="77777777" w:rsidR="00575446" w:rsidRPr="00575446" w:rsidRDefault="00575446" w:rsidP="00575446">
            <w:pPr>
              <w:pStyle w:val="a4"/>
            </w:pPr>
            <w:r w:rsidRPr="00575446">
              <w:t>0,3025110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B2029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A1D2B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DCB0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254D6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0614345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31185C" w14:textId="77777777" w:rsidR="00575446" w:rsidRPr="00575446" w:rsidRDefault="00575446" w:rsidP="00575446">
            <w:pPr>
              <w:pStyle w:val="a4"/>
            </w:pPr>
            <w:r w:rsidRPr="00575446">
              <w:t>Уз.326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03CB1" w14:textId="77777777" w:rsidR="00575446" w:rsidRPr="00575446" w:rsidRDefault="00575446" w:rsidP="00575446">
            <w:pPr>
              <w:pStyle w:val="a4"/>
            </w:pPr>
            <w:r w:rsidRPr="00575446">
              <w:t>Уз.133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A51FC6" w14:textId="77777777" w:rsidR="00575446" w:rsidRPr="00575446" w:rsidRDefault="00575446" w:rsidP="00575446">
            <w:pPr>
              <w:pStyle w:val="a4"/>
            </w:pPr>
            <w:r w:rsidRPr="00575446">
              <w:t>29,00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0E817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94892E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F86D9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5043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F22C5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25BE59" w14:textId="77777777" w:rsidR="00575446" w:rsidRPr="00575446" w:rsidRDefault="00575446" w:rsidP="00575446">
            <w:pPr>
              <w:pStyle w:val="a4"/>
            </w:pPr>
            <w:r w:rsidRPr="00575446">
              <w:t>0,0076577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0453EC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57FB211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7C803" w14:textId="77777777" w:rsidR="00575446" w:rsidRPr="00575446" w:rsidRDefault="00575446" w:rsidP="00575446">
            <w:pPr>
              <w:pStyle w:val="a4"/>
            </w:pPr>
            <w:r w:rsidRPr="00575446">
              <w:t>Уз.326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310AF6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Комсомольская. 18 Гараж </w:t>
            </w:r>
            <w:proofErr w:type="spellStart"/>
            <w:r w:rsidRPr="00575446">
              <w:t>Лы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E3A1C" w14:textId="77777777" w:rsidR="00575446" w:rsidRPr="00575446" w:rsidRDefault="00575446" w:rsidP="00575446">
            <w:pPr>
              <w:pStyle w:val="a4"/>
            </w:pPr>
            <w:r w:rsidRPr="00575446">
              <w:t>0,66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82D99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4A0FF1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23D5B" w14:textId="77777777" w:rsidR="00575446" w:rsidRPr="00575446" w:rsidRDefault="00575446" w:rsidP="00575446">
            <w:pPr>
              <w:pStyle w:val="a4"/>
            </w:pPr>
            <w:r w:rsidRPr="00575446">
              <w:t>0,2386180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8BDB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3512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2E058F" w14:textId="77777777" w:rsidR="00575446" w:rsidRPr="00575446" w:rsidRDefault="00575446" w:rsidP="00575446">
            <w:pPr>
              <w:pStyle w:val="a4"/>
            </w:pPr>
            <w:r w:rsidRPr="00575446">
              <w:t>0,0003242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983376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</w:tr>
      <w:tr w:rsidR="00575446" w:rsidRPr="00575446" w14:paraId="6139C07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1466C" w14:textId="77777777" w:rsidR="00575446" w:rsidRPr="00575446" w:rsidRDefault="00575446" w:rsidP="00575446">
            <w:pPr>
              <w:pStyle w:val="a4"/>
            </w:pPr>
            <w:r w:rsidRPr="00575446">
              <w:t>Уз.327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7799E" w14:textId="77777777" w:rsidR="00575446" w:rsidRPr="00575446" w:rsidRDefault="00575446" w:rsidP="00575446">
            <w:pPr>
              <w:pStyle w:val="a4"/>
            </w:pPr>
            <w:r w:rsidRPr="00575446">
              <w:t>Уз.328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1A12E" w14:textId="77777777" w:rsidR="00575446" w:rsidRPr="00575446" w:rsidRDefault="00575446" w:rsidP="00575446">
            <w:pPr>
              <w:pStyle w:val="a4"/>
            </w:pPr>
            <w:r w:rsidRPr="00575446">
              <w:t>50,20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812213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050DDD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F1C4C2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6087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507E3A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07303D" w14:textId="77777777" w:rsidR="00575446" w:rsidRPr="00575446" w:rsidRDefault="00575446" w:rsidP="00575446">
            <w:pPr>
              <w:pStyle w:val="a4"/>
            </w:pPr>
            <w:r w:rsidRPr="00575446">
              <w:t>0,0053232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D284B5" w14:textId="77777777" w:rsidR="00575446" w:rsidRPr="00575446" w:rsidRDefault="00575446" w:rsidP="00575446">
            <w:pPr>
              <w:pStyle w:val="a4"/>
            </w:pPr>
            <w:r w:rsidRPr="00575446">
              <w:t>0,0000051</w:t>
            </w:r>
          </w:p>
        </w:tc>
      </w:tr>
      <w:tr w:rsidR="00575446" w:rsidRPr="00575446" w14:paraId="4E9B3AD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9A3FBE" w14:textId="77777777" w:rsidR="00575446" w:rsidRPr="00575446" w:rsidRDefault="00575446" w:rsidP="00575446">
            <w:pPr>
              <w:pStyle w:val="a4"/>
            </w:pPr>
            <w:r w:rsidRPr="00575446">
              <w:t>Уз.327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C660A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22а 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337DF4" w14:textId="77777777" w:rsidR="00575446" w:rsidRPr="00575446" w:rsidRDefault="00575446" w:rsidP="00575446">
            <w:pPr>
              <w:pStyle w:val="a4"/>
            </w:pPr>
            <w:r w:rsidRPr="00575446">
              <w:t>0,30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3B7D5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603714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2DC5CB" w14:textId="77777777" w:rsidR="00575446" w:rsidRPr="00575446" w:rsidRDefault="00575446" w:rsidP="00575446">
            <w:pPr>
              <w:pStyle w:val="a4"/>
            </w:pPr>
            <w:r w:rsidRPr="00575446">
              <w:t>0,2570330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09DA2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403F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8A165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4A644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</w:tr>
      <w:tr w:rsidR="00575446" w:rsidRPr="00575446" w14:paraId="11469D0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E5162" w14:textId="77777777" w:rsidR="00575446" w:rsidRPr="00575446" w:rsidRDefault="00575446" w:rsidP="00575446">
            <w:pPr>
              <w:pStyle w:val="a4"/>
            </w:pPr>
            <w:r w:rsidRPr="00575446">
              <w:t>Уз.328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4E44E" w14:textId="77777777" w:rsidR="00575446" w:rsidRPr="00575446" w:rsidRDefault="00575446" w:rsidP="00575446">
            <w:pPr>
              <w:pStyle w:val="a4"/>
            </w:pPr>
            <w:r w:rsidRPr="00575446">
              <w:t>Уз.134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77E06" w14:textId="77777777" w:rsidR="00575446" w:rsidRPr="00575446" w:rsidRDefault="00575446" w:rsidP="00575446">
            <w:pPr>
              <w:pStyle w:val="a4"/>
            </w:pPr>
            <w:r w:rsidRPr="00575446">
              <w:t>30,00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A5F0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7D82BD" w14:textId="77777777" w:rsidR="00575446" w:rsidRPr="00575446" w:rsidRDefault="00575446" w:rsidP="00575446">
            <w:pPr>
              <w:pStyle w:val="a4"/>
            </w:pPr>
            <w:r w:rsidRPr="00575446">
              <w:t>7,03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D60CD" w14:textId="77777777" w:rsidR="00575446" w:rsidRPr="00575446" w:rsidRDefault="00575446" w:rsidP="00575446">
            <w:pPr>
              <w:pStyle w:val="a4"/>
            </w:pPr>
            <w:r w:rsidRPr="00575446">
              <w:t>0,1421560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7980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F17D5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22C6F" w14:textId="77777777" w:rsidR="00575446" w:rsidRPr="00575446" w:rsidRDefault="00575446" w:rsidP="00575446">
            <w:pPr>
              <w:pStyle w:val="a4"/>
            </w:pPr>
            <w:r w:rsidRPr="00575446">
              <w:t>0,0034049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4F60EF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4A22889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2ADBE" w14:textId="77777777" w:rsidR="00575446" w:rsidRPr="00575446" w:rsidRDefault="00575446" w:rsidP="00575446">
            <w:pPr>
              <w:pStyle w:val="a4"/>
            </w:pPr>
            <w:r w:rsidRPr="00575446">
              <w:t>Уз.328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04590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22а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98299" w14:textId="77777777" w:rsidR="00575446" w:rsidRPr="00575446" w:rsidRDefault="00575446" w:rsidP="00575446">
            <w:pPr>
              <w:pStyle w:val="a4"/>
            </w:pPr>
            <w:r w:rsidRPr="00575446">
              <w:t>0,80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406E5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E93477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E98B0" w14:textId="77777777" w:rsidR="00575446" w:rsidRPr="00575446" w:rsidRDefault="00575446" w:rsidP="00575446">
            <w:pPr>
              <w:pStyle w:val="a4"/>
            </w:pPr>
            <w:r w:rsidRPr="00575446">
              <w:t>0,2220550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4818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955E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08A1B" w14:textId="77777777" w:rsidR="00575446" w:rsidRPr="00575446" w:rsidRDefault="00575446" w:rsidP="00575446">
            <w:pPr>
              <w:pStyle w:val="a4"/>
            </w:pPr>
            <w:r w:rsidRPr="00575446">
              <w:t>0,0019183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F00E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4D7E20C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FE20D" w14:textId="77777777" w:rsidR="00575446" w:rsidRPr="00575446" w:rsidRDefault="00575446" w:rsidP="00575446">
            <w:pPr>
              <w:pStyle w:val="a4"/>
            </w:pPr>
            <w:r w:rsidRPr="00575446">
              <w:t>Уз.332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FDF99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61A002" w14:textId="77777777" w:rsidR="00575446" w:rsidRPr="00575446" w:rsidRDefault="00575446" w:rsidP="00575446">
            <w:pPr>
              <w:pStyle w:val="a4"/>
            </w:pPr>
            <w:r w:rsidRPr="00575446">
              <w:t>7,80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46C1A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F4198F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53CF1" w14:textId="77777777" w:rsidR="00575446" w:rsidRPr="00575446" w:rsidRDefault="00575446" w:rsidP="00575446">
            <w:pPr>
              <w:pStyle w:val="a4"/>
            </w:pPr>
            <w:r w:rsidRPr="00575446">
              <w:t>0,2388720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FDA0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BBDF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2B560" w14:textId="77777777" w:rsidR="00575446" w:rsidRPr="00575446" w:rsidRDefault="00575446" w:rsidP="00575446">
            <w:pPr>
              <w:pStyle w:val="a4"/>
            </w:pPr>
            <w:r w:rsidRPr="00575446">
              <w:t>0,0008536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4C9CA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43BD867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C3653" w14:textId="77777777" w:rsidR="00575446" w:rsidRPr="00575446" w:rsidRDefault="00575446" w:rsidP="00575446">
            <w:pPr>
              <w:pStyle w:val="a4"/>
            </w:pPr>
            <w:r w:rsidRPr="00575446">
              <w:t>Уз.332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D0BA9" w14:textId="77777777" w:rsidR="00575446" w:rsidRPr="00575446" w:rsidRDefault="00575446" w:rsidP="00575446">
            <w:pPr>
              <w:pStyle w:val="a4"/>
            </w:pPr>
            <w:r w:rsidRPr="00575446">
              <w:t>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350F76" w14:textId="77777777" w:rsidR="00575446" w:rsidRPr="00575446" w:rsidRDefault="00575446" w:rsidP="00575446">
            <w:pPr>
              <w:pStyle w:val="a4"/>
            </w:pPr>
            <w:r w:rsidRPr="00575446">
              <w:t>7,20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9EFD21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61BDF8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1AAFC" w14:textId="77777777" w:rsidR="00575446" w:rsidRPr="00575446" w:rsidRDefault="00575446" w:rsidP="00575446">
            <w:pPr>
              <w:pStyle w:val="a4"/>
            </w:pPr>
            <w:r w:rsidRPr="00575446">
              <w:t>0,2388720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C961D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BC065E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D2EFF" w14:textId="77777777" w:rsidR="00575446" w:rsidRPr="00575446" w:rsidRDefault="00575446" w:rsidP="00575446">
            <w:pPr>
              <w:pStyle w:val="a4"/>
            </w:pPr>
            <w:r w:rsidRPr="00575446">
              <w:t>0,0001343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0C75F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65225C7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B6B5A" w14:textId="77777777" w:rsidR="00575446" w:rsidRPr="00575446" w:rsidRDefault="00575446" w:rsidP="00575446">
            <w:pPr>
              <w:pStyle w:val="a4"/>
            </w:pPr>
            <w:r w:rsidRPr="00575446">
              <w:t>Уз.335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B22E6A" w14:textId="77777777" w:rsidR="00575446" w:rsidRPr="00575446" w:rsidRDefault="00575446" w:rsidP="00575446">
            <w:pPr>
              <w:pStyle w:val="a4"/>
            </w:pPr>
            <w:r w:rsidRPr="00575446">
              <w:t>Уз.143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AB86B9" w14:textId="77777777" w:rsidR="00575446" w:rsidRPr="00575446" w:rsidRDefault="00575446" w:rsidP="00575446">
            <w:pPr>
              <w:pStyle w:val="a4"/>
            </w:pPr>
            <w:r w:rsidRPr="00575446">
              <w:t>83,50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5C6EE7" w14:textId="77777777" w:rsidR="00575446" w:rsidRPr="00575446" w:rsidRDefault="00575446" w:rsidP="00575446">
            <w:pPr>
              <w:pStyle w:val="a4"/>
            </w:pPr>
            <w:r w:rsidRPr="00575446">
              <w:t>0,27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76BF6" w14:textId="77777777" w:rsidR="00575446" w:rsidRPr="00575446" w:rsidRDefault="00575446" w:rsidP="00575446">
            <w:pPr>
              <w:pStyle w:val="a4"/>
            </w:pPr>
            <w:r w:rsidRPr="00575446">
              <w:t>15,54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58040" w14:textId="77777777" w:rsidR="00575446" w:rsidRPr="00575446" w:rsidRDefault="00575446" w:rsidP="00575446">
            <w:pPr>
              <w:pStyle w:val="a4"/>
            </w:pPr>
            <w:r w:rsidRPr="00575446">
              <w:t>0,0643380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606D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06B86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C9C73A" w14:textId="77777777" w:rsidR="00575446" w:rsidRPr="00575446" w:rsidRDefault="00575446" w:rsidP="00575446">
            <w:pPr>
              <w:pStyle w:val="a4"/>
            </w:pPr>
            <w:r w:rsidRPr="00575446">
              <w:t>0,1166477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CC3DB" w14:textId="77777777" w:rsidR="00575446" w:rsidRPr="00575446" w:rsidRDefault="00575446" w:rsidP="00575446">
            <w:pPr>
              <w:pStyle w:val="a4"/>
            </w:pPr>
            <w:r w:rsidRPr="00575446">
              <w:t>0,0000189</w:t>
            </w:r>
          </w:p>
        </w:tc>
      </w:tr>
      <w:tr w:rsidR="00575446" w:rsidRPr="00575446" w14:paraId="2DD8B8A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42D62A" w14:textId="77777777" w:rsidR="00575446" w:rsidRPr="00575446" w:rsidRDefault="00575446" w:rsidP="00575446">
            <w:pPr>
              <w:pStyle w:val="a4"/>
            </w:pPr>
            <w:r w:rsidRPr="00575446">
              <w:t>Уз.339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EF04A" w14:textId="77777777" w:rsidR="00575446" w:rsidRPr="00575446" w:rsidRDefault="00575446" w:rsidP="00575446">
            <w:pPr>
              <w:pStyle w:val="a4"/>
            </w:pPr>
            <w:r w:rsidRPr="00575446">
              <w:t>Уз.340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4F112" w14:textId="77777777" w:rsidR="00575446" w:rsidRPr="00575446" w:rsidRDefault="00575446" w:rsidP="00575446">
            <w:pPr>
              <w:pStyle w:val="a4"/>
            </w:pPr>
            <w:r w:rsidRPr="00575446">
              <w:t>22,58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D0FD2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8BC0AB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B3D3F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9826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AB6F00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E0979" w14:textId="77777777" w:rsidR="00575446" w:rsidRPr="00575446" w:rsidRDefault="00575446" w:rsidP="00575446">
            <w:pPr>
              <w:pStyle w:val="a4"/>
            </w:pPr>
            <w:r w:rsidRPr="00575446">
              <w:t>0,0166835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4E59D2" w14:textId="77777777" w:rsidR="00575446" w:rsidRPr="00575446" w:rsidRDefault="00575446" w:rsidP="00575446">
            <w:pPr>
              <w:pStyle w:val="a4"/>
            </w:pPr>
            <w:r w:rsidRPr="00575446">
              <w:t>0,0000031</w:t>
            </w:r>
          </w:p>
        </w:tc>
      </w:tr>
      <w:tr w:rsidR="00575446" w:rsidRPr="00575446" w14:paraId="51469C73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11065" w14:textId="77777777" w:rsidR="00575446" w:rsidRPr="00575446" w:rsidRDefault="00575446" w:rsidP="00575446">
            <w:pPr>
              <w:pStyle w:val="a4"/>
            </w:pPr>
            <w:r w:rsidRPr="00575446">
              <w:t>Уз.339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EED32" w14:textId="77777777" w:rsidR="00575446" w:rsidRPr="00575446" w:rsidRDefault="00575446" w:rsidP="00575446">
            <w:pPr>
              <w:pStyle w:val="a4"/>
            </w:pPr>
            <w:r w:rsidRPr="00575446">
              <w:t>Склад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EE96C4" w14:textId="77777777" w:rsidR="00575446" w:rsidRPr="00575446" w:rsidRDefault="00575446" w:rsidP="00575446">
            <w:pPr>
              <w:pStyle w:val="a4"/>
            </w:pPr>
            <w:r w:rsidRPr="00575446">
              <w:t>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AC3EE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B5C6C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588B4" w14:textId="77777777" w:rsidR="00575446" w:rsidRPr="00575446" w:rsidRDefault="00575446" w:rsidP="00575446">
            <w:pPr>
              <w:pStyle w:val="a4"/>
            </w:pPr>
            <w:r w:rsidRPr="00575446">
              <w:t>0,2054660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0A49C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BCBF04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F8DBFD" w14:textId="77777777" w:rsidR="00575446" w:rsidRPr="00575446" w:rsidRDefault="00575446" w:rsidP="00575446">
            <w:pPr>
              <w:pStyle w:val="a4"/>
            </w:pPr>
            <w:r w:rsidRPr="00575446">
              <w:t>0,0006810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C431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5178E90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CD27A" w14:textId="77777777" w:rsidR="00575446" w:rsidRPr="00575446" w:rsidRDefault="00575446" w:rsidP="00575446">
            <w:pPr>
              <w:pStyle w:val="a4"/>
            </w:pPr>
            <w:r w:rsidRPr="00575446">
              <w:t>Уз.340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535EF9" w14:textId="77777777" w:rsidR="00575446" w:rsidRPr="00575446" w:rsidRDefault="00575446" w:rsidP="00575446">
            <w:pPr>
              <w:pStyle w:val="a4"/>
            </w:pPr>
            <w:r w:rsidRPr="00575446">
              <w:t>Уз.147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F4954" w14:textId="77777777" w:rsidR="00575446" w:rsidRPr="00575446" w:rsidRDefault="00575446" w:rsidP="00575446">
            <w:pPr>
              <w:pStyle w:val="a4"/>
            </w:pPr>
            <w:r w:rsidRPr="00575446">
              <w:t>73,70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5CF14F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A23CB7" w14:textId="77777777" w:rsidR="00575446" w:rsidRPr="00575446" w:rsidRDefault="00575446" w:rsidP="00575446">
            <w:pPr>
              <w:pStyle w:val="a4"/>
            </w:pPr>
            <w:r w:rsidRPr="00575446">
              <w:t>9,43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000A3A" w14:textId="77777777" w:rsidR="00575446" w:rsidRPr="00575446" w:rsidRDefault="00575446" w:rsidP="00575446">
            <w:pPr>
              <w:pStyle w:val="a4"/>
            </w:pPr>
            <w:r w:rsidRPr="00575446">
              <w:t>0,1060270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95336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E2CD10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1D14E" w14:textId="77777777" w:rsidR="00575446" w:rsidRPr="00575446" w:rsidRDefault="00575446" w:rsidP="00575446">
            <w:pPr>
              <w:pStyle w:val="a4"/>
            </w:pPr>
            <w:r w:rsidRPr="00575446">
              <w:t>0,0160121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765CB" w14:textId="77777777" w:rsidR="00575446" w:rsidRPr="00575446" w:rsidRDefault="00575446" w:rsidP="00575446">
            <w:pPr>
              <w:pStyle w:val="a4"/>
            </w:pPr>
            <w:r w:rsidRPr="00575446">
              <w:t>0,0000101</w:t>
            </w:r>
          </w:p>
        </w:tc>
      </w:tr>
      <w:tr w:rsidR="00575446" w:rsidRPr="00575446" w14:paraId="407E7A9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06193" w14:textId="77777777" w:rsidR="00575446" w:rsidRPr="00575446" w:rsidRDefault="00575446" w:rsidP="00575446">
            <w:pPr>
              <w:pStyle w:val="a4"/>
            </w:pPr>
            <w:r w:rsidRPr="00575446">
              <w:t>Уз.340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FC0871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C87D4" w14:textId="77777777" w:rsidR="00575446" w:rsidRPr="00575446" w:rsidRDefault="00575446" w:rsidP="00575446">
            <w:pPr>
              <w:pStyle w:val="a4"/>
            </w:pPr>
            <w:r w:rsidRPr="00575446">
              <w:t>5,72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3B35F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517CF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F20F1" w14:textId="77777777" w:rsidR="00575446" w:rsidRPr="00575446" w:rsidRDefault="00575446" w:rsidP="00575446">
            <w:pPr>
              <w:pStyle w:val="a4"/>
            </w:pPr>
            <w:r w:rsidRPr="00575446">
              <w:t>0,2054710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F6EA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3EF5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239DE" w14:textId="77777777" w:rsidR="00575446" w:rsidRPr="00575446" w:rsidRDefault="00575446" w:rsidP="00575446">
            <w:pPr>
              <w:pStyle w:val="a4"/>
            </w:pPr>
            <w:r w:rsidRPr="00575446">
              <w:t>0,0006714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2E241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5F01109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25F7A" w14:textId="77777777" w:rsidR="00575446" w:rsidRPr="00575446" w:rsidRDefault="00575446" w:rsidP="00575446">
            <w:pPr>
              <w:pStyle w:val="a4"/>
            </w:pPr>
            <w:r w:rsidRPr="00575446">
              <w:t>Уз.344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5BCFC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32/1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AFFE71" w14:textId="77777777" w:rsidR="00575446" w:rsidRPr="00575446" w:rsidRDefault="00575446" w:rsidP="00575446">
            <w:pPr>
              <w:pStyle w:val="a4"/>
            </w:pPr>
            <w:r w:rsidRPr="00575446">
              <w:t>8,90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C1084D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81DE2" w14:textId="77777777" w:rsidR="00575446" w:rsidRPr="00575446" w:rsidRDefault="00575446" w:rsidP="00575446">
            <w:pPr>
              <w:pStyle w:val="a4"/>
            </w:pPr>
            <w:r w:rsidRPr="00575446">
              <w:t>3,89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4F2B84" w14:textId="77777777" w:rsidR="00575446" w:rsidRPr="00575446" w:rsidRDefault="00575446" w:rsidP="00575446">
            <w:pPr>
              <w:pStyle w:val="a4"/>
            </w:pPr>
            <w:r w:rsidRPr="00575446">
              <w:t>0,2571820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45143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52A5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72E50" w14:textId="77777777" w:rsidR="00575446" w:rsidRPr="00575446" w:rsidRDefault="00575446" w:rsidP="00575446">
            <w:pPr>
              <w:pStyle w:val="a4"/>
            </w:pPr>
            <w:r w:rsidRPr="00575446">
              <w:t>0,0012948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8AF12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351D2C2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75763" w14:textId="77777777" w:rsidR="00575446" w:rsidRPr="00575446" w:rsidRDefault="00575446" w:rsidP="00575446">
            <w:pPr>
              <w:pStyle w:val="a4"/>
            </w:pPr>
            <w:r w:rsidRPr="00575446">
              <w:t>Уз.352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05093" w14:textId="77777777" w:rsidR="00575446" w:rsidRPr="00575446" w:rsidRDefault="00575446" w:rsidP="00575446">
            <w:pPr>
              <w:pStyle w:val="a4"/>
            </w:pPr>
            <w:r w:rsidRPr="00575446">
              <w:t>Уз.159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EFE88C" w14:textId="77777777" w:rsidR="00575446" w:rsidRPr="00575446" w:rsidRDefault="00575446" w:rsidP="00575446">
            <w:pPr>
              <w:pStyle w:val="a4"/>
            </w:pPr>
            <w:r w:rsidRPr="00575446">
              <w:t>4,28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B93833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ADC162" w14:textId="77777777" w:rsidR="00575446" w:rsidRPr="00575446" w:rsidRDefault="00575446" w:rsidP="00575446">
            <w:pPr>
              <w:pStyle w:val="a4"/>
            </w:pPr>
            <w:r w:rsidRPr="00575446">
              <w:t>18,64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E0CA08" w14:textId="77777777" w:rsidR="00575446" w:rsidRPr="00575446" w:rsidRDefault="00575446" w:rsidP="00575446">
            <w:pPr>
              <w:pStyle w:val="a4"/>
            </w:pPr>
            <w:r w:rsidRPr="00575446">
              <w:t>0,0536360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3714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E22A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54941F" w14:textId="77777777" w:rsidR="00575446" w:rsidRPr="00575446" w:rsidRDefault="00575446" w:rsidP="00575446">
            <w:pPr>
              <w:pStyle w:val="a4"/>
            </w:pPr>
            <w:r w:rsidRPr="00575446">
              <w:t>0,0499823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C3443A" w14:textId="77777777" w:rsidR="00575446" w:rsidRPr="00575446" w:rsidRDefault="00575446" w:rsidP="00575446">
            <w:pPr>
              <w:pStyle w:val="a4"/>
            </w:pPr>
            <w:r w:rsidRPr="00575446">
              <w:t>0,0000012</w:t>
            </w:r>
          </w:p>
        </w:tc>
      </w:tr>
      <w:tr w:rsidR="00575446" w:rsidRPr="00575446" w14:paraId="0EFF9C5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4A2A6" w14:textId="77777777" w:rsidR="00575446" w:rsidRPr="00575446" w:rsidRDefault="00575446" w:rsidP="00575446">
            <w:pPr>
              <w:pStyle w:val="a4"/>
            </w:pPr>
            <w:r w:rsidRPr="00575446">
              <w:t>Уз.359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08E26" w14:textId="77777777" w:rsidR="00575446" w:rsidRPr="00575446" w:rsidRDefault="00575446" w:rsidP="00575446">
            <w:pPr>
              <w:pStyle w:val="a4"/>
            </w:pPr>
            <w:r w:rsidRPr="00575446">
              <w:t>Уз.178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A2B76" w14:textId="77777777" w:rsidR="00575446" w:rsidRPr="00575446" w:rsidRDefault="00575446" w:rsidP="00575446">
            <w:pPr>
              <w:pStyle w:val="a4"/>
            </w:pPr>
            <w:r w:rsidRPr="00575446">
              <w:t>72,83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1217D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8B7D8" w14:textId="77777777" w:rsidR="00575446" w:rsidRPr="00575446" w:rsidRDefault="00575446" w:rsidP="00575446">
            <w:pPr>
              <w:pStyle w:val="a4"/>
            </w:pPr>
            <w:r w:rsidRPr="00575446">
              <w:t>7,06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1AA52" w14:textId="77777777" w:rsidR="00575446" w:rsidRPr="00575446" w:rsidRDefault="00575446" w:rsidP="00575446">
            <w:pPr>
              <w:pStyle w:val="a4"/>
            </w:pPr>
            <w:r w:rsidRPr="00575446">
              <w:t>0,1416690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FBEE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B0606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42DBCF" w14:textId="77777777" w:rsidR="00575446" w:rsidRPr="00575446" w:rsidRDefault="00575446" w:rsidP="00575446">
            <w:pPr>
              <w:pStyle w:val="a4"/>
            </w:pPr>
            <w:r w:rsidRPr="00575446">
              <w:t>0,0035081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F786EB" w14:textId="77777777" w:rsidR="00575446" w:rsidRPr="00575446" w:rsidRDefault="00575446" w:rsidP="00575446">
            <w:pPr>
              <w:pStyle w:val="a4"/>
            </w:pPr>
            <w:r w:rsidRPr="00575446">
              <w:t>0,0000075</w:t>
            </w:r>
          </w:p>
        </w:tc>
      </w:tr>
      <w:tr w:rsidR="00575446" w:rsidRPr="00575446" w14:paraId="72C6239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EA86C" w14:textId="77777777" w:rsidR="00575446" w:rsidRPr="00575446" w:rsidRDefault="00575446" w:rsidP="00575446">
            <w:pPr>
              <w:pStyle w:val="a4"/>
            </w:pPr>
            <w:r w:rsidRPr="00575446">
              <w:t>Уз.359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30351D" w14:textId="77777777" w:rsidR="00575446" w:rsidRPr="00575446" w:rsidRDefault="00575446" w:rsidP="00575446">
            <w:pPr>
              <w:pStyle w:val="a4"/>
            </w:pPr>
            <w:r w:rsidRPr="00575446">
              <w:t>ул. Северная, ГСК "Авангард"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2795F" w14:textId="77777777" w:rsidR="00575446" w:rsidRPr="00575446" w:rsidRDefault="00575446" w:rsidP="00575446">
            <w:pPr>
              <w:pStyle w:val="a4"/>
            </w:pPr>
            <w:r w:rsidRPr="00575446">
              <w:t>40,00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A6F133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01A81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858CB2" w14:textId="77777777" w:rsidR="00575446" w:rsidRPr="00575446" w:rsidRDefault="00575446" w:rsidP="00575446">
            <w:pPr>
              <w:pStyle w:val="a4"/>
            </w:pPr>
            <w:r w:rsidRPr="00575446">
              <w:t>0,2223320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36D9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02D65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A58FA" w14:textId="77777777" w:rsidR="00575446" w:rsidRPr="00575446" w:rsidRDefault="00575446" w:rsidP="00575446">
            <w:pPr>
              <w:pStyle w:val="a4"/>
            </w:pPr>
            <w:r w:rsidRPr="00575446">
              <w:t>0,0008417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44E21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739C85B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19096" w14:textId="77777777" w:rsidR="00575446" w:rsidRPr="00575446" w:rsidRDefault="00575446" w:rsidP="00575446">
            <w:pPr>
              <w:pStyle w:val="a4"/>
            </w:pPr>
            <w:r w:rsidRPr="00575446">
              <w:t>Уз.360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48DDA" w14:textId="77777777" w:rsidR="00575446" w:rsidRPr="00575446" w:rsidRDefault="00575446" w:rsidP="00575446">
            <w:pPr>
              <w:pStyle w:val="a4"/>
            </w:pPr>
            <w:r w:rsidRPr="00575446">
              <w:t>Уз.175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2C958" w14:textId="77777777" w:rsidR="00575446" w:rsidRPr="00575446" w:rsidRDefault="00575446" w:rsidP="00575446">
            <w:pPr>
              <w:pStyle w:val="a4"/>
            </w:pPr>
            <w:r w:rsidRPr="00575446">
              <w:t>26,52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33D9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ED9C3F" w14:textId="77777777" w:rsidR="00575446" w:rsidRPr="00575446" w:rsidRDefault="00575446" w:rsidP="00575446">
            <w:pPr>
              <w:pStyle w:val="a4"/>
            </w:pPr>
            <w:r w:rsidRPr="00575446">
              <w:t>12,41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FFC0B" w14:textId="77777777" w:rsidR="00575446" w:rsidRPr="00575446" w:rsidRDefault="00575446" w:rsidP="00575446">
            <w:pPr>
              <w:pStyle w:val="a4"/>
            </w:pPr>
            <w:r w:rsidRPr="00575446">
              <w:t>0,0805820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C5260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1F527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69BA0" w14:textId="77777777" w:rsidR="00575446" w:rsidRPr="00575446" w:rsidRDefault="00575446" w:rsidP="00575446">
            <w:pPr>
              <w:pStyle w:val="a4"/>
            </w:pPr>
            <w:r w:rsidRPr="00575446">
              <w:t>0,0122694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D4DC0" w14:textId="77777777" w:rsidR="00575446" w:rsidRPr="00575446" w:rsidRDefault="00575446" w:rsidP="00575446">
            <w:pPr>
              <w:pStyle w:val="a4"/>
            </w:pPr>
            <w:r w:rsidRPr="00575446">
              <w:t>0,0000048</w:t>
            </w:r>
          </w:p>
        </w:tc>
      </w:tr>
      <w:tr w:rsidR="00575446" w:rsidRPr="00575446" w14:paraId="41A08D0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C24B1E" w14:textId="77777777" w:rsidR="00575446" w:rsidRPr="00575446" w:rsidRDefault="00575446" w:rsidP="00575446">
            <w:pPr>
              <w:pStyle w:val="a4"/>
            </w:pPr>
            <w:r w:rsidRPr="00575446">
              <w:t>Уз.360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89A22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53/2 ГСК "Е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DFB33" w14:textId="77777777" w:rsidR="00575446" w:rsidRPr="00575446" w:rsidRDefault="00575446" w:rsidP="00575446">
            <w:pPr>
              <w:pStyle w:val="a4"/>
            </w:pPr>
            <w:r w:rsidRPr="00575446">
              <w:t>11,00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2A75EB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AA086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ECFA97" w14:textId="77777777" w:rsidR="00575446" w:rsidRPr="00575446" w:rsidRDefault="00575446" w:rsidP="00575446">
            <w:pPr>
              <w:pStyle w:val="a4"/>
            </w:pPr>
            <w:r w:rsidRPr="00575446">
              <w:t>0,2055100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6386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E1D6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7A1644" w14:textId="77777777" w:rsidR="00575446" w:rsidRPr="00575446" w:rsidRDefault="00575446" w:rsidP="00575446">
            <w:pPr>
              <w:pStyle w:val="a4"/>
            </w:pPr>
            <w:r w:rsidRPr="00575446">
              <w:t>0,0008204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B4E421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69B4015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4EDA26" w14:textId="77777777" w:rsidR="00575446" w:rsidRPr="00575446" w:rsidRDefault="00575446" w:rsidP="00575446">
            <w:pPr>
              <w:pStyle w:val="a4"/>
            </w:pPr>
            <w:r w:rsidRPr="00575446">
              <w:t>Уз.371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3BBC5" w14:textId="77777777" w:rsidR="00575446" w:rsidRPr="00575446" w:rsidRDefault="00575446" w:rsidP="00575446">
            <w:pPr>
              <w:pStyle w:val="a4"/>
            </w:pPr>
            <w:r w:rsidRPr="00575446">
              <w:t>Уз.372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1ED29" w14:textId="77777777" w:rsidR="00575446" w:rsidRPr="00575446" w:rsidRDefault="00575446" w:rsidP="00575446">
            <w:pPr>
              <w:pStyle w:val="a4"/>
            </w:pPr>
            <w:r w:rsidRPr="00575446"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402C2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A7D2E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12A1A" w14:textId="77777777" w:rsidR="00575446" w:rsidRPr="00575446" w:rsidRDefault="00575446" w:rsidP="00575446">
            <w:pPr>
              <w:pStyle w:val="a4"/>
            </w:pPr>
            <w:r w:rsidRPr="00575446">
              <w:t>0,1410030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88D98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CC3D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C2D040" w14:textId="77777777" w:rsidR="00575446" w:rsidRPr="00575446" w:rsidRDefault="00575446" w:rsidP="00575446">
            <w:pPr>
              <w:pStyle w:val="a4"/>
            </w:pPr>
            <w:r w:rsidRPr="00575446">
              <w:t>0,0030395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BBEE5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6C2097A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4FA44" w14:textId="77777777" w:rsidR="00575446" w:rsidRPr="00575446" w:rsidRDefault="00575446" w:rsidP="00575446">
            <w:pPr>
              <w:pStyle w:val="a4"/>
            </w:pPr>
            <w:r w:rsidRPr="00575446">
              <w:t>Уз.372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21E65D" w14:textId="77777777" w:rsidR="00575446" w:rsidRPr="00575446" w:rsidRDefault="00575446" w:rsidP="00575446">
            <w:pPr>
              <w:pStyle w:val="a4"/>
            </w:pPr>
            <w:r w:rsidRPr="00575446">
              <w:t>Уз.46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8F2139" w14:textId="77777777" w:rsidR="00575446" w:rsidRPr="00575446" w:rsidRDefault="00575446" w:rsidP="00575446">
            <w:pPr>
              <w:pStyle w:val="a4"/>
            </w:pPr>
            <w:r w:rsidRPr="00575446">
              <w:t>70,00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A84B0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C12CE0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E37E83" w14:textId="77777777" w:rsidR="00575446" w:rsidRPr="00575446" w:rsidRDefault="00575446" w:rsidP="00575446">
            <w:pPr>
              <w:pStyle w:val="a4"/>
            </w:pPr>
            <w:r w:rsidRPr="00575446">
              <w:t>0,1410030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9729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D95DE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B5A76" w14:textId="77777777" w:rsidR="00575446" w:rsidRPr="00575446" w:rsidRDefault="00575446" w:rsidP="00575446">
            <w:pPr>
              <w:pStyle w:val="a4"/>
            </w:pPr>
            <w:r w:rsidRPr="00575446">
              <w:t>0,0019710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2A4187" w14:textId="77777777" w:rsidR="00575446" w:rsidRPr="00575446" w:rsidRDefault="00575446" w:rsidP="00575446">
            <w:pPr>
              <w:pStyle w:val="a4"/>
            </w:pPr>
            <w:r w:rsidRPr="00575446">
              <w:t>0,0000072</w:t>
            </w:r>
          </w:p>
        </w:tc>
      </w:tr>
      <w:tr w:rsidR="00575446" w:rsidRPr="00575446" w14:paraId="468181F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6EA0A" w14:textId="77777777" w:rsidR="00575446" w:rsidRPr="00575446" w:rsidRDefault="00575446" w:rsidP="00575446">
            <w:pPr>
              <w:pStyle w:val="a4"/>
            </w:pPr>
            <w:r w:rsidRPr="00575446">
              <w:t>Уз.371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D4B96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ул.Дьячкова</w:t>
            </w:r>
            <w:proofErr w:type="spellEnd"/>
            <w:r w:rsidRPr="00575446">
              <w:t xml:space="preserve"> 9, Гараж </w:t>
            </w:r>
            <w:proofErr w:type="spellStart"/>
            <w:r w:rsidRPr="00575446">
              <w:t>Смолянино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99E0C" w14:textId="77777777" w:rsidR="00575446" w:rsidRPr="00575446" w:rsidRDefault="00575446" w:rsidP="00575446">
            <w:pPr>
              <w:pStyle w:val="a4"/>
            </w:pPr>
            <w:r w:rsidRPr="00575446">
              <w:t>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F1030E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F21FA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975142" w14:textId="77777777" w:rsidR="00575446" w:rsidRPr="00575446" w:rsidRDefault="00575446" w:rsidP="00575446">
            <w:pPr>
              <w:pStyle w:val="a4"/>
            </w:pPr>
            <w:r w:rsidRPr="00575446">
              <w:t>0,2054400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517D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1265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7D1A2" w14:textId="77777777" w:rsidR="00575446" w:rsidRPr="00575446" w:rsidRDefault="00575446" w:rsidP="00575446">
            <w:pPr>
              <w:pStyle w:val="a4"/>
            </w:pPr>
            <w:r w:rsidRPr="00575446">
              <w:t>0,0001344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21662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6C2D498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63F529" w14:textId="77777777" w:rsidR="00575446" w:rsidRPr="00575446" w:rsidRDefault="00575446" w:rsidP="00575446">
            <w:pPr>
              <w:pStyle w:val="a4"/>
            </w:pPr>
            <w:r w:rsidRPr="00575446">
              <w:t>Уз.372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11F95" w14:textId="77777777" w:rsidR="00575446" w:rsidRPr="00575446" w:rsidRDefault="00575446" w:rsidP="00575446">
            <w:pPr>
              <w:pStyle w:val="a4"/>
            </w:pPr>
            <w:r w:rsidRPr="00575446">
              <w:t>ул. Дьячкова 9, 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54A01" w14:textId="77777777" w:rsidR="00575446" w:rsidRPr="00575446" w:rsidRDefault="00575446" w:rsidP="00575446">
            <w:pPr>
              <w:pStyle w:val="a4"/>
            </w:pPr>
            <w:r w:rsidRPr="00575446">
              <w:t>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54EF04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24072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F4702" w14:textId="77777777" w:rsidR="00575446" w:rsidRPr="00575446" w:rsidRDefault="00575446" w:rsidP="00575446">
            <w:pPr>
              <w:pStyle w:val="a4"/>
            </w:pPr>
            <w:r w:rsidRPr="00575446">
              <w:t>0,2054400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3D94B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93C33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64025" w14:textId="77777777" w:rsidR="00575446" w:rsidRPr="00575446" w:rsidRDefault="00575446" w:rsidP="00575446">
            <w:pPr>
              <w:pStyle w:val="a4"/>
            </w:pPr>
            <w:r w:rsidRPr="00575446">
              <w:t>0,0010685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7B9BC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2E88FEA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A668F" w14:textId="77777777" w:rsidR="00575446" w:rsidRPr="00575446" w:rsidRDefault="00575446" w:rsidP="00575446">
            <w:pPr>
              <w:pStyle w:val="a4"/>
            </w:pPr>
            <w:r w:rsidRPr="00575446">
              <w:t>Уз.374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D3D83" w14:textId="77777777" w:rsidR="00575446" w:rsidRPr="00575446" w:rsidRDefault="00575446" w:rsidP="00575446">
            <w:pPr>
              <w:pStyle w:val="a4"/>
            </w:pPr>
            <w:r w:rsidRPr="00575446">
              <w:t>Уз.266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DA1F5" w14:textId="77777777" w:rsidR="00575446" w:rsidRPr="00575446" w:rsidRDefault="00575446" w:rsidP="00575446">
            <w:pPr>
              <w:pStyle w:val="a4"/>
            </w:pPr>
            <w:r w:rsidRPr="00575446">
              <w:t>67,10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B05E7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E36DA" w14:textId="77777777" w:rsidR="00575446" w:rsidRPr="00575446" w:rsidRDefault="00575446" w:rsidP="00575446">
            <w:pPr>
              <w:pStyle w:val="a4"/>
            </w:pPr>
            <w:r w:rsidRPr="00575446">
              <w:t>12,30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4B0B0E" w14:textId="77777777" w:rsidR="00575446" w:rsidRPr="00575446" w:rsidRDefault="00575446" w:rsidP="00575446">
            <w:pPr>
              <w:pStyle w:val="a4"/>
            </w:pPr>
            <w:r w:rsidRPr="00575446">
              <w:t>0,0812930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40B5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35714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1071A3" w14:textId="77777777" w:rsidR="00575446" w:rsidRPr="00575446" w:rsidRDefault="00575446" w:rsidP="00575446">
            <w:pPr>
              <w:pStyle w:val="a4"/>
            </w:pPr>
            <w:r w:rsidRPr="00575446">
              <w:t>0,0071934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425C0" w14:textId="77777777" w:rsidR="00575446" w:rsidRPr="00575446" w:rsidRDefault="00575446" w:rsidP="00575446">
            <w:pPr>
              <w:pStyle w:val="a4"/>
            </w:pPr>
            <w:r w:rsidRPr="00575446">
              <w:t>0,0000120</w:t>
            </w:r>
          </w:p>
        </w:tc>
      </w:tr>
      <w:tr w:rsidR="00575446" w:rsidRPr="00575446" w14:paraId="28D3EC2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9F416F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Уз.377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E3290" w14:textId="77777777" w:rsidR="00575446" w:rsidRPr="00575446" w:rsidRDefault="00575446" w:rsidP="00575446">
            <w:pPr>
              <w:pStyle w:val="a4"/>
            </w:pPr>
            <w:r w:rsidRPr="00575446">
              <w:t>Уз.59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06A618" w14:textId="77777777" w:rsidR="00575446" w:rsidRPr="00575446" w:rsidRDefault="00575446" w:rsidP="00575446">
            <w:pPr>
              <w:pStyle w:val="a4"/>
            </w:pPr>
            <w:r w:rsidRPr="00575446">
              <w:t>17,50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E89DD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9B9E08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A69A0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2E2C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313A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56F22C" w14:textId="77777777" w:rsidR="00575446" w:rsidRPr="00575446" w:rsidRDefault="00575446" w:rsidP="00575446">
            <w:pPr>
              <w:pStyle w:val="a4"/>
            </w:pPr>
            <w:r w:rsidRPr="00575446">
              <w:t>0,0207071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55469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</w:tr>
      <w:tr w:rsidR="00575446" w:rsidRPr="00575446" w14:paraId="6099FA1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16795D" w14:textId="77777777" w:rsidR="00575446" w:rsidRPr="00575446" w:rsidRDefault="00575446" w:rsidP="00575446">
            <w:pPr>
              <w:pStyle w:val="a4"/>
            </w:pPr>
            <w:r w:rsidRPr="00575446">
              <w:t>Уз.378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ADAA6" w14:textId="77777777" w:rsidR="00575446" w:rsidRPr="00575446" w:rsidRDefault="00575446" w:rsidP="00575446">
            <w:pPr>
              <w:pStyle w:val="a4"/>
            </w:pPr>
            <w:r w:rsidRPr="00575446">
              <w:t>Уз.377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2E16E" w14:textId="77777777" w:rsidR="00575446" w:rsidRPr="00575446" w:rsidRDefault="00575446" w:rsidP="00575446">
            <w:pPr>
              <w:pStyle w:val="a4"/>
            </w:pPr>
            <w:r w:rsidRPr="00575446">
              <w:t>1,57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F0B9B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D208E" w14:textId="77777777" w:rsidR="00575446" w:rsidRPr="00575446" w:rsidRDefault="00575446" w:rsidP="00575446">
            <w:pPr>
              <w:pStyle w:val="a4"/>
            </w:pPr>
            <w:r w:rsidRPr="00575446">
              <w:t>9,54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F6F355" w14:textId="77777777" w:rsidR="00575446" w:rsidRPr="00575446" w:rsidRDefault="00575446" w:rsidP="00575446">
            <w:pPr>
              <w:pStyle w:val="a4"/>
            </w:pPr>
            <w:r w:rsidRPr="00575446">
              <w:t>0,1047930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1AE3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53F8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23BA9" w14:textId="77777777" w:rsidR="00575446" w:rsidRPr="00575446" w:rsidRDefault="00575446" w:rsidP="00575446">
            <w:pPr>
              <w:pStyle w:val="a4"/>
            </w:pPr>
            <w:r w:rsidRPr="00575446">
              <w:t>0,0216317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7AFA4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3770752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1D6569" w14:textId="77777777" w:rsidR="00575446" w:rsidRPr="00575446" w:rsidRDefault="00575446" w:rsidP="00575446">
            <w:pPr>
              <w:pStyle w:val="a4"/>
            </w:pPr>
            <w:r w:rsidRPr="00575446">
              <w:t>Уз.378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C82113" w14:textId="77777777" w:rsidR="00575446" w:rsidRPr="00575446" w:rsidRDefault="00575446" w:rsidP="00575446">
            <w:pPr>
              <w:pStyle w:val="a4"/>
            </w:pPr>
            <w:r w:rsidRPr="00575446">
              <w:t xml:space="preserve">пер. </w:t>
            </w:r>
            <w:proofErr w:type="spellStart"/>
            <w:r w:rsidRPr="00575446">
              <w:t>Базовский</w:t>
            </w:r>
            <w:proofErr w:type="spellEnd"/>
            <w:r w:rsidRPr="00575446">
              <w:t>, 1б ГСК "</w:t>
            </w:r>
            <w:proofErr w:type="spellStart"/>
            <w:r w:rsidRPr="00575446">
              <w:t>Нефтян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984A8" w14:textId="77777777" w:rsidR="00575446" w:rsidRPr="00575446" w:rsidRDefault="00575446" w:rsidP="00575446">
            <w:pPr>
              <w:pStyle w:val="a4"/>
            </w:pPr>
            <w:r w:rsidRPr="00575446">
              <w:t>86,10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53081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68F7ED" w14:textId="77777777" w:rsidR="00575446" w:rsidRPr="00575446" w:rsidRDefault="00575446" w:rsidP="00575446">
            <w:pPr>
              <w:pStyle w:val="a4"/>
            </w:pPr>
            <w:r w:rsidRPr="00575446">
              <w:t>5,10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BF5B8" w14:textId="77777777" w:rsidR="00575446" w:rsidRPr="00575446" w:rsidRDefault="00575446" w:rsidP="00575446">
            <w:pPr>
              <w:pStyle w:val="a4"/>
            </w:pPr>
            <w:r w:rsidRPr="00575446">
              <w:t>0,1960660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0E7DA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6E8B3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9F8FD" w14:textId="77777777" w:rsidR="00575446" w:rsidRPr="00575446" w:rsidRDefault="00575446" w:rsidP="00575446">
            <w:pPr>
              <w:pStyle w:val="a4"/>
            </w:pPr>
            <w:r w:rsidRPr="00575446">
              <w:t>0,0021686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E1D336" w14:textId="77777777" w:rsidR="00575446" w:rsidRPr="00575446" w:rsidRDefault="00575446" w:rsidP="00575446">
            <w:pPr>
              <w:pStyle w:val="a4"/>
            </w:pPr>
            <w:r w:rsidRPr="00575446">
              <w:t>0,0000064</w:t>
            </w:r>
          </w:p>
        </w:tc>
      </w:tr>
      <w:tr w:rsidR="00575446" w:rsidRPr="00575446" w14:paraId="3F212AB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BAF16" w14:textId="77777777" w:rsidR="00575446" w:rsidRPr="00575446" w:rsidRDefault="00575446" w:rsidP="00575446">
            <w:pPr>
              <w:pStyle w:val="a4"/>
            </w:pPr>
            <w:r w:rsidRPr="00575446">
              <w:t>Уз.386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8CF3D" w14:textId="77777777" w:rsidR="00575446" w:rsidRPr="00575446" w:rsidRDefault="00575446" w:rsidP="00575446">
            <w:pPr>
              <w:pStyle w:val="a4"/>
            </w:pPr>
            <w:r w:rsidRPr="00575446">
              <w:t>Уз.75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30E87" w14:textId="77777777" w:rsidR="00575446" w:rsidRPr="00575446" w:rsidRDefault="00575446" w:rsidP="00575446">
            <w:pPr>
              <w:pStyle w:val="a4"/>
            </w:pPr>
            <w:r w:rsidRPr="00575446">
              <w:t>41,00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D15A29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7CC051" w14:textId="77777777" w:rsidR="00575446" w:rsidRPr="00575446" w:rsidRDefault="00575446" w:rsidP="00575446">
            <w:pPr>
              <w:pStyle w:val="a4"/>
            </w:pPr>
            <w:r w:rsidRPr="00575446">
              <w:t>7,10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EAD312" w14:textId="77777777" w:rsidR="00575446" w:rsidRPr="00575446" w:rsidRDefault="00575446" w:rsidP="00575446">
            <w:pPr>
              <w:pStyle w:val="a4"/>
            </w:pPr>
            <w:r w:rsidRPr="00575446">
              <w:t>0,1409020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025B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4B973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6B38F0" w14:textId="77777777" w:rsidR="00575446" w:rsidRPr="00575446" w:rsidRDefault="00575446" w:rsidP="00575446">
            <w:pPr>
              <w:pStyle w:val="a4"/>
            </w:pPr>
            <w:r w:rsidRPr="00575446">
              <w:t>0,0026461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73FF98" w14:textId="77777777" w:rsidR="00575446" w:rsidRPr="00575446" w:rsidRDefault="00575446" w:rsidP="00575446">
            <w:pPr>
              <w:pStyle w:val="a4"/>
            </w:pPr>
            <w:r w:rsidRPr="00575446">
              <w:t>0,0000042</w:t>
            </w:r>
          </w:p>
        </w:tc>
      </w:tr>
      <w:tr w:rsidR="00575446" w:rsidRPr="00575446" w14:paraId="5B8488D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130D5" w14:textId="77777777" w:rsidR="00575446" w:rsidRPr="00575446" w:rsidRDefault="00575446" w:rsidP="00575446">
            <w:pPr>
              <w:pStyle w:val="a4"/>
            </w:pPr>
            <w:r w:rsidRPr="00575446">
              <w:t>Уз.386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6B409B" w14:textId="77777777" w:rsidR="00575446" w:rsidRPr="00575446" w:rsidRDefault="00575446" w:rsidP="00575446">
            <w:pPr>
              <w:pStyle w:val="a4"/>
            </w:pPr>
            <w:r w:rsidRPr="00575446">
              <w:t xml:space="preserve">пер. </w:t>
            </w:r>
            <w:proofErr w:type="spellStart"/>
            <w:r w:rsidRPr="00575446">
              <w:t>Базовский</w:t>
            </w:r>
            <w:proofErr w:type="spellEnd"/>
            <w:r w:rsidRPr="00575446">
              <w:t xml:space="preserve">, 18/1 </w:t>
            </w:r>
            <w:proofErr w:type="spellStart"/>
            <w:r w:rsidRPr="00575446">
              <w:t>ГСПК"Варя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9A6370" w14:textId="77777777" w:rsidR="00575446" w:rsidRPr="00575446" w:rsidRDefault="00575446" w:rsidP="00575446">
            <w:pPr>
              <w:pStyle w:val="a4"/>
            </w:pPr>
            <w:r w:rsidRPr="00575446">
              <w:t>20,00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56D2B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9EE47" w14:textId="77777777" w:rsidR="00575446" w:rsidRPr="00575446" w:rsidRDefault="00575446" w:rsidP="00575446">
            <w:pPr>
              <w:pStyle w:val="a4"/>
            </w:pPr>
            <w:r w:rsidRPr="00575446">
              <w:t>5,11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6EF10" w14:textId="77777777" w:rsidR="00575446" w:rsidRPr="00575446" w:rsidRDefault="00575446" w:rsidP="00575446">
            <w:pPr>
              <w:pStyle w:val="a4"/>
            </w:pPr>
            <w:r w:rsidRPr="00575446">
              <w:t>0,1955640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1E076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F35BD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8D7164" w14:textId="77777777" w:rsidR="00575446" w:rsidRPr="00575446" w:rsidRDefault="00575446" w:rsidP="00575446">
            <w:pPr>
              <w:pStyle w:val="a4"/>
            </w:pPr>
            <w:r w:rsidRPr="00575446">
              <w:t>0,0025044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441272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5FDDCAA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26977" w14:textId="77777777" w:rsidR="00575446" w:rsidRPr="00575446" w:rsidRDefault="00575446" w:rsidP="00575446">
            <w:pPr>
              <w:pStyle w:val="a4"/>
            </w:pPr>
            <w:r w:rsidRPr="00575446">
              <w:t>Уз.390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4A709" w14:textId="77777777" w:rsidR="00575446" w:rsidRPr="00575446" w:rsidRDefault="00575446" w:rsidP="00575446">
            <w:pPr>
              <w:pStyle w:val="a4"/>
            </w:pPr>
            <w:r w:rsidRPr="00575446">
              <w:t>Уз.289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8F5F0" w14:textId="77777777" w:rsidR="00575446" w:rsidRPr="00575446" w:rsidRDefault="00575446" w:rsidP="00575446">
            <w:pPr>
              <w:pStyle w:val="a4"/>
            </w:pPr>
            <w:r w:rsidRPr="00575446">
              <w:t>14,54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FC0B7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12617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4F12B3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D4EC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13AB1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67A4C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DEAE9F" w14:textId="77777777" w:rsidR="00575446" w:rsidRPr="00575446" w:rsidRDefault="00575446" w:rsidP="00575446">
            <w:pPr>
              <w:pStyle w:val="a4"/>
            </w:pPr>
            <w:r w:rsidRPr="00575446">
              <w:t>0,0000038</w:t>
            </w:r>
          </w:p>
        </w:tc>
      </w:tr>
      <w:tr w:rsidR="00575446" w:rsidRPr="00575446" w14:paraId="45157FF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427AE" w14:textId="77777777" w:rsidR="00575446" w:rsidRPr="00575446" w:rsidRDefault="00575446" w:rsidP="00575446">
            <w:pPr>
              <w:pStyle w:val="a4"/>
            </w:pPr>
            <w:r w:rsidRPr="00575446">
              <w:t>Уз.390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33532" w14:textId="77777777" w:rsidR="00575446" w:rsidRPr="00575446" w:rsidRDefault="00575446" w:rsidP="00575446">
            <w:pPr>
              <w:pStyle w:val="a4"/>
            </w:pPr>
            <w:r w:rsidRPr="00575446">
              <w:t>Матросова, 22/а ГСК "</w:t>
            </w:r>
            <w:proofErr w:type="spellStart"/>
            <w:r w:rsidRPr="00575446">
              <w:t>Нефтянник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CAA17" w14:textId="77777777" w:rsidR="00575446" w:rsidRPr="00575446" w:rsidRDefault="00575446" w:rsidP="00575446">
            <w:pPr>
              <w:pStyle w:val="a4"/>
            </w:pPr>
            <w:r w:rsidRPr="00575446">
              <w:t>4,00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15EF8D" w14:textId="77777777" w:rsidR="00575446" w:rsidRPr="00575446" w:rsidRDefault="00575446" w:rsidP="00575446">
            <w:pPr>
              <w:pStyle w:val="a4"/>
            </w:pPr>
            <w:r w:rsidRPr="00575446">
              <w:t>0,04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3BABB" w14:textId="77777777" w:rsidR="00575446" w:rsidRPr="00575446" w:rsidRDefault="00575446" w:rsidP="00575446">
            <w:pPr>
              <w:pStyle w:val="a4"/>
            </w:pPr>
            <w:r w:rsidRPr="00575446">
              <w:t>4,19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F6EDA" w14:textId="77777777" w:rsidR="00575446" w:rsidRPr="00575446" w:rsidRDefault="00575446" w:rsidP="00575446">
            <w:pPr>
              <w:pStyle w:val="a4"/>
            </w:pPr>
            <w:r w:rsidRPr="00575446">
              <w:t>0,2386400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FC6FA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53ED9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CEEC8F" w14:textId="77777777" w:rsidR="00575446" w:rsidRPr="00575446" w:rsidRDefault="00575446" w:rsidP="00575446">
            <w:pPr>
              <w:pStyle w:val="a4"/>
            </w:pPr>
            <w:r w:rsidRPr="00575446">
              <w:t>0,0017217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60BF6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64108E7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ABE8E" w14:textId="77777777" w:rsidR="00575446" w:rsidRPr="00575446" w:rsidRDefault="00575446" w:rsidP="00575446">
            <w:pPr>
              <w:pStyle w:val="a4"/>
            </w:pPr>
            <w:r w:rsidRPr="00575446">
              <w:t>Уз.392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D44A6" w14:textId="77777777" w:rsidR="00575446" w:rsidRPr="00575446" w:rsidRDefault="00575446" w:rsidP="00575446">
            <w:pPr>
              <w:pStyle w:val="a4"/>
            </w:pPr>
            <w:r w:rsidRPr="00575446">
              <w:t>Уз.100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F5FD4" w14:textId="77777777" w:rsidR="00575446" w:rsidRPr="00575446" w:rsidRDefault="00575446" w:rsidP="00575446">
            <w:pPr>
              <w:pStyle w:val="a4"/>
            </w:pPr>
            <w:r w:rsidRPr="00575446">
              <w:t>61,00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9C4BD0" w14:textId="77777777" w:rsidR="00575446" w:rsidRPr="00575446" w:rsidRDefault="00575446" w:rsidP="00575446">
            <w:pPr>
              <w:pStyle w:val="a4"/>
            </w:pPr>
            <w:r w:rsidRPr="00575446">
              <w:t>0,43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557E2" w14:textId="77777777" w:rsidR="00575446" w:rsidRPr="00575446" w:rsidRDefault="00575446" w:rsidP="00575446">
            <w:pPr>
              <w:pStyle w:val="a4"/>
            </w:pPr>
            <w:r w:rsidRPr="00575446">
              <w:t>23,91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D95377" w14:textId="77777777" w:rsidR="00575446" w:rsidRPr="00575446" w:rsidRDefault="00575446" w:rsidP="00575446">
            <w:pPr>
              <w:pStyle w:val="a4"/>
            </w:pPr>
            <w:r w:rsidRPr="00575446">
              <w:t>0,0418260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3D85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E7E56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F153B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25E009" w14:textId="77777777" w:rsidR="00575446" w:rsidRPr="00575446" w:rsidRDefault="00575446" w:rsidP="00575446">
            <w:pPr>
              <w:pStyle w:val="a4"/>
            </w:pPr>
            <w:r w:rsidRPr="00575446">
              <w:t>0,0000213</w:t>
            </w:r>
          </w:p>
        </w:tc>
      </w:tr>
      <w:tr w:rsidR="00575446" w:rsidRPr="00575446" w14:paraId="28EC785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3632DC" w14:textId="77777777" w:rsidR="00575446" w:rsidRPr="00575446" w:rsidRDefault="00575446" w:rsidP="00575446">
            <w:pPr>
              <w:pStyle w:val="a4"/>
            </w:pPr>
            <w:r w:rsidRPr="00575446">
              <w:t>Уз.392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A14A3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>, 40/1а ГСК "Бриг"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068E94" w14:textId="77777777" w:rsidR="00575446" w:rsidRPr="00575446" w:rsidRDefault="00575446" w:rsidP="00575446">
            <w:pPr>
              <w:pStyle w:val="a4"/>
            </w:pPr>
            <w:r w:rsidRPr="00575446">
              <w:t>6,29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883A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081BB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DA7F1" w14:textId="77777777" w:rsidR="00575446" w:rsidRPr="00575446" w:rsidRDefault="00575446" w:rsidP="00575446">
            <w:pPr>
              <w:pStyle w:val="a4"/>
            </w:pPr>
            <w:r w:rsidRPr="00575446">
              <w:t>0,2054750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A0AD8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EF4B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F831A" w14:textId="77777777" w:rsidR="00575446" w:rsidRPr="00575446" w:rsidRDefault="00575446" w:rsidP="00575446">
            <w:pPr>
              <w:pStyle w:val="a4"/>
            </w:pPr>
            <w:r w:rsidRPr="00575446">
              <w:t>0,0008400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0535C3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1820D9D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0ACA5" w14:textId="77777777" w:rsidR="00575446" w:rsidRPr="00575446" w:rsidRDefault="00575446" w:rsidP="00575446">
            <w:pPr>
              <w:pStyle w:val="a4"/>
            </w:pPr>
            <w:r w:rsidRPr="00575446">
              <w:t>Уз.396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BFB06" w14:textId="77777777" w:rsidR="00575446" w:rsidRPr="00575446" w:rsidRDefault="00575446" w:rsidP="00575446">
            <w:pPr>
              <w:pStyle w:val="a4"/>
            </w:pPr>
            <w:r w:rsidRPr="00575446">
              <w:t>Уз.4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A0127" w14:textId="77777777" w:rsidR="00575446" w:rsidRPr="00575446" w:rsidRDefault="00575446" w:rsidP="00575446">
            <w:pPr>
              <w:pStyle w:val="a4"/>
            </w:pPr>
            <w:r w:rsidRPr="00575446">
              <w:t>35,80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B053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30258" w14:textId="77777777" w:rsidR="00575446" w:rsidRPr="00575446" w:rsidRDefault="00575446" w:rsidP="00575446">
            <w:pPr>
              <w:pStyle w:val="a4"/>
            </w:pPr>
            <w:r w:rsidRPr="00575446">
              <w:t>12,63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ED9FC4" w14:textId="77777777" w:rsidR="00575446" w:rsidRPr="00575446" w:rsidRDefault="00575446" w:rsidP="00575446">
            <w:pPr>
              <w:pStyle w:val="a4"/>
            </w:pPr>
            <w:r w:rsidRPr="00575446">
              <w:t>0,0791970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70C1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372811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8F4FC" w14:textId="77777777" w:rsidR="00575446" w:rsidRPr="00575446" w:rsidRDefault="00575446" w:rsidP="00575446">
            <w:pPr>
              <w:pStyle w:val="a4"/>
            </w:pPr>
            <w:r w:rsidRPr="00575446">
              <w:t>0,0529801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B3519" w14:textId="77777777" w:rsidR="00575446" w:rsidRPr="00575446" w:rsidRDefault="00575446" w:rsidP="00575446">
            <w:pPr>
              <w:pStyle w:val="a4"/>
            </w:pPr>
            <w:r w:rsidRPr="00575446">
              <w:t>0,0000066</w:t>
            </w:r>
          </w:p>
        </w:tc>
      </w:tr>
      <w:tr w:rsidR="00575446" w:rsidRPr="00575446" w14:paraId="6C8F58E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22489" w14:textId="77777777" w:rsidR="00575446" w:rsidRPr="00575446" w:rsidRDefault="00575446" w:rsidP="00575446">
            <w:pPr>
              <w:pStyle w:val="a4"/>
            </w:pPr>
            <w:r w:rsidRPr="00575446">
              <w:t>Уз.396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07948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ул.Северная</w:t>
            </w:r>
            <w:proofErr w:type="spellEnd"/>
            <w:r w:rsidRPr="00575446">
              <w:t>, ГСК "Эльбрус"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498D02" w14:textId="77777777" w:rsidR="00575446" w:rsidRPr="00575446" w:rsidRDefault="00575446" w:rsidP="00575446">
            <w:pPr>
              <w:pStyle w:val="a4"/>
            </w:pPr>
            <w:r w:rsidRPr="00575446">
              <w:t>2,16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35500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D0C196" w14:textId="77777777" w:rsidR="00575446" w:rsidRPr="00575446" w:rsidRDefault="00575446" w:rsidP="00575446">
            <w:pPr>
              <w:pStyle w:val="a4"/>
            </w:pPr>
            <w:r w:rsidRPr="00575446">
              <w:t>4,87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9F5024" w14:textId="77777777" w:rsidR="00575446" w:rsidRPr="00575446" w:rsidRDefault="00575446" w:rsidP="00575446">
            <w:pPr>
              <w:pStyle w:val="a4"/>
            </w:pPr>
            <w:r w:rsidRPr="00575446">
              <w:t>0,2054440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234D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20C0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51096" w14:textId="77777777" w:rsidR="00575446" w:rsidRPr="00575446" w:rsidRDefault="00575446" w:rsidP="00575446">
            <w:pPr>
              <w:pStyle w:val="a4"/>
            </w:pPr>
            <w:r w:rsidRPr="00575446">
              <w:t>0,0018249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EA175E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2098C9D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34587" w14:textId="77777777" w:rsidR="00575446" w:rsidRPr="00575446" w:rsidRDefault="00575446" w:rsidP="00575446">
            <w:pPr>
              <w:pStyle w:val="a4"/>
            </w:pPr>
            <w:r w:rsidRPr="00575446">
              <w:t>Уз.398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F262E" w14:textId="77777777" w:rsidR="00575446" w:rsidRPr="00575446" w:rsidRDefault="00575446" w:rsidP="00575446">
            <w:pPr>
              <w:pStyle w:val="a4"/>
            </w:pPr>
            <w:r w:rsidRPr="00575446">
              <w:t>Северная улица, 44/1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88A041" w14:textId="77777777" w:rsidR="00575446" w:rsidRPr="00575446" w:rsidRDefault="00575446" w:rsidP="00575446">
            <w:pPr>
              <w:pStyle w:val="a4"/>
            </w:pPr>
            <w:r w:rsidRPr="00575446">
              <w:t>52,60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78CCE2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8C9E6" w14:textId="77777777" w:rsidR="00575446" w:rsidRPr="00575446" w:rsidRDefault="00575446" w:rsidP="00575446">
            <w:pPr>
              <w:pStyle w:val="a4"/>
            </w:pPr>
            <w:r w:rsidRPr="00575446">
              <w:t>6,23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46678E" w14:textId="77777777" w:rsidR="00575446" w:rsidRPr="00575446" w:rsidRDefault="00575446" w:rsidP="00575446">
            <w:pPr>
              <w:pStyle w:val="a4"/>
            </w:pPr>
            <w:r w:rsidRPr="00575446">
              <w:t>0,1604010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FF74BF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EAC24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E9228" w14:textId="77777777" w:rsidR="00575446" w:rsidRPr="00575446" w:rsidRDefault="00575446" w:rsidP="00575446">
            <w:pPr>
              <w:pStyle w:val="a4"/>
            </w:pPr>
            <w:r w:rsidRPr="00575446">
              <w:t>0,0014991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89E166" w14:textId="77777777" w:rsidR="00575446" w:rsidRPr="00575446" w:rsidRDefault="00575446" w:rsidP="00575446">
            <w:pPr>
              <w:pStyle w:val="a4"/>
            </w:pPr>
            <w:r w:rsidRPr="00575446">
              <w:t>0,0000048</w:t>
            </w:r>
          </w:p>
        </w:tc>
      </w:tr>
      <w:tr w:rsidR="00575446" w:rsidRPr="00575446" w14:paraId="4B98E98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50BE3" w14:textId="77777777" w:rsidR="00575446" w:rsidRPr="00575446" w:rsidRDefault="00575446" w:rsidP="00575446">
            <w:pPr>
              <w:pStyle w:val="a4"/>
            </w:pPr>
            <w:r w:rsidRPr="00575446">
              <w:t>Уз.403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5CCD2" w14:textId="77777777" w:rsidR="00575446" w:rsidRPr="00575446" w:rsidRDefault="00575446" w:rsidP="00575446">
            <w:pPr>
              <w:pStyle w:val="a4"/>
            </w:pPr>
            <w:r w:rsidRPr="00575446">
              <w:t>Уз.129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F6775" w14:textId="77777777" w:rsidR="00575446" w:rsidRPr="00575446" w:rsidRDefault="00575446" w:rsidP="00575446">
            <w:pPr>
              <w:pStyle w:val="a4"/>
            </w:pPr>
            <w:r w:rsidRPr="00575446">
              <w:t>41,50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0E52C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849183" w14:textId="77777777" w:rsidR="00575446" w:rsidRPr="00575446" w:rsidRDefault="00575446" w:rsidP="00575446">
            <w:pPr>
              <w:pStyle w:val="a4"/>
            </w:pPr>
            <w:r w:rsidRPr="00575446">
              <w:t>12,67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F4834" w14:textId="77777777" w:rsidR="00575446" w:rsidRPr="00575446" w:rsidRDefault="00575446" w:rsidP="00575446">
            <w:pPr>
              <w:pStyle w:val="a4"/>
            </w:pPr>
            <w:r w:rsidRPr="00575446">
              <w:t>0,0789430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19EE0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8C2C2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4359D" w14:textId="77777777" w:rsidR="00575446" w:rsidRPr="00575446" w:rsidRDefault="00575446" w:rsidP="00575446">
            <w:pPr>
              <w:pStyle w:val="a4"/>
            </w:pPr>
            <w:r w:rsidRPr="00575446">
              <w:t>0,0229606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99729" w14:textId="77777777" w:rsidR="00575446" w:rsidRPr="00575446" w:rsidRDefault="00575446" w:rsidP="00575446">
            <w:pPr>
              <w:pStyle w:val="a4"/>
            </w:pPr>
            <w:r w:rsidRPr="00575446">
              <w:t>0,0000077</w:t>
            </w:r>
          </w:p>
        </w:tc>
      </w:tr>
      <w:tr w:rsidR="00575446" w:rsidRPr="00575446" w14:paraId="5CDCF77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4457D5" w14:textId="77777777" w:rsidR="00575446" w:rsidRPr="00575446" w:rsidRDefault="00575446" w:rsidP="00575446">
            <w:pPr>
              <w:pStyle w:val="a4"/>
            </w:pPr>
            <w:r w:rsidRPr="00575446">
              <w:t>Уз.404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A5428" w14:textId="77777777" w:rsidR="00575446" w:rsidRPr="00575446" w:rsidRDefault="00575446" w:rsidP="00575446">
            <w:pPr>
              <w:pStyle w:val="a4"/>
            </w:pPr>
            <w:r w:rsidRPr="00575446">
              <w:t>Уз.403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B4AD7" w14:textId="77777777" w:rsidR="00575446" w:rsidRPr="00575446" w:rsidRDefault="00575446" w:rsidP="00575446">
            <w:pPr>
              <w:pStyle w:val="a4"/>
            </w:pPr>
            <w:r w:rsidRPr="00575446">
              <w:t>6,17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2D873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66C0D" w14:textId="77777777" w:rsidR="00575446" w:rsidRPr="00575446" w:rsidRDefault="00575446" w:rsidP="00575446">
            <w:pPr>
              <w:pStyle w:val="a4"/>
            </w:pPr>
            <w:r w:rsidRPr="00575446">
              <w:t>12,67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BF202" w14:textId="77777777" w:rsidR="00575446" w:rsidRPr="00575446" w:rsidRDefault="00575446" w:rsidP="00575446">
            <w:pPr>
              <w:pStyle w:val="a4"/>
            </w:pPr>
            <w:r w:rsidRPr="00575446">
              <w:t>0,0789430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C014E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F14DA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FF9962" w14:textId="77777777" w:rsidR="00575446" w:rsidRPr="00575446" w:rsidRDefault="00575446" w:rsidP="00575446">
            <w:pPr>
              <w:pStyle w:val="a4"/>
            </w:pPr>
            <w:r w:rsidRPr="00575446">
              <w:t>0,0241391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AC0232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1912D80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0EEFD2" w14:textId="77777777" w:rsidR="00575446" w:rsidRPr="00575446" w:rsidRDefault="00575446" w:rsidP="00575446">
            <w:pPr>
              <w:pStyle w:val="a4"/>
            </w:pPr>
            <w:r w:rsidRPr="00575446">
              <w:t>Уз.403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2FF5D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ГСК "</w:t>
            </w:r>
            <w:proofErr w:type="spellStart"/>
            <w:r w:rsidRPr="00575446">
              <w:t>Комсом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DB75D7" w14:textId="77777777" w:rsidR="00575446" w:rsidRPr="00575446" w:rsidRDefault="00575446" w:rsidP="00575446">
            <w:pPr>
              <w:pStyle w:val="a4"/>
            </w:pPr>
            <w:r w:rsidRPr="00575446">
              <w:t>5,00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4980B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8996CC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AB773" w14:textId="77777777" w:rsidR="00575446" w:rsidRPr="00575446" w:rsidRDefault="00575446" w:rsidP="00575446">
            <w:pPr>
              <w:pStyle w:val="a4"/>
            </w:pPr>
            <w:r w:rsidRPr="00575446">
              <w:t>0,2003580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0C781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8D95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77CAF" w14:textId="77777777" w:rsidR="00575446" w:rsidRPr="00575446" w:rsidRDefault="00575446" w:rsidP="00575446">
            <w:pPr>
              <w:pStyle w:val="a4"/>
            </w:pPr>
            <w:r w:rsidRPr="00575446">
              <w:t>0,0011786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70C61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01F901B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668E0" w14:textId="77777777" w:rsidR="00575446" w:rsidRPr="00575446" w:rsidRDefault="00575446" w:rsidP="00575446">
            <w:pPr>
              <w:pStyle w:val="a4"/>
            </w:pPr>
            <w:r w:rsidRPr="00575446">
              <w:t>Уз.404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2152B" w14:textId="77777777" w:rsidR="00575446" w:rsidRPr="00575446" w:rsidRDefault="00575446" w:rsidP="00575446">
            <w:pPr>
              <w:pStyle w:val="a4"/>
            </w:pPr>
            <w:r w:rsidRPr="00575446">
              <w:t>ул. Комсомольская, ГСК "</w:t>
            </w:r>
            <w:proofErr w:type="spellStart"/>
            <w:r w:rsidRPr="00575446">
              <w:t>Комсом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2EA84" w14:textId="77777777" w:rsidR="00575446" w:rsidRPr="00575446" w:rsidRDefault="00575446" w:rsidP="00575446">
            <w:pPr>
              <w:pStyle w:val="a4"/>
            </w:pPr>
            <w:r w:rsidRPr="00575446">
              <w:t>21,24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3B96E8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90AA9" w14:textId="77777777" w:rsidR="00575446" w:rsidRPr="00575446" w:rsidRDefault="00575446" w:rsidP="00575446">
            <w:pPr>
              <w:pStyle w:val="a4"/>
            </w:pPr>
            <w:r w:rsidRPr="00575446">
              <w:t>4,99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AE110" w14:textId="77777777" w:rsidR="00575446" w:rsidRPr="00575446" w:rsidRDefault="00575446" w:rsidP="00575446">
            <w:pPr>
              <w:pStyle w:val="a4"/>
            </w:pPr>
            <w:r w:rsidRPr="00575446">
              <w:t>0,2004800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923C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BDE0D6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721EB" w14:textId="77777777" w:rsidR="00575446" w:rsidRPr="00575446" w:rsidRDefault="00575446" w:rsidP="00575446">
            <w:pPr>
              <w:pStyle w:val="a4"/>
            </w:pPr>
            <w:r w:rsidRPr="00575446">
              <w:t>0,0009826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8D2CB5" w14:textId="77777777" w:rsidR="00575446" w:rsidRPr="00575446" w:rsidRDefault="00575446" w:rsidP="00575446">
            <w:pPr>
              <w:pStyle w:val="a4"/>
            </w:pPr>
            <w:r w:rsidRPr="00575446">
              <w:t>0,0000015</w:t>
            </w:r>
          </w:p>
        </w:tc>
      </w:tr>
      <w:tr w:rsidR="00575446" w:rsidRPr="00575446" w14:paraId="438D554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444F1" w14:textId="77777777" w:rsidR="00575446" w:rsidRPr="00575446" w:rsidRDefault="00575446" w:rsidP="00575446">
            <w:pPr>
              <w:pStyle w:val="a4"/>
            </w:pPr>
            <w:r w:rsidRPr="00575446">
              <w:t>Уз.406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59B82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7B9F6D" w14:textId="77777777" w:rsidR="00575446" w:rsidRPr="00575446" w:rsidRDefault="00575446" w:rsidP="00575446">
            <w:pPr>
              <w:pStyle w:val="a4"/>
            </w:pPr>
            <w:r w:rsidRPr="00575446">
              <w:t>41,00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9FB9DD" w14:textId="77777777" w:rsidR="00575446" w:rsidRPr="00575446" w:rsidRDefault="00575446" w:rsidP="00575446">
            <w:pPr>
              <w:pStyle w:val="a4"/>
            </w:pPr>
            <w:r w:rsidRPr="00575446">
              <w:t>0,06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A4601" w14:textId="77777777" w:rsidR="00575446" w:rsidRPr="00575446" w:rsidRDefault="00575446" w:rsidP="00575446">
            <w:pPr>
              <w:pStyle w:val="a4"/>
            </w:pPr>
            <w:r w:rsidRPr="00575446">
              <w:t>4,85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4C625D" w14:textId="77777777" w:rsidR="00575446" w:rsidRPr="00575446" w:rsidRDefault="00575446" w:rsidP="00575446">
            <w:pPr>
              <w:pStyle w:val="a4"/>
            </w:pPr>
            <w:r w:rsidRPr="00575446">
              <w:t>0,2061510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6666F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A1CFB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682A7" w14:textId="77777777" w:rsidR="00575446" w:rsidRPr="00575446" w:rsidRDefault="00575446" w:rsidP="00575446">
            <w:pPr>
              <w:pStyle w:val="a4"/>
            </w:pPr>
            <w:r w:rsidRPr="00575446">
              <w:t>0,0009496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F26B9" w14:textId="77777777" w:rsidR="00575446" w:rsidRPr="00575446" w:rsidRDefault="00575446" w:rsidP="00575446">
            <w:pPr>
              <w:pStyle w:val="a4"/>
            </w:pPr>
            <w:r w:rsidRPr="00575446">
              <w:t>0,0000029</w:t>
            </w:r>
          </w:p>
        </w:tc>
      </w:tr>
      <w:tr w:rsidR="00575446" w:rsidRPr="00575446" w14:paraId="161292E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D8F56" w14:textId="77777777" w:rsidR="00575446" w:rsidRPr="00575446" w:rsidRDefault="00575446" w:rsidP="00575446">
            <w:pPr>
              <w:pStyle w:val="a4"/>
            </w:pPr>
            <w:r w:rsidRPr="00575446">
              <w:t>Уз.406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0AA76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26 </w:t>
            </w:r>
            <w:proofErr w:type="gramStart"/>
            <w:r w:rsidRPr="00575446">
              <w:t>Гараж</w:t>
            </w:r>
            <w:proofErr w:type="gramEnd"/>
            <w:r w:rsidRPr="00575446">
              <w:t xml:space="preserve"> Ко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85101" w14:textId="77777777" w:rsidR="00575446" w:rsidRPr="00575446" w:rsidRDefault="00575446" w:rsidP="00575446">
            <w:pPr>
              <w:pStyle w:val="a4"/>
            </w:pPr>
            <w:r w:rsidRPr="00575446">
              <w:t>6,80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84890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494CD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FD6A2B" w14:textId="77777777" w:rsidR="00575446" w:rsidRPr="00575446" w:rsidRDefault="00575446" w:rsidP="00575446">
            <w:pPr>
              <w:pStyle w:val="a4"/>
            </w:pPr>
            <w:r w:rsidRPr="00575446">
              <w:t>0,2747720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ECA76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09FEB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D710C" w14:textId="77777777" w:rsidR="00575446" w:rsidRPr="00575446" w:rsidRDefault="00575446" w:rsidP="00575446">
            <w:pPr>
              <w:pStyle w:val="a4"/>
            </w:pPr>
            <w:r w:rsidRPr="00575446">
              <w:t>0,0002100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6A69C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F8CB06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9B696F" w14:textId="77777777" w:rsidR="00575446" w:rsidRPr="00575446" w:rsidRDefault="00575446" w:rsidP="00575446">
            <w:pPr>
              <w:pStyle w:val="a4"/>
            </w:pPr>
            <w:r w:rsidRPr="00575446">
              <w:t>Уз.417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8B146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3кв1 и 3кв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259E21" w14:textId="77777777" w:rsidR="00575446" w:rsidRPr="00575446" w:rsidRDefault="00575446" w:rsidP="00575446">
            <w:pPr>
              <w:pStyle w:val="a4"/>
            </w:pPr>
            <w:r w:rsidRPr="00575446">
              <w:t>6,11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00758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968D04" w14:textId="77777777" w:rsidR="00575446" w:rsidRPr="00575446" w:rsidRDefault="00575446" w:rsidP="00575446">
            <w:pPr>
              <w:pStyle w:val="a4"/>
            </w:pPr>
            <w:r w:rsidRPr="00575446">
              <w:t>3,88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ACA853" w14:textId="77777777" w:rsidR="00575446" w:rsidRPr="00575446" w:rsidRDefault="00575446" w:rsidP="00575446">
            <w:pPr>
              <w:pStyle w:val="a4"/>
            </w:pPr>
            <w:r w:rsidRPr="00575446">
              <w:t>0,2574010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C231C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FC468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B9652" w14:textId="77777777" w:rsidR="00575446" w:rsidRPr="00575446" w:rsidRDefault="00575446" w:rsidP="00575446">
            <w:pPr>
              <w:pStyle w:val="a4"/>
            </w:pPr>
            <w:r w:rsidRPr="00575446">
              <w:t>0,0010301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28E5F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</w:tr>
      <w:tr w:rsidR="00575446" w:rsidRPr="00575446" w14:paraId="193A31A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80363" w14:textId="77777777" w:rsidR="00575446" w:rsidRPr="00575446" w:rsidRDefault="00575446" w:rsidP="00575446">
            <w:pPr>
              <w:pStyle w:val="a4"/>
            </w:pPr>
            <w:r w:rsidRPr="00575446">
              <w:t>Уз.417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6A7A3" w14:textId="77777777" w:rsidR="00575446" w:rsidRPr="00575446" w:rsidRDefault="00575446" w:rsidP="00575446">
            <w:pPr>
              <w:pStyle w:val="a4"/>
            </w:pPr>
            <w:r w:rsidRPr="00575446">
              <w:t xml:space="preserve">улица </w:t>
            </w:r>
            <w:proofErr w:type="spellStart"/>
            <w:r w:rsidRPr="00575446">
              <w:t>Корзинникова</w:t>
            </w:r>
            <w:proofErr w:type="spellEnd"/>
            <w:r w:rsidRPr="00575446">
              <w:t>, 3кв2 Гараж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D9D44E" w14:textId="77777777" w:rsidR="00575446" w:rsidRPr="00575446" w:rsidRDefault="00575446" w:rsidP="00575446">
            <w:pPr>
              <w:pStyle w:val="a4"/>
            </w:pPr>
            <w:r w:rsidRPr="00575446">
              <w:t>17,00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B2A81A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7B959" w14:textId="77777777" w:rsidR="00575446" w:rsidRPr="00575446" w:rsidRDefault="00575446" w:rsidP="00575446">
            <w:pPr>
              <w:pStyle w:val="a4"/>
            </w:pPr>
            <w:r w:rsidRPr="00575446">
              <w:t>3,88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BE653E" w14:textId="77777777" w:rsidR="00575446" w:rsidRPr="00575446" w:rsidRDefault="00575446" w:rsidP="00575446">
            <w:pPr>
              <w:pStyle w:val="a4"/>
            </w:pPr>
            <w:r w:rsidRPr="00575446">
              <w:t>0,2574010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EFA8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DE25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FE5AA" w14:textId="77777777" w:rsidR="00575446" w:rsidRPr="00575446" w:rsidRDefault="00575446" w:rsidP="00575446">
            <w:pPr>
              <w:pStyle w:val="a4"/>
            </w:pPr>
            <w:r w:rsidRPr="00575446">
              <w:t>0,0003194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9A72FD" w14:textId="77777777" w:rsidR="00575446" w:rsidRPr="00575446" w:rsidRDefault="00575446" w:rsidP="00575446">
            <w:pPr>
              <w:pStyle w:val="a4"/>
            </w:pPr>
            <w:r w:rsidRPr="00575446">
              <w:t>0,0000010</w:t>
            </w:r>
          </w:p>
        </w:tc>
      </w:tr>
      <w:tr w:rsidR="00575446" w:rsidRPr="00575446" w14:paraId="0691EBD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8F69B2" w14:textId="77777777" w:rsidR="00575446" w:rsidRPr="00575446" w:rsidRDefault="00575446" w:rsidP="00575446">
            <w:pPr>
              <w:pStyle w:val="a4"/>
            </w:pPr>
            <w:r w:rsidRPr="00575446">
              <w:t>Уз.418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6BAF0" w14:textId="77777777" w:rsidR="00575446" w:rsidRPr="00575446" w:rsidRDefault="00575446" w:rsidP="00575446">
            <w:pPr>
              <w:pStyle w:val="a4"/>
            </w:pPr>
            <w:r w:rsidRPr="00575446">
              <w:t>Комсомольская улица, 45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E6AE5" w14:textId="77777777" w:rsidR="00575446" w:rsidRPr="00575446" w:rsidRDefault="00575446" w:rsidP="00575446">
            <w:pPr>
              <w:pStyle w:val="a4"/>
            </w:pPr>
            <w:r w:rsidRPr="00575446">
              <w:t>13,96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7A7A4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6E6E3" w14:textId="77777777" w:rsidR="00575446" w:rsidRPr="00575446" w:rsidRDefault="00575446" w:rsidP="00575446">
            <w:pPr>
              <w:pStyle w:val="a4"/>
            </w:pPr>
            <w:r w:rsidRPr="00575446">
              <w:t>6,22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A48807" w14:textId="77777777" w:rsidR="00575446" w:rsidRPr="00575446" w:rsidRDefault="00575446" w:rsidP="00575446">
            <w:pPr>
              <w:pStyle w:val="a4"/>
            </w:pPr>
            <w:r w:rsidRPr="00575446">
              <w:t>0,1607240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34E3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DD1787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DC9E0A" w14:textId="77777777" w:rsidR="00575446" w:rsidRPr="00575446" w:rsidRDefault="00575446" w:rsidP="00575446">
            <w:pPr>
              <w:pStyle w:val="a4"/>
            </w:pPr>
            <w:r w:rsidRPr="00575446">
              <w:t>0,0015155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A7B32F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137E28C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161D0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Уз.418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E21FB5" w14:textId="77777777" w:rsidR="00575446" w:rsidRPr="00575446" w:rsidRDefault="00575446" w:rsidP="00575446">
            <w:pPr>
              <w:pStyle w:val="a4"/>
            </w:pPr>
            <w:r w:rsidRPr="00575446">
              <w:t xml:space="preserve">ул. Комсомольская, 45 </w:t>
            </w:r>
            <w:proofErr w:type="gramStart"/>
            <w:r w:rsidRPr="00575446">
              <w:t>Гараж</w:t>
            </w:r>
            <w:proofErr w:type="gramEnd"/>
            <w:r w:rsidRPr="00575446">
              <w:t xml:space="preserve"> За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756F7" w14:textId="77777777" w:rsidR="00575446" w:rsidRPr="00575446" w:rsidRDefault="00575446" w:rsidP="00575446">
            <w:pPr>
              <w:pStyle w:val="a4"/>
            </w:pPr>
            <w:r w:rsidRPr="00575446">
              <w:t>1,60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0375F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58F1BC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E71F1" w14:textId="77777777" w:rsidR="00575446" w:rsidRPr="00575446" w:rsidRDefault="00575446" w:rsidP="00575446">
            <w:pPr>
              <w:pStyle w:val="a4"/>
            </w:pPr>
            <w:r w:rsidRPr="00575446">
              <w:t>0,2747460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A610A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DAACDD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68955" w14:textId="77777777" w:rsidR="00575446" w:rsidRPr="00575446" w:rsidRDefault="00575446" w:rsidP="00575446">
            <w:pPr>
              <w:pStyle w:val="a4"/>
            </w:pPr>
            <w:r w:rsidRPr="00575446">
              <w:t>0,0002295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6F3CD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</w:tr>
      <w:tr w:rsidR="00575446" w:rsidRPr="00575446" w14:paraId="23D87E1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EFFD63" w14:textId="77777777" w:rsidR="00575446" w:rsidRPr="00575446" w:rsidRDefault="00575446" w:rsidP="00575446">
            <w:pPr>
              <w:pStyle w:val="a4"/>
            </w:pPr>
            <w:r w:rsidRPr="00575446">
              <w:t>Уз.422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D8B2A8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A9BE4" w14:textId="77777777" w:rsidR="00575446" w:rsidRPr="00575446" w:rsidRDefault="00575446" w:rsidP="00575446">
            <w:pPr>
              <w:pStyle w:val="a4"/>
            </w:pPr>
            <w:r w:rsidRPr="00575446">
              <w:t>12,50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B50E4" w14:textId="77777777" w:rsidR="00575446" w:rsidRPr="00575446" w:rsidRDefault="00575446" w:rsidP="00575446">
            <w:pPr>
              <w:pStyle w:val="a4"/>
            </w:pPr>
            <w:r w:rsidRPr="00575446">
              <w:t>0,03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B3D94" w14:textId="77777777" w:rsidR="00575446" w:rsidRPr="00575446" w:rsidRDefault="00575446" w:rsidP="00575446">
            <w:pPr>
              <w:pStyle w:val="a4"/>
            </w:pPr>
            <w:r w:rsidRPr="00575446">
              <w:t>3,64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262F41" w14:textId="77777777" w:rsidR="00575446" w:rsidRPr="00575446" w:rsidRDefault="00575446" w:rsidP="00575446">
            <w:pPr>
              <w:pStyle w:val="a4"/>
            </w:pPr>
            <w:r w:rsidRPr="00575446">
              <w:t>0,2748000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FBE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64B38A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8A30E" w14:textId="77777777" w:rsidR="00575446" w:rsidRPr="00575446" w:rsidRDefault="00575446" w:rsidP="00575446">
            <w:pPr>
              <w:pStyle w:val="a4"/>
            </w:pPr>
            <w:r w:rsidRPr="00575446">
              <w:t>0,0008632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41579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38E66E8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984CE" w14:textId="77777777" w:rsidR="00575446" w:rsidRPr="00575446" w:rsidRDefault="00575446" w:rsidP="00575446">
            <w:pPr>
              <w:pStyle w:val="a4"/>
            </w:pPr>
            <w:r w:rsidRPr="00575446">
              <w:t>Уз.422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8ADE0" w14:textId="77777777" w:rsidR="00575446" w:rsidRPr="00575446" w:rsidRDefault="00575446" w:rsidP="00575446">
            <w:pPr>
              <w:pStyle w:val="a4"/>
            </w:pPr>
            <w:r w:rsidRPr="00575446">
              <w:t>Уз.423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33873" w14:textId="77777777" w:rsidR="00575446" w:rsidRPr="00575446" w:rsidRDefault="00575446" w:rsidP="00575446">
            <w:pPr>
              <w:pStyle w:val="a4"/>
            </w:pPr>
            <w:r w:rsidRPr="00575446">
              <w:t>23,16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977F6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BC63A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058D8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FD0BA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5779C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A8972" w14:textId="77777777" w:rsidR="00575446" w:rsidRPr="00575446" w:rsidRDefault="00575446" w:rsidP="00575446">
            <w:pPr>
              <w:pStyle w:val="a4"/>
            </w:pPr>
            <w:r w:rsidRPr="00575446">
              <w:t>0,0167589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791EF" w14:textId="77777777" w:rsidR="00575446" w:rsidRPr="00575446" w:rsidRDefault="00575446" w:rsidP="00575446">
            <w:pPr>
              <w:pStyle w:val="a4"/>
            </w:pPr>
            <w:r w:rsidRPr="00575446">
              <w:t>0,0000032</w:t>
            </w:r>
          </w:p>
        </w:tc>
      </w:tr>
      <w:tr w:rsidR="00575446" w:rsidRPr="00575446" w14:paraId="70B46A4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2A9EFB" w14:textId="77777777" w:rsidR="00575446" w:rsidRPr="00575446" w:rsidRDefault="00575446" w:rsidP="00575446">
            <w:pPr>
              <w:pStyle w:val="a4"/>
            </w:pPr>
            <w:r w:rsidRPr="00575446">
              <w:t>Уз.423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20C01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 Якутская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334FEB" w14:textId="77777777" w:rsidR="00575446" w:rsidRPr="00575446" w:rsidRDefault="00575446" w:rsidP="00575446">
            <w:pPr>
              <w:pStyle w:val="a4"/>
            </w:pPr>
            <w:r w:rsidRPr="00575446">
              <w:t>8,16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8D9DC5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A7FA3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F475E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188A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3A47D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7A2FFE" w14:textId="77777777" w:rsidR="00575446" w:rsidRPr="00575446" w:rsidRDefault="00575446" w:rsidP="00575446">
            <w:pPr>
              <w:pStyle w:val="a4"/>
            </w:pPr>
            <w:r w:rsidRPr="00575446">
              <w:t>0,0018144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900249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</w:tr>
      <w:tr w:rsidR="00575446" w:rsidRPr="00575446" w14:paraId="65181A3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E3C19" w14:textId="77777777" w:rsidR="00575446" w:rsidRPr="00575446" w:rsidRDefault="00575446" w:rsidP="00575446">
            <w:pPr>
              <w:pStyle w:val="a4"/>
            </w:pPr>
            <w:r w:rsidRPr="00575446">
              <w:t>Уз.423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4734F" w14:textId="77777777" w:rsidR="00575446" w:rsidRPr="00575446" w:rsidRDefault="00575446" w:rsidP="00575446">
            <w:pPr>
              <w:pStyle w:val="a4"/>
            </w:pPr>
            <w:r w:rsidRPr="00575446">
              <w:t>Уз.424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86A92" w14:textId="77777777" w:rsidR="00575446" w:rsidRPr="00575446" w:rsidRDefault="00575446" w:rsidP="00575446">
            <w:pPr>
              <w:pStyle w:val="a4"/>
            </w:pPr>
            <w:r w:rsidRPr="00575446">
              <w:t>5,17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5D712D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CBBB37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DA0E2A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5E2B4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F7B0B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02193" w14:textId="77777777" w:rsidR="00575446" w:rsidRPr="00575446" w:rsidRDefault="00575446" w:rsidP="00575446">
            <w:pPr>
              <w:pStyle w:val="a4"/>
            </w:pPr>
            <w:r w:rsidRPr="00575446">
              <w:t>0,0149445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E4D04F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3F1052C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3E1E4" w14:textId="77777777" w:rsidR="00575446" w:rsidRPr="00575446" w:rsidRDefault="00575446" w:rsidP="00575446">
            <w:pPr>
              <w:pStyle w:val="a4"/>
            </w:pPr>
            <w:r w:rsidRPr="00575446">
              <w:t>Уз.424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DC88F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 Якутская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402E5" w14:textId="77777777" w:rsidR="00575446" w:rsidRPr="00575446" w:rsidRDefault="00575446" w:rsidP="00575446">
            <w:pPr>
              <w:pStyle w:val="a4"/>
            </w:pPr>
            <w:r w:rsidRPr="00575446">
              <w:t>6,92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FE913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7D6E99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89E41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ABDFB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B1F02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6FA70" w14:textId="77777777" w:rsidR="00575446" w:rsidRPr="00575446" w:rsidRDefault="00575446" w:rsidP="00575446">
            <w:pPr>
              <w:pStyle w:val="a4"/>
            </w:pPr>
            <w:r w:rsidRPr="00575446">
              <w:t>0,0123364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24E3E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0056C81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557BD" w14:textId="77777777" w:rsidR="00575446" w:rsidRPr="00575446" w:rsidRDefault="00575446" w:rsidP="00575446">
            <w:pPr>
              <w:pStyle w:val="a4"/>
            </w:pPr>
            <w:r w:rsidRPr="00575446">
              <w:t>Уз.424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3E2A0" w14:textId="77777777" w:rsidR="00575446" w:rsidRPr="00575446" w:rsidRDefault="00575446" w:rsidP="00575446">
            <w:pPr>
              <w:pStyle w:val="a4"/>
            </w:pPr>
            <w:r w:rsidRPr="00575446">
              <w:t>Уз.425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9DC6E" w14:textId="77777777" w:rsidR="00575446" w:rsidRPr="00575446" w:rsidRDefault="00575446" w:rsidP="00575446">
            <w:pPr>
              <w:pStyle w:val="a4"/>
            </w:pPr>
            <w:r w:rsidRPr="00575446">
              <w:t>23,65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A4CAA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BF465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B89FB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D91A0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77E91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F513A" w14:textId="77777777" w:rsidR="00575446" w:rsidRPr="00575446" w:rsidRDefault="00575446" w:rsidP="00575446">
            <w:pPr>
              <w:pStyle w:val="a4"/>
            </w:pPr>
            <w:r w:rsidRPr="00575446">
              <w:t>0,0026080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EBDBA9" w14:textId="77777777" w:rsidR="00575446" w:rsidRPr="00575446" w:rsidRDefault="00575446" w:rsidP="00575446">
            <w:pPr>
              <w:pStyle w:val="a4"/>
            </w:pPr>
            <w:r w:rsidRPr="00575446">
              <w:t>0,0000032</w:t>
            </w:r>
          </w:p>
        </w:tc>
      </w:tr>
      <w:tr w:rsidR="00575446" w:rsidRPr="00575446" w14:paraId="36C89C8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6471D" w14:textId="77777777" w:rsidR="00575446" w:rsidRPr="00575446" w:rsidRDefault="00575446" w:rsidP="00575446">
            <w:pPr>
              <w:pStyle w:val="a4"/>
            </w:pPr>
            <w:r w:rsidRPr="00575446">
              <w:t>Уз.425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22DE94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 Якутская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1C117" w14:textId="77777777" w:rsidR="00575446" w:rsidRPr="00575446" w:rsidRDefault="00575446" w:rsidP="00575446">
            <w:pPr>
              <w:pStyle w:val="a4"/>
            </w:pPr>
            <w:r w:rsidRPr="00575446">
              <w:t>22,13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9435B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9D624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D92C5A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7232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D752E" w14:textId="77777777" w:rsidR="00575446" w:rsidRPr="00575446" w:rsidRDefault="00575446" w:rsidP="00575446">
            <w:pPr>
              <w:pStyle w:val="a4"/>
            </w:pPr>
            <w:r w:rsidRPr="00575446">
              <w:t>0,0000003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5200C" w14:textId="77777777" w:rsidR="00575446" w:rsidRPr="00575446" w:rsidRDefault="00575446" w:rsidP="00575446">
            <w:pPr>
              <w:pStyle w:val="a4"/>
            </w:pPr>
            <w:r w:rsidRPr="00575446">
              <w:t>0,0003727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8B1C47" w14:textId="77777777" w:rsidR="00575446" w:rsidRPr="00575446" w:rsidRDefault="00575446" w:rsidP="00575446">
            <w:pPr>
              <w:pStyle w:val="a4"/>
            </w:pPr>
            <w:r w:rsidRPr="00575446">
              <w:t>0,0000030</w:t>
            </w:r>
          </w:p>
        </w:tc>
      </w:tr>
      <w:tr w:rsidR="00575446" w:rsidRPr="00575446" w14:paraId="3422FD0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2AEF98" w14:textId="77777777" w:rsidR="00575446" w:rsidRPr="00575446" w:rsidRDefault="00575446" w:rsidP="00575446">
            <w:pPr>
              <w:pStyle w:val="a4"/>
            </w:pPr>
            <w:r w:rsidRPr="00575446">
              <w:t>Уз.425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36654D" w14:textId="77777777" w:rsidR="00575446" w:rsidRPr="00575446" w:rsidRDefault="00575446" w:rsidP="00575446">
            <w:pPr>
              <w:pStyle w:val="a4"/>
            </w:pPr>
            <w:r w:rsidRPr="00575446">
              <w:t>Уз.426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8EE99" w14:textId="77777777" w:rsidR="00575446" w:rsidRPr="00575446" w:rsidRDefault="00575446" w:rsidP="00575446">
            <w:pPr>
              <w:pStyle w:val="a4"/>
            </w:pPr>
            <w:r w:rsidRPr="00575446">
              <w:t>48,55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464332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C7FF2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55C41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80F9D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E5B5D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3F4F2" w14:textId="77777777" w:rsidR="00575446" w:rsidRPr="00575446" w:rsidRDefault="00575446" w:rsidP="00575446">
            <w:pPr>
              <w:pStyle w:val="a4"/>
            </w:pPr>
            <w:r w:rsidRPr="00575446">
              <w:t>0,0022353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D8D2FC" w14:textId="77777777" w:rsidR="00575446" w:rsidRPr="00575446" w:rsidRDefault="00575446" w:rsidP="00575446">
            <w:pPr>
              <w:pStyle w:val="a4"/>
            </w:pPr>
            <w:r w:rsidRPr="00575446">
              <w:t>0,0000067</w:t>
            </w:r>
          </w:p>
        </w:tc>
      </w:tr>
      <w:tr w:rsidR="00575446" w:rsidRPr="00575446" w14:paraId="1C337A5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24D43" w14:textId="77777777" w:rsidR="00575446" w:rsidRPr="00575446" w:rsidRDefault="00575446" w:rsidP="00575446">
            <w:pPr>
              <w:pStyle w:val="a4"/>
            </w:pPr>
            <w:r w:rsidRPr="00575446">
              <w:t>Уз.426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ADB02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 Якутская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0A322" w14:textId="77777777" w:rsidR="00575446" w:rsidRPr="00575446" w:rsidRDefault="00575446" w:rsidP="00575446">
            <w:pPr>
              <w:pStyle w:val="a4"/>
            </w:pPr>
            <w:r w:rsidRPr="00575446">
              <w:t>10,31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F2D2A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4679E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7FD8E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66EC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843D43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2EED68" w14:textId="77777777" w:rsidR="00575446" w:rsidRPr="00575446" w:rsidRDefault="00575446" w:rsidP="00575446">
            <w:pPr>
              <w:pStyle w:val="a4"/>
            </w:pPr>
            <w:r w:rsidRPr="00575446">
              <w:t>0,0004328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6A637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</w:tr>
      <w:tr w:rsidR="00575446" w:rsidRPr="00575446" w14:paraId="7F2D4336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E99786" w14:textId="77777777" w:rsidR="00575446" w:rsidRPr="00575446" w:rsidRDefault="00575446" w:rsidP="00575446">
            <w:pPr>
              <w:pStyle w:val="a4"/>
            </w:pPr>
            <w:r w:rsidRPr="00575446">
              <w:t>Уз.426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6DECD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54 Якутская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7E2055" w14:textId="77777777" w:rsidR="00575446" w:rsidRPr="00575446" w:rsidRDefault="00575446" w:rsidP="00575446">
            <w:pPr>
              <w:pStyle w:val="a4"/>
            </w:pPr>
            <w:r w:rsidRPr="00575446">
              <w:t>25,12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B501E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2D76AD" w14:textId="77777777" w:rsidR="00575446" w:rsidRPr="00575446" w:rsidRDefault="00575446" w:rsidP="00575446">
            <w:pPr>
              <w:pStyle w:val="a4"/>
            </w:pPr>
            <w:r w:rsidRPr="00575446">
              <w:t>9,40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E9447" w14:textId="77777777" w:rsidR="00575446" w:rsidRPr="00575446" w:rsidRDefault="00575446" w:rsidP="00575446">
            <w:pPr>
              <w:pStyle w:val="a4"/>
            </w:pPr>
            <w:r w:rsidRPr="00575446">
              <w:t>0,1064090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B41E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1D350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756C8" w14:textId="77777777" w:rsidR="00575446" w:rsidRPr="00575446" w:rsidRDefault="00575446" w:rsidP="00575446">
            <w:pPr>
              <w:pStyle w:val="a4"/>
            </w:pPr>
            <w:r w:rsidRPr="00575446">
              <w:t>0,0018025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91452" w14:textId="77777777" w:rsidR="00575446" w:rsidRPr="00575446" w:rsidRDefault="00575446" w:rsidP="00575446">
            <w:pPr>
              <w:pStyle w:val="a4"/>
            </w:pPr>
            <w:r w:rsidRPr="00575446">
              <w:t>0,0000034</w:t>
            </w:r>
          </w:p>
        </w:tc>
      </w:tr>
      <w:tr w:rsidR="00575446" w:rsidRPr="00575446" w14:paraId="479467A2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785C04" w14:textId="77777777" w:rsidR="00575446" w:rsidRPr="00575446" w:rsidRDefault="00575446" w:rsidP="00575446">
            <w:pPr>
              <w:pStyle w:val="a4"/>
            </w:pPr>
            <w:r w:rsidRPr="00575446">
              <w:t>Уз.428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6EC06C" w14:textId="77777777" w:rsidR="00575446" w:rsidRPr="00575446" w:rsidRDefault="00575446" w:rsidP="00575446">
            <w:pPr>
              <w:pStyle w:val="a4"/>
            </w:pPr>
            <w:proofErr w:type="spellStart"/>
            <w:r w:rsidRPr="00575446">
              <w:t>ул.Комсомольская</w:t>
            </w:r>
            <w:proofErr w:type="spellEnd"/>
            <w:r w:rsidRPr="00575446">
              <w:t>, 57/1 ДЮСШ за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D8C732" w14:textId="77777777" w:rsidR="00575446" w:rsidRPr="00575446" w:rsidRDefault="00575446" w:rsidP="00575446">
            <w:pPr>
              <w:pStyle w:val="a4"/>
            </w:pPr>
            <w:r w:rsidRPr="00575446">
              <w:t>29,00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ED2D0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A1C99" w14:textId="77777777" w:rsidR="00575446" w:rsidRPr="00575446" w:rsidRDefault="00575446" w:rsidP="00575446">
            <w:pPr>
              <w:pStyle w:val="a4"/>
            </w:pPr>
            <w:r w:rsidRPr="00575446">
              <w:t>6,19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B80BC5" w14:textId="77777777" w:rsidR="00575446" w:rsidRPr="00575446" w:rsidRDefault="00575446" w:rsidP="00575446">
            <w:pPr>
              <w:pStyle w:val="a4"/>
            </w:pPr>
            <w:r w:rsidRPr="00575446">
              <w:t>0,1615060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A88C4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9BE62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A9797C" w14:textId="77777777" w:rsidR="00575446" w:rsidRPr="00575446" w:rsidRDefault="00575446" w:rsidP="00575446">
            <w:pPr>
              <w:pStyle w:val="a4"/>
            </w:pPr>
            <w:r w:rsidRPr="00575446">
              <w:t>0,0049831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6799F" w14:textId="77777777" w:rsidR="00575446" w:rsidRPr="00575446" w:rsidRDefault="00575446" w:rsidP="00575446">
            <w:pPr>
              <w:pStyle w:val="a4"/>
            </w:pPr>
            <w:r w:rsidRPr="00575446">
              <w:t>0,0000026</w:t>
            </w:r>
          </w:p>
        </w:tc>
      </w:tr>
      <w:tr w:rsidR="00575446" w:rsidRPr="00575446" w14:paraId="7F775B0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88567" w14:textId="77777777" w:rsidR="00575446" w:rsidRPr="00575446" w:rsidRDefault="00575446" w:rsidP="00575446">
            <w:pPr>
              <w:pStyle w:val="a4"/>
            </w:pPr>
            <w:r w:rsidRPr="00575446">
              <w:t>Уз.429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278D8" w14:textId="77777777" w:rsidR="00575446" w:rsidRPr="00575446" w:rsidRDefault="00575446" w:rsidP="00575446">
            <w:pPr>
              <w:pStyle w:val="a4"/>
            </w:pPr>
            <w:r w:rsidRPr="00575446">
              <w:t>Уз.428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E2A153" w14:textId="77777777" w:rsidR="00575446" w:rsidRPr="00575446" w:rsidRDefault="00575446" w:rsidP="00575446">
            <w:pPr>
              <w:pStyle w:val="a4"/>
            </w:pPr>
            <w:r w:rsidRPr="00575446">
              <w:t>165,60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3E975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301488" w14:textId="77777777" w:rsidR="00575446" w:rsidRPr="00575446" w:rsidRDefault="00575446" w:rsidP="00575446">
            <w:pPr>
              <w:pStyle w:val="a4"/>
            </w:pPr>
            <w:r w:rsidRPr="00575446">
              <w:t>6,19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9075E1" w14:textId="77777777" w:rsidR="00575446" w:rsidRPr="00575446" w:rsidRDefault="00575446" w:rsidP="00575446">
            <w:pPr>
              <w:pStyle w:val="a4"/>
            </w:pPr>
            <w:r w:rsidRPr="00575446">
              <w:t>0,1615060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715B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94402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2C67C" w14:textId="77777777" w:rsidR="00575446" w:rsidRPr="00575446" w:rsidRDefault="00575446" w:rsidP="00575446">
            <w:pPr>
              <w:pStyle w:val="a4"/>
            </w:pPr>
            <w:r w:rsidRPr="00575446">
              <w:t>0,0049831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56101" w14:textId="77777777" w:rsidR="00575446" w:rsidRPr="00575446" w:rsidRDefault="00575446" w:rsidP="00575446">
            <w:pPr>
              <w:pStyle w:val="a4"/>
            </w:pPr>
            <w:r w:rsidRPr="00575446">
              <w:t>0,0000150</w:t>
            </w:r>
          </w:p>
        </w:tc>
      </w:tr>
      <w:tr w:rsidR="00575446" w:rsidRPr="00575446" w14:paraId="3E34F9B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EBD22B" w14:textId="77777777" w:rsidR="00575446" w:rsidRPr="00575446" w:rsidRDefault="00575446" w:rsidP="00575446">
            <w:pPr>
              <w:pStyle w:val="a4"/>
            </w:pPr>
            <w:r w:rsidRPr="00575446">
              <w:t>Задв.1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A7F22" w14:textId="77777777" w:rsidR="00575446" w:rsidRPr="00575446" w:rsidRDefault="00575446" w:rsidP="00575446">
            <w:pPr>
              <w:pStyle w:val="a4"/>
            </w:pPr>
            <w:r w:rsidRPr="00575446">
              <w:t>Уз.171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C0813" w14:textId="77777777" w:rsidR="00575446" w:rsidRPr="00575446" w:rsidRDefault="00575446" w:rsidP="00575446">
            <w:pPr>
              <w:pStyle w:val="a4"/>
            </w:pPr>
            <w:r w:rsidRPr="00575446">
              <w:t>53,04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EC11C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2FA8E" w14:textId="77777777" w:rsidR="00575446" w:rsidRPr="00575446" w:rsidRDefault="00575446" w:rsidP="00575446">
            <w:pPr>
              <w:pStyle w:val="a4"/>
            </w:pPr>
            <w:r w:rsidRPr="00575446">
              <w:t>12,61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2F9F1" w14:textId="77777777" w:rsidR="00575446" w:rsidRPr="00575446" w:rsidRDefault="00575446" w:rsidP="00575446">
            <w:pPr>
              <w:pStyle w:val="a4"/>
            </w:pPr>
            <w:r w:rsidRPr="00575446">
              <w:t>0,0792870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B830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E22F1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F665E" w14:textId="77777777" w:rsidR="00575446" w:rsidRPr="00575446" w:rsidRDefault="00575446" w:rsidP="00575446">
            <w:pPr>
              <w:pStyle w:val="a4"/>
            </w:pPr>
            <w:r w:rsidRPr="00575446">
              <w:t>0,0559873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716DD" w14:textId="77777777" w:rsidR="00575446" w:rsidRPr="00575446" w:rsidRDefault="00575446" w:rsidP="00575446">
            <w:pPr>
              <w:pStyle w:val="a4"/>
            </w:pPr>
            <w:r w:rsidRPr="00575446">
              <w:t>0,0000098</w:t>
            </w:r>
          </w:p>
        </w:tc>
      </w:tr>
      <w:tr w:rsidR="00575446" w:rsidRPr="00575446" w14:paraId="67D0053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5CF518" w14:textId="77777777" w:rsidR="00575446" w:rsidRPr="00575446" w:rsidRDefault="00575446" w:rsidP="00575446">
            <w:pPr>
              <w:pStyle w:val="a4"/>
            </w:pPr>
            <w:r w:rsidRPr="00575446">
              <w:t>Задв.2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3346C0" w14:textId="77777777" w:rsidR="00575446" w:rsidRPr="00575446" w:rsidRDefault="00575446" w:rsidP="00575446">
            <w:pPr>
              <w:pStyle w:val="a4"/>
            </w:pPr>
            <w:r w:rsidRPr="00575446">
              <w:t>Уз.190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E13F5" w14:textId="77777777" w:rsidR="00575446" w:rsidRPr="00575446" w:rsidRDefault="00575446" w:rsidP="00575446">
            <w:pPr>
              <w:pStyle w:val="a4"/>
            </w:pPr>
            <w:r w:rsidRPr="00575446">
              <w:t>3,95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C08089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FDC23" w14:textId="77777777" w:rsidR="00575446" w:rsidRPr="00575446" w:rsidRDefault="00575446" w:rsidP="00575446">
            <w:pPr>
              <w:pStyle w:val="a4"/>
            </w:pPr>
            <w:r w:rsidRPr="00575446">
              <w:t>30,49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D18C9" w14:textId="77777777" w:rsidR="00575446" w:rsidRPr="00575446" w:rsidRDefault="00575446" w:rsidP="00575446">
            <w:pPr>
              <w:pStyle w:val="a4"/>
            </w:pPr>
            <w:r w:rsidRPr="00575446">
              <w:t>0,0327960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CAA5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FA4D8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B3D92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D4E43" w14:textId="77777777" w:rsidR="00575446" w:rsidRPr="00575446" w:rsidRDefault="00575446" w:rsidP="00575446">
            <w:pPr>
              <w:pStyle w:val="a4"/>
            </w:pPr>
            <w:r w:rsidRPr="00575446">
              <w:t>0,0000018</w:t>
            </w:r>
          </w:p>
        </w:tc>
      </w:tr>
      <w:tr w:rsidR="00575446" w:rsidRPr="00575446" w14:paraId="41EBA8A4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483D2" w14:textId="77777777" w:rsidR="00575446" w:rsidRPr="00575446" w:rsidRDefault="00575446" w:rsidP="00575446">
            <w:pPr>
              <w:pStyle w:val="a4"/>
            </w:pPr>
            <w:r w:rsidRPr="00575446">
              <w:t>Задв.3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1D74B" w14:textId="77777777" w:rsidR="00575446" w:rsidRPr="00575446" w:rsidRDefault="00575446" w:rsidP="00575446">
            <w:pPr>
              <w:pStyle w:val="a4"/>
            </w:pPr>
            <w:r w:rsidRPr="00575446">
              <w:t>Уз.172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D4771" w14:textId="77777777" w:rsidR="00575446" w:rsidRPr="00575446" w:rsidRDefault="00575446" w:rsidP="00575446">
            <w:pPr>
              <w:pStyle w:val="a4"/>
            </w:pPr>
            <w:r w:rsidRPr="00575446">
              <w:t>165,33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BA82CE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3900FD" w14:textId="77777777" w:rsidR="00575446" w:rsidRPr="00575446" w:rsidRDefault="00575446" w:rsidP="00575446">
            <w:pPr>
              <w:pStyle w:val="a4"/>
            </w:pPr>
            <w:r w:rsidRPr="00575446">
              <w:t>30,67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E7AFD1" w14:textId="77777777" w:rsidR="00575446" w:rsidRPr="00575446" w:rsidRDefault="00575446" w:rsidP="00575446">
            <w:pPr>
              <w:pStyle w:val="a4"/>
            </w:pPr>
            <w:r w:rsidRPr="00575446">
              <w:t>0,0326010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50D0D3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7F7B6" w14:textId="77777777" w:rsidR="00575446" w:rsidRPr="00575446" w:rsidRDefault="00575446" w:rsidP="00575446">
            <w:pPr>
              <w:pStyle w:val="a4"/>
            </w:pPr>
            <w:r w:rsidRPr="00575446">
              <w:t>0,0000024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96B86A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D964B" w14:textId="77777777" w:rsidR="00575446" w:rsidRPr="00575446" w:rsidRDefault="00575446" w:rsidP="00575446">
            <w:pPr>
              <w:pStyle w:val="a4"/>
            </w:pPr>
            <w:r w:rsidRPr="00575446">
              <w:t>0,0000740</w:t>
            </w:r>
          </w:p>
        </w:tc>
      </w:tr>
      <w:tr w:rsidR="00575446" w:rsidRPr="00575446" w14:paraId="67C4199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17CEA" w14:textId="77777777" w:rsidR="00575446" w:rsidRPr="00575446" w:rsidRDefault="00575446" w:rsidP="00575446">
            <w:pPr>
              <w:pStyle w:val="a4"/>
            </w:pPr>
            <w:r w:rsidRPr="00575446">
              <w:t>Задв.4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1CE9D" w14:textId="77777777" w:rsidR="00575446" w:rsidRPr="00575446" w:rsidRDefault="00575446" w:rsidP="00575446">
            <w:pPr>
              <w:pStyle w:val="a4"/>
            </w:pPr>
            <w:r w:rsidRPr="00575446">
              <w:t>Северная улица, 33/1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019F3" w14:textId="77777777" w:rsidR="00575446" w:rsidRPr="00575446" w:rsidRDefault="00575446" w:rsidP="00575446">
            <w:pPr>
              <w:pStyle w:val="a4"/>
            </w:pPr>
            <w:r w:rsidRPr="00575446">
              <w:t>3,41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6072F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758F4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C5FB4" w14:textId="77777777" w:rsidR="00575446" w:rsidRPr="00575446" w:rsidRDefault="00575446" w:rsidP="00575446">
            <w:pPr>
              <w:pStyle w:val="a4"/>
            </w:pPr>
            <w:r w:rsidRPr="00575446">
              <w:t>0,1404260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407F2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A609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7885E" w14:textId="77777777" w:rsidR="00575446" w:rsidRPr="00575446" w:rsidRDefault="00575446" w:rsidP="00575446">
            <w:pPr>
              <w:pStyle w:val="a4"/>
            </w:pPr>
            <w:r w:rsidRPr="00575446">
              <w:t>0,0116535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777B5B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</w:tr>
      <w:tr w:rsidR="00575446" w:rsidRPr="00575446" w14:paraId="3C29FFA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787C8" w14:textId="77777777" w:rsidR="00575446" w:rsidRPr="00575446" w:rsidRDefault="00575446" w:rsidP="00575446">
            <w:pPr>
              <w:pStyle w:val="a4"/>
            </w:pPr>
            <w:r w:rsidRPr="00575446">
              <w:t>Задв.5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C0E523" w14:textId="77777777" w:rsidR="00575446" w:rsidRPr="00575446" w:rsidRDefault="00575446" w:rsidP="00575446">
            <w:pPr>
              <w:pStyle w:val="a4"/>
            </w:pPr>
            <w:r w:rsidRPr="00575446">
              <w:t>Северная улица, 37/1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23559D" w14:textId="77777777" w:rsidR="00575446" w:rsidRPr="00575446" w:rsidRDefault="00575446" w:rsidP="00575446">
            <w:pPr>
              <w:pStyle w:val="a4"/>
            </w:pPr>
            <w:r w:rsidRPr="00575446">
              <w:t>6,51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8696F" w14:textId="77777777" w:rsidR="00575446" w:rsidRPr="00575446" w:rsidRDefault="00575446" w:rsidP="00575446">
            <w:pPr>
              <w:pStyle w:val="a4"/>
            </w:pPr>
            <w:r w:rsidRPr="00575446">
              <w:t>0,10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1BBD7" w14:textId="77777777" w:rsidR="00575446" w:rsidRPr="00575446" w:rsidRDefault="00575446" w:rsidP="00575446">
            <w:pPr>
              <w:pStyle w:val="a4"/>
            </w:pPr>
            <w:r w:rsidRPr="00575446">
              <w:t>6,75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5FEBF6" w14:textId="77777777" w:rsidR="00575446" w:rsidRPr="00575446" w:rsidRDefault="00575446" w:rsidP="00575446">
            <w:pPr>
              <w:pStyle w:val="a4"/>
            </w:pPr>
            <w:r w:rsidRPr="00575446">
              <w:t>0,1481730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C39C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223A6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E574B" w14:textId="77777777" w:rsidR="00575446" w:rsidRPr="00575446" w:rsidRDefault="00575446" w:rsidP="00575446">
            <w:pPr>
              <w:pStyle w:val="a4"/>
            </w:pPr>
            <w:r w:rsidRPr="00575446">
              <w:t>0,0113082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7B6BA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</w:tr>
      <w:tr w:rsidR="00575446" w:rsidRPr="00575446" w14:paraId="613B46C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1435F" w14:textId="77777777" w:rsidR="00575446" w:rsidRPr="00575446" w:rsidRDefault="00575446" w:rsidP="00575446">
            <w:pPr>
              <w:pStyle w:val="a4"/>
            </w:pPr>
            <w:r w:rsidRPr="00575446">
              <w:t>Задв.6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2529B" w14:textId="77777777" w:rsidR="00575446" w:rsidRPr="00575446" w:rsidRDefault="00575446" w:rsidP="00575446">
            <w:pPr>
              <w:pStyle w:val="a4"/>
            </w:pPr>
            <w:r w:rsidRPr="00575446">
              <w:t>Северная улица, 37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E7B58A" w14:textId="77777777" w:rsidR="00575446" w:rsidRPr="00575446" w:rsidRDefault="00575446" w:rsidP="00575446">
            <w:pPr>
              <w:pStyle w:val="a4"/>
            </w:pPr>
            <w:r w:rsidRPr="00575446">
              <w:t>7,59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2C2F91" w14:textId="77777777" w:rsidR="00575446" w:rsidRPr="00575446" w:rsidRDefault="00575446" w:rsidP="00575446">
            <w:pPr>
              <w:pStyle w:val="a4"/>
            </w:pPr>
            <w:r w:rsidRPr="00575446">
              <w:t>0,09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9D5F9" w14:textId="77777777" w:rsidR="00575446" w:rsidRPr="00575446" w:rsidRDefault="00575446" w:rsidP="00575446">
            <w:pPr>
              <w:pStyle w:val="a4"/>
            </w:pPr>
            <w:r w:rsidRPr="00575446">
              <w:t>6,25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027484" w14:textId="77777777" w:rsidR="00575446" w:rsidRPr="00575446" w:rsidRDefault="00575446" w:rsidP="00575446">
            <w:pPr>
              <w:pStyle w:val="a4"/>
            </w:pPr>
            <w:r w:rsidRPr="00575446">
              <w:t>0,1600540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CDB9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C148C9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21671" w14:textId="77777777" w:rsidR="00575446" w:rsidRPr="00575446" w:rsidRDefault="00575446" w:rsidP="00575446">
            <w:pPr>
              <w:pStyle w:val="a4"/>
            </w:pPr>
            <w:r w:rsidRPr="00575446">
              <w:t>0,0131208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F3DB91" w14:textId="77777777" w:rsidR="00575446" w:rsidRPr="00575446" w:rsidRDefault="00575446" w:rsidP="00575446">
            <w:pPr>
              <w:pStyle w:val="a4"/>
            </w:pPr>
            <w:r w:rsidRPr="00575446">
              <w:t>0,0000007</w:t>
            </w:r>
          </w:p>
        </w:tc>
      </w:tr>
      <w:tr w:rsidR="00575446" w:rsidRPr="00575446" w14:paraId="3246900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833DD" w14:textId="77777777" w:rsidR="00575446" w:rsidRPr="00575446" w:rsidRDefault="00575446" w:rsidP="00575446">
            <w:pPr>
              <w:pStyle w:val="a4"/>
            </w:pPr>
            <w:r w:rsidRPr="00575446">
              <w:t>Задв.8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A75C2" w14:textId="77777777" w:rsidR="00575446" w:rsidRPr="00575446" w:rsidRDefault="00575446" w:rsidP="00575446">
            <w:pPr>
              <w:pStyle w:val="a4"/>
            </w:pPr>
            <w:r w:rsidRPr="00575446">
              <w:t>Уз.6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47076" w14:textId="77777777" w:rsidR="00575446" w:rsidRPr="00575446" w:rsidRDefault="00575446" w:rsidP="00575446">
            <w:pPr>
              <w:pStyle w:val="a4"/>
            </w:pPr>
            <w:r w:rsidRPr="00575446">
              <w:t>30,47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B48AB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F8DE1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2CEB2" w14:textId="77777777" w:rsidR="00575446" w:rsidRPr="00575446" w:rsidRDefault="00575446" w:rsidP="00575446">
            <w:pPr>
              <w:pStyle w:val="a4"/>
            </w:pPr>
            <w:r w:rsidRPr="00575446">
              <w:t>0,1406910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07A5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19F10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E00BA4" w14:textId="77777777" w:rsidR="00575446" w:rsidRPr="00575446" w:rsidRDefault="00575446" w:rsidP="00575446">
            <w:pPr>
              <w:pStyle w:val="a4"/>
            </w:pPr>
            <w:r w:rsidRPr="00575446">
              <w:t>0,0075013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2B82D2" w14:textId="77777777" w:rsidR="00575446" w:rsidRPr="00575446" w:rsidRDefault="00575446" w:rsidP="00575446">
            <w:pPr>
              <w:pStyle w:val="a4"/>
            </w:pPr>
            <w:r w:rsidRPr="00575446">
              <w:t>0,0000032</w:t>
            </w:r>
          </w:p>
        </w:tc>
      </w:tr>
      <w:tr w:rsidR="00575446" w:rsidRPr="00575446" w14:paraId="0944FB9F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1018EF" w14:textId="77777777" w:rsidR="00575446" w:rsidRPr="00575446" w:rsidRDefault="00575446" w:rsidP="00575446">
            <w:pPr>
              <w:pStyle w:val="a4"/>
            </w:pPr>
            <w:r w:rsidRPr="00575446">
              <w:t>Задв.9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97218" w14:textId="77777777" w:rsidR="00575446" w:rsidRPr="00575446" w:rsidRDefault="00575446" w:rsidP="00575446">
            <w:pPr>
              <w:pStyle w:val="a4"/>
            </w:pPr>
            <w:r w:rsidRPr="00575446">
              <w:t>Уз.12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B0ACA" w14:textId="77777777" w:rsidR="00575446" w:rsidRPr="00575446" w:rsidRDefault="00575446" w:rsidP="00575446">
            <w:pPr>
              <w:pStyle w:val="a4"/>
            </w:pPr>
            <w:r w:rsidRPr="00575446">
              <w:t>39,94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9BBD4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C782B2" w14:textId="77777777" w:rsidR="00575446" w:rsidRPr="00575446" w:rsidRDefault="00575446" w:rsidP="00575446">
            <w:pPr>
              <w:pStyle w:val="a4"/>
            </w:pPr>
            <w:r w:rsidRPr="00575446">
              <w:t>7,07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ED8F7F" w14:textId="77777777" w:rsidR="00575446" w:rsidRPr="00575446" w:rsidRDefault="00575446" w:rsidP="00575446">
            <w:pPr>
              <w:pStyle w:val="a4"/>
            </w:pPr>
            <w:r w:rsidRPr="00575446">
              <w:t>0,1413590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A6FB1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FC6AAA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94E182" w14:textId="77777777" w:rsidR="00575446" w:rsidRPr="00575446" w:rsidRDefault="00575446" w:rsidP="00575446">
            <w:pPr>
              <w:pStyle w:val="a4"/>
            </w:pPr>
            <w:r w:rsidRPr="00575446">
              <w:t>0,0071726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C2BB1" w14:textId="77777777" w:rsidR="00575446" w:rsidRPr="00575446" w:rsidRDefault="00575446" w:rsidP="00575446">
            <w:pPr>
              <w:pStyle w:val="a4"/>
            </w:pPr>
            <w:r w:rsidRPr="00575446">
              <w:t>0,0000041</w:t>
            </w:r>
          </w:p>
        </w:tc>
      </w:tr>
      <w:tr w:rsidR="00575446" w:rsidRPr="00575446" w14:paraId="57CB71CA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5BFD4" w14:textId="77777777" w:rsidR="00575446" w:rsidRPr="00575446" w:rsidRDefault="00575446" w:rsidP="00575446">
            <w:pPr>
              <w:pStyle w:val="a4"/>
            </w:pPr>
            <w:r w:rsidRPr="00575446">
              <w:t>Задв.10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D0347" w14:textId="77777777" w:rsidR="00575446" w:rsidRPr="00575446" w:rsidRDefault="00575446" w:rsidP="00575446">
            <w:pPr>
              <w:pStyle w:val="a4"/>
            </w:pPr>
            <w:r w:rsidRPr="00575446">
              <w:t>Уз.2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839DC6" w14:textId="77777777" w:rsidR="00575446" w:rsidRPr="00575446" w:rsidRDefault="00575446" w:rsidP="00575446">
            <w:pPr>
              <w:pStyle w:val="a4"/>
            </w:pPr>
            <w:r w:rsidRPr="00575446">
              <w:t>76,15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88CC0" w14:textId="77777777" w:rsidR="00575446" w:rsidRPr="00575446" w:rsidRDefault="00575446" w:rsidP="00575446">
            <w:pPr>
              <w:pStyle w:val="a4"/>
            </w:pPr>
            <w:r w:rsidRPr="00575446">
              <w:t>0,53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C50BA" w14:textId="77777777" w:rsidR="00575446" w:rsidRPr="00575446" w:rsidRDefault="00575446" w:rsidP="00575446">
            <w:pPr>
              <w:pStyle w:val="a4"/>
            </w:pPr>
            <w:r w:rsidRPr="00575446">
              <w:t>31,06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1EB80" w14:textId="77777777" w:rsidR="00575446" w:rsidRPr="00575446" w:rsidRDefault="00575446" w:rsidP="00575446">
            <w:pPr>
              <w:pStyle w:val="a4"/>
            </w:pPr>
            <w:r w:rsidRPr="00575446">
              <w:t>0,0321950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7477F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B6992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DBEE8" w14:textId="77777777" w:rsidR="00575446" w:rsidRPr="00575446" w:rsidRDefault="00575446" w:rsidP="00575446">
            <w:pPr>
              <w:pStyle w:val="a4"/>
            </w:pPr>
            <w:r w:rsidRPr="00575446">
              <w:t>0,9997394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1C551" w14:textId="77777777" w:rsidR="00575446" w:rsidRPr="00575446" w:rsidRDefault="00575446" w:rsidP="00575446">
            <w:pPr>
              <w:pStyle w:val="a4"/>
            </w:pPr>
            <w:r w:rsidRPr="00575446">
              <w:t>0,0000345</w:t>
            </w:r>
          </w:p>
        </w:tc>
      </w:tr>
      <w:tr w:rsidR="00575446" w:rsidRPr="00575446" w14:paraId="2B3EC461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94985" w14:textId="77777777" w:rsidR="00575446" w:rsidRPr="00575446" w:rsidRDefault="00575446" w:rsidP="00575446">
            <w:pPr>
              <w:pStyle w:val="a4"/>
            </w:pPr>
            <w:r w:rsidRPr="00575446">
              <w:t>Задв.12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645D0" w14:textId="77777777" w:rsidR="00575446" w:rsidRPr="00575446" w:rsidRDefault="00575446" w:rsidP="00575446">
            <w:pPr>
              <w:pStyle w:val="a4"/>
            </w:pPr>
            <w:r w:rsidRPr="00575446">
              <w:t>Задв.4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115E1" w14:textId="77777777" w:rsidR="00575446" w:rsidRPr="00575446" w:rsidRDefault="00575446" w:rsidP="00575446">
            <w:pPr>
              <w:pStyle w:val="a4"/>
            </w:pPr>
            <w:r w:rsidRPr="00575446">
              <w:t>37,31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811FFF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54983" w14:textId="77777777" w:rsidR="00575446" w:rsidRPr="00575446" w:rsidRDefault="00575446" w:rsidP="00575446">
            <w:pPr>
              <w:pStyle w:val="a4"/>
            </w:pPr>
            <w:r w:rsidRPr="00575446">
              <w:t>7,11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1F232" w14:textId="77777777" w:rsidR="00575446" w:rsidRPr="00575446" w:rsidRDefault="00575446" w:rsidP="00575446">
            <w:pPr>
              <w:pStyle w:val="a4"/>
            </w:pPr>
            <w:r w:rsidRPr="00575446">
              <w:t>0,1407040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5263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D78203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A3A74D" w14:textId="77777777" w:rsidR="00575446" w:rsidRPr="00575446" w:rsidRDefault="00575446" w:rsidP="00575446">
            <w:pPr>
              <w:pStyle w:val="a4"/>
            </w:pPr>
            <w:r w:rsidRPr="00575446">
              <w:t>0,0116535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5F256" w14:textId="77777777" w:rsidR="00575446" w:rsidRPr="00575446" w:rsidRDefault="00575446" w:rsidP="00575446">
            <w:pPr>
              <w:pStyle w:val="a4"/>
            </w:pPr>
            <w:r w:rsidRPr="00575446">
              <w:t>0,0000039</w:t>
            </w:r>
          </w:p>
        </w:tc>
      </w:tr>
      <w:tr w:rsidR="00575446" w:rsidRPr="00575446" w14:paraId="38298C3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08FE3" w14:textId="77777777" w:rsidR="00575446" w:rsidRPr="00575446" w:rsidRDefault="00575446" w:rsidP="00575446">
            <w:pPr>
              <w:pStyle w:val="a4"/>
            </w:pPr>
            <w:r w:rsidRPr="00575446">
              <w:t>Задв.14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CB85B" w14:textId="77777777" w:rsidR="00575446" w:rsidRPr="00575446" w:rsidRDefault="00575446" w:rsidP="00575446">
            <w:pPr>
              <w:pStyle w:val="a4"/>
            </w:pPr>
            <w:r w:rsidRPr="00575446">
              <w:t>Уз.7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593A13" w14:textId="77777777" w:rsidR="00575446" w:rsidRPr="00575446" w:rsidRDefault="00575446" w:rsidP="00575446">
            <w:pPr>
              <w:pStyle w:val="a4"/>
            </w:pPr>
            <w:r w:rsidRPr="00575446">
              <w:t>42,05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5BB87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7EE9A" w14:textId="77777777" w:rsidR="00575446" w:rsidRPr="00575446" w:rsidRDefault="00575446" w:rsidP="00575446">
            <w:pPr>
              <w:pStyle w:val="a4"/>
            </w:pPr>
            <w:r w:rsidRPr="00575446">
              <w:t>9,51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196B80" w14:textId="77777777" w:rsidR="00575446" w:rsidRPr="00575446" w:rsidRDefault="00575446" w:rsidP="00575446">
            <w:pPr>
              <w:pStyle w:val="a4"/>
            </w:pPr>
            <w:r w:rsidRPr="00575446">
              <w:t>0,1051420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DFA8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C0A52B" w14:textId="77777777" w:rsidR="00575446" w:rsidRPr="00575446" w:rsidRDefault="00575446" w:rsidP="00575446">
            <w:pPr>
              <w:pStyle w:val="a4"/>
            </w:pPr>
            <w:r w:rsidRPr="00575446">
              <w:t>0,0000006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D4F30" w14:textId="77777777" w:rsidR="00575446" w:rsidRPr="00575446" w:rsidRDefault="00575446" w:rsidP="00575446">
            <w:pPr>
              <w:pStyle w:val="a4"/>
            </w:pPr>
            <w:r w:rsidRPr="00575446">
              <w:t>0,0249140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3EC34" w14:textId="77777777" w:rsidR="00575446" w:rsidRPr="00575446" w:rsidRDefault="00575446" w:rsidP="00575446">
            <w:pPr>
              <w:pStyle w:val="a4"/>
            </w:pPr>
            <w:r w:rsidRPr="00575446">
              <w:t>0,0000058</w:t>
            </w:r>
          </w:p>
        </w:tc>
      </w:tr>
      <w:tr w:rsidR="00575446" w:rsidRPr="00575446" w14:paraId="6AD17445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3ECAC" w14:textId="77777777" w:rsidR="00575446" w:rsidRPr="00575446" w:rsidRDefault="00575446" w:rsidP="00575446">
            <w:pPr>
              <w:pStyle w:val="a4"/>
            </w:pPr>
            <w:r w:rsidRPr="00575446">
              <w:t>Задв.23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CB5728" w14:textId="77777777" w:rsidR="00575446" w:rsidRPr="00575446" w:rsidRDefault="00575446" w:rsidP="00575446">
            <w:pPr>
              <w:pStyle w:val="a4"/>
            </w:pPr>
            <w:r w:rsidRPr="00575446">
              <w:t>Уз.18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B56C0" w14:textId="77777777" w:rsidR="00575446" w:rsidRPr="00575446" w:rsidRDefault="00575446" w:rsidP="00575446">
            <w:pPr>
              <w:pStyle w:val="a4"/>
            </w:pPr>
            <w:r w:rsidRPr="00575446">
              <w:t>77,06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9BC697" w14:textId="77777777" w:rsidR="00575446" w:rsidRPr="00575446" w:rsidRDefault="00575446" w:rsidP="00575446">
            <w:pPr>
              <w:pStyle w:val="a4"/>
            </w:pPr>
            <w:r w:rsidRPr="00575446">
              <w:t>0,16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E433C" w14:textId="77777777" w:rsidR="00575446" w:rsidRPr="00575446" w:rsidRDefault="00575446" w:rsidP="00575446">
            <w:pPr>
              <w:pStyle w:val="a4"/>
            </w:pPr>
            <w:r w:rsidRPr="00575446">
              <w:t>9,49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060700" w14:textId="77777777" w:rsidR="00575446" w:rsidRPr="00575446" w:rsidRDefault="00575446" w:rsidP="00575446">
            <w:pPr>
              <w:pStyle w:val="a4"/>
            </w:pPr>
            <w:r w:rsidRPr="00575446">
              <w:t>0,1053930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7594E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9B1B1" w14:textId="77777777" w:rsidR="00575446" w:rsidRPr="00575446" w:rsidRDefault="00575446" w:rsidP="00575446">
            <w:pPr>
              <w:pStyle w:val="a4"/>
            </w:pPr>
            <w:r w:rsidRPr="00575446">
              <w:t>0,0000011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2C185" w14:textId="77777777" w:rsidR="00575446" w:rsidRPr="00575446" w:rsidRDefault="00575446" w:rsidP="00575446">
            <w:pPr>
              <w:pStyle w:val="a4"/>
            </w:pPr>
            <w:r w:rsidRPr="00575446">
              <w:t>0,0461862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6ECA6" w14:textId="77777777" w:rsidR="00575446" w:rsidRPr="00575446" w:rsidRDefault="00575446" w:rsidP="00575446">
            <w:pPr>
              <w:pStyle w:val="a4"/>
            </w:pPr>
            <w:r w:rsidRPr="00575446">
              <w:t>0,0000107</w:t>
            </w:r>
          </w:p>
        </w:tc>
      </w:tr>
      <w:tr w:rsidR="00575446" w:rsidRPr="00575446" w14:paraId="25DD623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665E5A" w14:textId="77777777" w:rsidR="00575446" w:rsidRPr="00575446" w:rsidRDefault="00575446" w:rsidP="00575446">
            <w:pPr>
              <w:pStyle w:val="a4"/>
            </w:pPr>
            <w:r w:rsidRPr="00575446">
              <w:lastRenderedPageBreak/>
              <w:t>Задв.25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E49BB" w14:textId="77777777" w:rsidR="00575446" w:rsidRPr="00575446" w:rsidRDefault="00575446" w:rsidP="00575446">
            <w:pPr>
              <w:pStyle w:val="a4"/>
            </w:pPr>
            <w:r w:rsidRPr="00575446">
              <w:t>Северная улица, 23/1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F7D20" w14:textId="77777777" w:rsidR="00575446" w:rsidRPr="00575446" w:rsidRDefault="00575446" w:rsidP="00575446">
            <w:pPr>
              <w:pStyle w:val="a4"/>
            </w:pPr>
            <w:r w:rsidRPr="00575446">
              <w:t>8,90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015F5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72FF8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8205F" w14:textId="77777777" w:rsidR="00575446" w:rsidRPr="00575446" w:rsidRDefault="00575446" w:rsidP="00575446">
            <w:pPr>
              <w:pStyle w:val="a4"/>
            </w:pPr>
            <w:r w:rsidRPr="00575446">
              <w:t>0,1404670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ED034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F61FBF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CDFD1" w14:textId="77777777" w:rsidR="00575446" w:rsidRPr="00575446" w:rsidRDefault="00575446" w:rsidP="00575446">
            <w:pPr>
              <w:pStyle w:val="a4"/>
            </w:pPr>
            <w:r w:rsidRPr="00575446">
              <w:t>0,0142499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33177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2343646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DDCD4" w14:textId="77777777" w:rsidR="00575446" w:rsidRPr="00575446" w:rsidRDefault="00575446" w:rsidP="00575446">
            <w:pPr>
              <w:pStyle w:val="a4"/>
            </w:pPr>
            <w:r w:rsidRPr="00575446">
              <w:t>Задв.26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D8CBA" w14:textId="77777777" w:rsidR="00575446" w:rsidRPr="00575446" w:rsidRDefault="00575446" w:rsidP="00575446">
            <w:pPr>
              <w:pStyle w:val="a4"/>
            </w:pPr>
            <w:r w:rsidRPr="00575446">
              <w:t>Северная улица, 21/1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6CA1FF" w14:textId="77777777" w:rsidR="00575446" w:rsidRPr="00575446" w:rsidRDefault="00575446" w:rsidP="00575446">
            <w:pPr>
              <w:pStyle w:val="a4"/>
            </w:pPr>
            <w:r w:rsidRPr="00575446">
              <w:t>7,45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8F9916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F0DEF2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5D0CA" w14:textId="77777777" w:rsidR="00575446" w:rsidRPr="00575446" w:rsidRDefault="00575446" w:rsidP="00575446">
            <w:pPr>
              <w:pStyle w:val="a4"/>
            </w:pPr>
            <w:r w:rsidRPr="00575446">
              <w:t>0,1404560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7BE4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BB563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A59A7" w14:textId="77777777" w:rsidR="00575446" w:rsidRPr="00575446" w:rsidRDefault="00575446" w:rsidP="00575446">
            <w:pPr>
              <w:pStyle w:val="a4"/>
            </w:pPr>
            <w:r w:rsidRPr="00575446">
              <w:t>0,0147132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E2878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</w:tr>
      <w:tr w:rsidR="00575446" w:rsidRPr="00575446" w14:paraId="00B53780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F90F7" w14:textId="77777777" w:rsidR="00575446" w:rsidRPr="00575446" w:rsidRDefault="00575446" w:rsidP="00575446">
            <w:pPr>
              <w:pStyle w:val="a4"/>
            </w:pPr>
            <w:r w:rsidRPr="00575446">
              <w:t>Задв.28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953DC" w14:textId="77777777" w:rsidR="00575446" w:rsidRPr="00575446" w:rsidRDefault="00575446" w:rsidP="00575446">
            <w:pPr>
              <w:pStyle w:val="a4"/>
            </w:pPr>
            <w:r w:rsidRPr="00575446">
              <w:t>Уз.24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2E9C7" w14:textId="77777777" w:rsidR="00575446" w:rsidRPr="00575446" w:rsidRDefault="00575446" w:rsidP="00575446">
            <w:pPr>
              <w:pStyle w:val="a4"/>
            </w:pPr>
            <w:r w:rsidRPr="00575446">
              <w:t>33,58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F3C61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7C1AD8" w14:textId="77777777" w:rsidR="00575446" w:rsidRPr="00575446" w:rsidRDefault="00575446" w:rsidP="00575446">
            <w:pPr>
              <w:pStyle w:val="a4"/>
            </w:pPr>
            <w:r w:rsidRPr="00575446">
              <w:t>12,72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EC6DC" w14:textId="77777777" w:rsidR="00575446" w:rsidRPr="00575446" w:rsidRDefault="00575446" w:rsidP="00575446">
            <w:pPr>
              <w:pStyle w:val="a4"/>
            </w:pPr>
            <w:r w:rsidRPr="00575446">
              <w:t>0,0786400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BF9919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61303E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84A466" w14:textId="77777777" w:rsidR="00575446" w:rsidRPr="00575446" w:rsidRDefault="00575446" w:rsidP="00575446">
            <w:pPr>
              <w:pStyle w:val="a4"/>
            </w:pPr>
            <w:r w:rsidRPr="00575446">
              <w:t>0,0402432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3A9C7" w14:textId="77777777" w:rsidR="00575446" w:rsidRPr="00575446" w:rsidRDefault="00575446" w:rsidP="00575446">
            <w:pPr>
              <w:pStyle w:val="a4"/>
            </w:pPr>
            <w:r w:rsidRPr="00575446">
              <w:t>0,0000062</w:t>
            </w:r>
          </w:p>
        </w:tc>
      </w:tr>
      <w:tr w:rsidR="00575446" w:rsidRPr="00575446" w14:paraId="26F9F43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1ED4E2" w14:textId="77777777" w:rsidR="00575446" w:rsidRPr="00575446" w:rsidRDefault="00575446" w:rsidP="00575446">
            <w:pPr>
              <w:pStyle w:val="a4"/>
            </w:pPr>
            <w:r w:rsidRPr="00575446">
              <w:t>Задв.30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9C277" w14:textId="77777777" w:rsidR="00575446" w:rsidRPr="00575446" w:rsidRDefault="00575446" w:rsidP="00575446">
            <w:pPr>
              <w:pStyle w:val="a4"/>
            </w:pPr>
            <w:r w:rsidRPr="00575446">
              <w:t>Уз.242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5FE70" w14:textId="77777777" w:rsidR="00575446" w:rsidRPr="00575446" w:rsidRDefault="00575446" w:rsidP="00575446">
            <w:pPr>
              <w:pStyle w:val="a4"/>
            </w:pPr>
            <w:r w:rsidRPr="00575446">
              <w:t>54,51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FED2CC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E9BA37" w14:textId="77777777" w:rsidR="00575446" w:rsidRPr="00575446" w:rsidRDefault="00575446" w:rsidP="00575446">
            <w:pPr>
              <w:pStyle w:val="a4"/>
            </w:pPr>
            <w:r w:rsidRPr="00575446">
              <w:t>17,38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99D594" w14:textId="77777777" w:rsidR="00575446" w:rsidRPr="00575446" w:rsidRDefault="00575446" w:rsidP="00575446">
            <w:pPr>
              <w:pStyle w:val="a4"/>
            </w:pPr>
            <w:r w:rsidRPr="00575446">
              <w:t>0,0575260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3638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2D5CC7" w14:textId="77777777" w:rsidR="00575446" w:rsidRPr="00575446" w:rsidRDefault="00575446" w:rsidP="00575446">
            <w:pPr>
              <w:pStyle w:val="a4"/>
            </w:pPr>
            <w:r w:rsidRPr="00575446">
              <w:t>0,0000008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4CFD01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9310D7" w14:textId="77777777" w:rsidR="00575446" w:rsidRPr="00575446" w:rsidRDefault="00575446" w:rsidP="00575446">
            <w:pPr>
              <w:pStyle w:val="a4"/>
            </w:pPr>
            <w:r w:rsidRPr="00575446">
              <w:t>0,0000138</w:t>
            </w:r>
          </w:p>
        </w:tc>
      </w:tr>
      <w:tr w:rsidR="00575446" w:rsidRPr="00575446" w14:paraId="1F51AA1D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B3307" w14:textId="77777777" w:rsidR="00575446" w:rsidRPr="00575446" w:rsidRDefault="00575446" w:rsidP="00575446">
            <w:pPr>
              <w:pStyle w:val="a4"/>
            </w:pPr>
            <w:r w:rsidRPr="00575446">
              <w:t>Задв.32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818B34" w14:textId="77777777" w:rsidR="00575446" w:rsidRPr="00575446" w:rsidRDefault="00575446" w:rsidP="00575446">
            <w:pPr>
              <w:pStyle w:val="a4"/>
            </w:pPr>
            <w:r w:rsidRPr="00575446">
              <w:t>Северная улица, 23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626CE" w14:textId="77777777" w:rsidR="00575446" w:rsidRPr="00575446" w:rsidRDefault="00575446" w:rsidP="00575446">
            <w:pPr>
              <w:pStyle w:val="a4"/>
            </w:pPr>
            <w:r w:rsidRPr="00575446">
              <w:t>98,02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B694E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39F36" w14:textId="77777777" w:rsidR="00575446" w:rsidRPr="00575446" w:rsidRDefault="00575446" w:rsidP="00575446">
            <w:pPr>
              <w:pStyle w:val="a4"/>
            </w:pPr>
            <w:r w:rsidRPr="00575446">
              <w:t>7,09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4FDE92" w14:textId="77777777" w:rsidR="00575446" w:rsidRPr="00575446" w:rsidRDefault="00575446" w:rsidP="00575446">
            <w:pPr>
              <w:pStyle w:val="a4"/>
            </w:pPr>
            <w:r w:rsidRPr="00575446">
              <w:t>0,1411360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1A3591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5F429" w14:textId="77777777" w:rsidR="00575446" w:rsidRPr="00575446" w:rsidRDefault="00575446" w:rsidP="00575446">
            <w:pPr>
              <w:pStyle w:val="a4"/>
            </w:pPr>
            <w:r w:rsidRPr="00575446">
              <w:t>0,0000014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4A5BB" w14:textId="77777777" w:rsidR="00575446" w:rsidRPr="00575446" w:rsidRDefault="00575446" w:rsidP="00575446">
            <w:pPr>
              <w:pStyle w:val="a4"/>
            </w:pPr>
            <w:r w:rsidRPr="00575446">
              <w:t>0,0124955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86D2CD" w14:textId="77777777" w:rsidR="00575446" w:rsidRPr="00575446" w:rsidRDefault="00575446" w:rsidP="00575446">
            <w:pPr>
              <w:pStyle w:val="a4"/>
            </w:pPr>
            <w:r w:rsidRPr="00575446">
              <w:t>0,0000101</w:t>
            </w:r>
          </w:p>
        </w:tc>
      </w:tr>
      <w:tr w:rsidR="00575446" w:rsidRPr="00575446" w14:paraId="7FA2485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7D163" w14:textId="77777777" w:rsidR="00575446" w:rsidRPr="00575446" w:rsidRDefault="00575446" w:rsidP="00575446">
            <w:pPr>
              <w:pStyle w:val="a4"/>
            </w:pPr>
            <w:r w:rsidRPr="00575446">
              <w:t>Задв.34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874F1" w14:textId="77777777" w:rsidR="00575446" w:rsidRPr="00575446" w:rsidRDefault="00575446" w:rsidP="00575446">
            <w:pPr>
              <w:pStyle w:val="a4"/>
            </w:pPr>
            <w:r w:rsidRPr="00575446">
              <w:t>Северная улица, 21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B2150" w14:textId="77777777" w:rsidR="00575446" w:rsidRPr="00575446" w:rsidRDefault="00575446" w:rsidP="00575446">
            <w:pPr>
              <w:pStyle w:val="a4"/>
            </w:pPr>
            <w:r w:rsidRPr="00575446">
              <w:t>12,76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9B2C8" w14:textId="77777777" w:rsidR="00575446" w:rsidRPr="00575446" w:rsidRDefault="00575446" w:rsidP="00575446">
            <w:pPr>
              <w:pStyle w:val="a4"/>
            </w:pPr>
            <w:r w:rsidRPr="00575446">
              <w:t>0,11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C8FC1" w14:textId="77777777" w:rsidR="00575446" w:rsidRPr="00575446" w:rsidRDefault="00575446" w:rsidP="00575446">
            <w:pPr>
              <w:pStyle w:val="a4"/>
            </w:pPr>
            <w:r w:rsidRPr="00575446">
              <w:t>7,12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3A492" w14:textId="77777777" w:rsidR="00575446" w:rsidRPr="00575446" w:rsidRDefault="00575446" w:rsidP="00575446">
            <w:pPr>
              <w:pStyle w:val="a4"/>
            </w:pPr>
            <w:r w:rsidRPr="00575446">
              <w:t>0,1404960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D5D7D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86631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54137" w14:textId="77777777" w:rsidR="00575446" w:rsidRPr="00575446" w:rsidRDefault="00575446" w:rsidP="00575446">
            <w:pPr>
              <w:pStyle w:val="a4"/>
            </w:pPr>
            <w:r w:rsidRPr="00575446">
              <w:t>0,0143447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73A589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</w:tr>
      <w:tr w:rsidR="00575446" w:rsidRPr="00575446" w14:paraId="62A99FE8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E2E11" w14:textId="77777777" w:rsidR="00575446" w:rsidRPr="00575446" w:rsidRDefault="00575446" w:rsidP="00575446">
            <w:pPr>
              <w:pStyle w:val="a4"/>
            </w:pPr>
            <w:r w:rsidRPr="00575446">
              <w:t>Задв.37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9EA6A" w14:textId="77777777" w:rsidR="00575446" w:rsidRPr="00575446" w:rsidRDefault="00575446" w:rsidP="00575446">
            <w:pPr>
              <w:pStyle w:val="a4"/>
            </w:pPr>
            <w:r w:rsidRPr="00575446">
              <w:t>Уз.30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A2ACBD" w14:textId="77777777" w:rsidR="00575446" w:rsidRPr="00575446" w:rsidRDefault="00575446" w:rsidP="00575446">
            <w:pPr>
              <w:pStyle w:val="a4"/>
            </w:pPr>
            <w:r w:rsidRPr="00575446">
              <w:t>24,53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C9AC65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E78172" w14:textId="77777777" w:rsidR="00575446" w:rsidRPr="00575446" w:rsidRDefault="00575446" w:rsidP="00575446">
            <w:pPr>
              <w:pStyle w:val="a4"/>
            </w:pPr>
            <w:r w:rsidRPr="00575446">
              <w:t>12,57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DDBB0" w14:textId="77777777" w:rsidR="00575446" w:rsidRPr="00575446" w:rsidRDefault="00575446" w:rsidP="00575446">
            <w:pPr>
              <w:pStyle w:val="a4"/>
            </w:pPr>
            <w:r w:rsidRPr="00575446">
              <w:t>0,0795380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1D0A5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E1E63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08AA4" w14:textId="77777777" w:rsidR="00575446" w:rsidRPr="00575446" w:rsidRDefault="00575446" w:rsidP="00575446">
            <w:pPr>
              <w:pStyle w:val="a4"/>
            </w:pPr>
            <w:r w:rsidRPr="00575446">
              <w:t>0,0495053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384C6" w14:textId="77777777" w:rsidR="00575446" w:rsidRPr="00575446" w:rsidRDefault="00575446" w:rsidP="00575446">
            <w:pPr>
              <w:pStyle w:val="a4"/>
            </w:pPr>
            <w:r w:rsidRPr="00575446">
              <w:t>0,0000045</w:t>
            </w:r>
          </w:p>
        </w:tc>
      </w:tr>
      <w:tr w:rsidR="00575446" w:rsidRPr="00575446" w14:paraId="7D7D6467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686A6A" w14:textId="77777777" w:rsidR="00575446" w:rsidRPr="00575446" w:rsidRDefault="00575446" w:rsidP="00575446">
            <w:pPr>
              <w:pStyle w:val="a4"/>
            </w:pPr>
            <w:r w:rsidRPr="00575446">
              <w:t>Задв.39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C723E5" w14:textId="77777777" w:rsidR="00575446" w:rsidRPr="00575446" w:rsidRDefault="00575446" w:rsidP="00575446">
            <w:pPr>
              <w:pStyle w:val="a4"/>
            </w:pPr>
            <w:r w:rsidRPr="00575446">
              <w:t>Уз.248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8FBA8" w14:textId="77777777" w:rsidR="00575446" w:rsidRPr="00575446" w:rsidRDefault="00575446" w:rsidP="00575446">
            <w:pPr>
              <w:pStyle w:val="a4"/>
            </w:pPr>
            <w:r w:rsidRPr="00575446">
              <w:t>4,84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B325A" w14:textId="77777777" w:rsidR="00575446" w:rsidRPr="00575446" w:rsidRDefault="00575446" w:rsidP="00575446">
            <w:pPr>
              <w:pStyle w:val="a4"/>
            </w:pPr>
            <w:r w:rsidRPr="00575446">
              <w:t>0,22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763C3" w14:textId="77777777" w:rsidR="00575446" w:rsidRPr="00575446" w:rsidRDefault="00575446" w:rsidP="00575446">
            <w:pPr>
              <w:pStyle w:val="a4"/>
            </w:pPr>
            <w:r w:rsidRPr="00575446">
              <w:t>12,68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B0B19" w14:textId="77777777" w:rsidR="00575446" w:rsidRPr="00575446" w:rsidRDefault="00575446" w:rsidP="00575446">
            <w:pPr>
              <w:pStyle w:val="a4"/>
            </w:pPr>
            <w:r w:rsidRPr="00575446">
              <w:t>0,0788330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5C76C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90787E" w14:textId="77777777" w:rsidR="00575446" w:rsidRPr="00575446" w:rsidRDefault="00575446" w:rsidP="00575446">
            <w:pPr>
              <w:pStyle w:val="a4"/>
            </w:pPr>
            <w:r w:rsidRPr="00575446">
              <w:t>0,0000001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B2FCC" w14:textId="77777777" w:rsidR="00575446" w:rsidRPr="00575446" w:rsidRDefault="00575446" w:rsidP="00575446">
            <w:pPr>
              <w:pStyle w:val="a4"/>
            </w:pPr>
            <w:r w:rsidRPr="00575446">
              <w:t>0,0306400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57D87" w14:textId="77777777" w:rsidR="00575446" w:rsidRPr="00575446" w:rsidRDefault="00575446" w:rsidP="00575446">
            <w:pPr>
              <w:pStyle w:val="a4"/>
            </w:pPr>
            <w:r w:rsidRPr="00575446">
              <w:t>0,0000009</w:t>
            </w:r>
          </w:p>
        </w:tc>
      </w:tr>
      <w:tr w:rsidR="00575446" w:rsidRPr="00575446" w14:paraId="264CA43E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81C4BE" w14:textId="77777777" w:rsidR="00575446" w:rsidRPr="00575446" w:rsidRDefault="00575446" w:rsidP="00575446">
            <w:pPr>
              <w:pStyle w:val="a4"/>
            </w:pPr>
            <w:r w:rsidRPr="00575446">
              <w:t>Задв.40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659AA4" w14:textId="77777777" w:rsidR="00575446" w:rsidRPr="00575446" w:rsidRDefault="00575446" w:rsidP="00575446">
            <w:pPr>
              <w:pStyle w:val="a4"/>
            </w:pPr>
            <w:r w:rsidRPr="00575446">
              <w:t>ул. Северная, 24/1 ГСК "</w:t>
            </w:r>
            <w:proofErr w:type="spellStart"/>
            <w:r w:rsidRPr="00575446">
              <w:t>Стройк</w:t>
            </w:r>
            <w:proofErr w:type="spellEnd"/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EA7BD1" w14:textId="77777777" w:rsidR="00575446" w:rsidRPr="00575446" w:rsidRDefault="00575446" w:rsidP="00575446">
            <w:pPr>
              <w:pStyle w:val="a4"/>
            </w:pPr>
            <w:r w:rsidRPr="00575446">
              <w:t>2,74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CCC86" w14:textId="77777777" w:rsidR="00575446" w:rsidRPr="00575446" w:rsidRDefault="00575446" w:rsidP="00575446">
            <w:pPr>
              <w:pStyle w:val="a4"/>
            </w:pPr>
            <w:r w:rsidRPr="00575446">
              <w:t>0,05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5F3B73" w14:textId="77777777" w:rsidR="00575446" w:rsidRPr="00575446" w:rsidRDefault="00575446" w:rsidP="00575446">
            <w:pPr>
              <w:pStyle w:val="a4"/>
            </w:pPr>
            <w:r w:rsidRPr="00575446">
              <w:t>4,50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786D89" w14:textId="77777777" w:rsidR="00575446" w:rsidRPr="00575446" w:rsidRDefault="00575446" w:rsidP="00575446">
            <w:pPr>
              <w:pStyle w:val="a4"/>
            </w:pPr>
            <w:r w:rsidRPr="00575446">
              <w:t>0,2220680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F1AE7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87ECC0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283FB" w14:textId="77777777" w:rsidR="00575446" w:rsidRPr="00575446" w:rsidRDefault="00575446" w:rsidP="00575446">
            <w:pPr>
              <w:pStyle w:val="a4"/>
            </w:pPr>
            <w:r w:rsidRPr="00575446">
              <w:t>0,0016733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DDBF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</w:tr>
      <w:tr w:rsidR="00575446" w:rsidRPr="00575446" w14:paraId="70B467A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5AE9F" w14:textId="77777777" w:rsidR="00575446" w:rsidRPr="00575446" w:rsidRDefault="00575446" w:rsidP="00575446">
            <w:pPr>
              <w:pStyle w:val="a4"/>
            </w:pPr>
            <w:r w:rsidRPr="00575446">
              <w:t>Задв.41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48EA45" w14:textId="77777777" w:rsidR="00575446" w:rsidRPr="00575446" w:rsidRDefault="00575446" w:rsidP="00575446">
            <w:pPr>
              <w:pStyle w:val="a4"/>
            </w:pPr>
            <w:r w:rsidRPr="00575446">
              <w:t>Уз.40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0311C" w14:textId="77777777" w:rsidR="00575446" w:rsidRPr="00575446" w:rsidRDefault="00575446" w:rsidP="00575446">
            <w:pPr>
              <w:pStyle w:val="a4"/>
            </w:pPr>
            <w:r w:rsidRPr="00575446">
              <w:t>1,92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8C30E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DFDFA7" w14:textId="77777777" w:rsidR="00575446" w:rsidRPr="00575446" w:rsidRDefault="00575446" w:rsidP="00575446">
            <w:pPr>
              <w:pStyle w:val="a4"/>
            </w:pPr>
            <w:r w:rsidRPr="00575446">
              <w:t>18,20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3F556" w14:textId="77777777" w:rsidR="00575446" w:rsidRPr="00575446" w:rsidRDefault="00575446" w:rsidP="00575446">
            <w:pPr>
              <w:pStyle w:val="a4"/>
            </w:pPr>
            <w:r w:rsidRPr="00575446">
              <w:t>0,0549450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7E53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6079DF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301728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F54DBF" w14:textId="77777777" w:rsidR="00575446" w:rsidRPr="00575446" w:rsidRDefault="00575446" w:rsidP="00575446">
            <w:pPr>
              <w:pStyle w:val="a4"/>
            </w:pPr>
            <w:r w:rsidRPr="00575446">
              <w:t>0,0000005</w:t>
            </w:r>
          </w:p>
        </w:tc>
      </w:tr>
      <w:tr w:rsidR="00575446" w:rsidRPr="00575446" w14:paraId="6D0CC679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99EFA" w14:textId="77777777" w:rsidR="00575446" w:rsidRPr="00575446" w:rsidRDefault="00575446" w:rsidP="00575446">
            <w:pPr>
              <w:pStyle w:val="a4"/>
            </w:pPr>
            <w:r w:rsidRPr="00575446">
              <w:t>Задв.43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4BBE8" w14:textId="77777777" w:rsidR="00575446" w:rsidRPr="00575446" w:rsidRDefault="00575446" w:rsidP="00575446">
            <w:pPr>
              <w:pStyle w:val="a4"/>
            </w:pPr>
            <w:r w:rsidRPr="00575446">
              <w:t>Уз.56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97A04" w14:textId="77777777" w:rsidR="00575446" w:rsidRPr="00575446" w:rsidRDefault="00575446" w:rsidP="00575446">
            <w:pPr>
              <w:pStyle w:val="a4"/>
            </w:pPr>
            <w:r w:rsidRPr="00575446">
              <w:t>27,22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AB0E9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B1C318" w14:textId="77777777" w:rsidR="00575446" w:rsidRPr="00575446" w:rsidRDefault="00575446" w:rsidP="00575446">
            <w:pPr>
              <w:pStyle w:val="a4"/>
            </w:pPr>
            <w:r w:rsidRPr="00575446">
              <w:t>18,55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65181" w14:textId="77777777" w:rsidR="00575446" w:rsidRPr="00575446" w:rsidRDefault="00575446" w:rsidP="00575446">
            <w:pPr>
              <w:pStyle w:val="a4"/>
            </w:pPr>
            <w:r w:rsidRPr="00575446">
              <w:t>0,0538970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C176EA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FBB98F" w14:textId="77777777" w:rsidR="00575446" w:rsidRPr="00575446" w:rsidRDefault="00575446" w:rsidP="00575446">
            <w:pPr>
              <w:pStyle w:val="a4"/>
            </w:pPr>
            <w:r w:rsidRPr="00575446">
              <w:t>0,0000004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0A98E2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98128F" w14:textId="77777777" w:rsidR="00575446" w:rsidRPr="00575446" w:rsidRDefault="00575446" w:rsidP="00575446">
            <w:pPr>
              <w:pStyle w:val="a4"/>
            </w:pPr>
            <w:r w:rsidRPr="00575446">
              <w:t>0,0000074</w:t>
            </w:r>
          </w:p>
        </w:tc>
      </w:tr>
      <w:tr w:rsidR="00575446" w:rsidRPr="00575446" w14:paraId="780B2D0C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6F796" w14:textId="77777777" w:rsidR="00575446" w:rsidRPr="00575446" w:rsidRDefault="00575446" w:rsidP="00575446">
            <w:pPr>
              <w:pStyle w:val="a4"/>
            </w:pPr>
            <w:r w:rsidRPr="00575446">
              <w:t>Задв.46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F4F10F" w14:textId="77777777" w:rsidR="00575446" w:rsidRPr="00575446" w:rsidRDefault="00575446" w:rsidP="00575446">
            <w:pPr>
              <w:pStyle w:val="a4"/>
            </w:pPr>
            <w:r w:rsidRPr="00575446">
              <w:t>Уз.74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0B5CC" w14:textId="77777777" w:rsidR="00575446" w:rsidRPr="00575446" w:rsidRDefault="00575446" w:rsidP="00575446">
            <w:pPr>
              <w:pStyle w:val="a4"/>
            </w:pPr>
            <w:r w:rsidRPr="00575446">
              <w:t>16,47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B3BC8" w14:textId="77777777" w:rsidR="00575446" w:rsidRPr="00575446" w:rsidRDefault="00575446" w:rsidP="00575446">
            <w:pPr>
              <w:pStyle w:val="a4"/>
            </w:pPr>
            <w:r w:rsidRPr="00575446">
              <w:t>0,30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15E6A" w14:textId="77777777" w:rsidR="00575446" w:rsidRPr="00575446" w:rsidRDefault="00575446" w:rsidP="00575446">
            <w:pPr>
              <w:pStyle w:val="a4"/>
            </w:pPr>
            <w:r w:rsidRPr="00575446">
              <w:t>17,24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E004E4" w14:textId="77777777" w:rsidR="00575446" w:rsidRPr="00575446" w:rsidRDefault="00575446" w:rsidP="00575446">
            <w:pPr>
              <w:pStyle w:val="a4"/>
            </w:pPr>
            <w:r w:rsidRPr="00575446">
              <w:t>0,0580160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86662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ECA959" w14:textId="77777777" w:rsidR="00575446" w:rsidRPr="00575446" w:rsidRDefault="00575446" w:rsidP="00575446">
            <w:pPr>
              <w:pStyle w:val="a4"/>
            </w:pPr>
            <w:r w:rsidRPr="00575446">
              <w:t>0,0000002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99CF8" w14:textId="77777777" w:rsidR="00575446" w:rsidRPr="00575446" w:rsidRDefault="00575446" w:rsidP="00575446">
            <w:pPr>
              <w:pStyle w:val="a4"/>
            </w:pPr>
            <w:r w:rsidRPr="00575446">
              <w:t>0,0051504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77D34" w14:textId="77777777" w:rsidR="00575446" w:rsidRPr="00575446" w:rsidRDefault="00575446" w:rsidP="00575446">
            <w:pPr>
              <w:pStyle w:val="a4"/>
            </w:pPr>
            <w:r w:rsidRPr="00575446">
              <w:t>0,0000041</w:t>
            </w:r>
          </w:p>
        </w:tc>
      </w:tr>
      <w:tr w:rsidR="00575446" w:rsidRPr="00575446" w14:paraId="05E5F24B" w14:textId="77777777" w:rsidTr="00575446">
        <w:trPr>
          <w:trHeight w:val="20"/>
        </w:trPr>
        <w:tc>
          <w:tcPr>
            <w:tcW w:w="5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C1A9F" w14:textId="77777777" w:rsidR="00575446" w:rsidRPr="00575446" w:rsidRDefault="00575446" w:rsidP="00575446">
            <w:pPr>
              <w:pStyle w:val="a4"/>
            </w:pPr>
            <w:r w:rsidRPr="00575446">
              <w:t>Задв.48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629F1" w14:textId="77777777" w:rsidR="00575446" w:rsidRPr="00575446" w:rsidRDefault="00575446" w:rsidP="00575446">
            <w:pPr>
              <w:pStyle w:val="a4"/>
            </w:pPr>
            <w:r w:rsidRPr="00575446">
              <w:t>Уз.109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3D6C5" w14:textId="77777777" w:rsidR="00575446" w:rsidRPr="00575446" w:rsidRDefault="00575446" w:rsidP="00575446">
            <w:pPr>
              <w:pStyle w:val="a4"/>
            </w:pPr>
            <w:r w:rsidRPr="00575446">
              <w:t>86,11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F323B2" w14:textId="77777777" w:rsidR="00575446" w:rsidRPr="00575446" w:rsidRDefault="00575446" w:rsidP="00575446">
            <w:pPr>
              <w:pStyle w:val="a4"/>
            </w:pPr>
            <w:r w:rsidRPr="00575446">
              <w:t>0,33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D6597" w14:textId="77777777" w:rsidR="00575446" w:rsidRPr="00575446" w:rsidRDefault="00575446" w:rsidP="00575446">
            <w:pPr>
              <w:pStyle w:val="a4"/>
            </w:pPr>
            <w:r w:rsidRPr="00575446">
              <w:t>17,98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1F2A7F" w14:textId="77777777" w:rsidR="00575446" w:rsidRPr="00575446" w:rsidRDefault="00575446" w:rsidP="00575446">
            <w:pPr>
              <w:pStyle w:val="a4"/>
            </w:pPr>
            <w:r w:rsidRPr="00575446">
              <w:t>0,0556130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E1F68" w14:textId="77777777" w:rsidR="00575446" w:rsidRPr="00575446" w:rsidRDefault="00575446" w:rsidP="00575446">
            <w:pPr>
              <w:pStyle w:val="a4"/>
            </w:pPr>
            <w:r w:rsidRPr="00575446">
              <w:t>0,0000146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F7A762" w14:textId="77777777" w:rsidR="00575446" w:rsidRPr="00575446" w:rsidRDefault="00575446" w:rsidP="00575446">
            <w:pPr>
              <w:pStyle w:val="a4"/>
            </w:pPr>
            <w:r w:rsidRPr="00575446">
              <w:t>0,0000013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D22D5" w14:textId="77777777" w:rsidR="00575446" w:rsidRPr="00575446" w:rsidRDefault="00575446" w:rsidP="00575446">
            <w:pPr>
              <w:pStyle w:val="a4"/>
            </w:pPr>
            <w:r w:rsidRPr="00575446">
              <w:t>0,0000000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8E231D" w14:textId="77777777" w:rsidR="00575446" w:rsidRPr="00575446" w:rsidRDefault="00575446" w:rsidP="00575446">
            <w:pPr>
              <w:pStyle w:val="a4"/>
            </w:pPr>
            <w:r w:rsidRPr="00575446">
              <w:t>0,0000226</w:t>
            </w:r>
          </w:p>
        </w:tc>
      </w:tr>
    </w:tbl>
    <w:p w14:paraId="33F78E58" w14:textId="77777777" w:rsidR="00575446" w:rsidRDefault="00575446" w:rsidP="00575446">
      <w:pPr>
        <w:ind w:firstLine="0"/>
      </w:pPr>
    </w:p>
    <w:p w14:paraId="0F0D96A8" w14:textId="77777777" w:rsidR="00575446" w:rsidRDefault="00575446" w:rsidP="006A4103">
      <w:pPr>
        <w:sectPr w:rsidR="00575446" w:rsidSect="00575446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0612BA2D" w14:textId="5FC8D69B" w:rsidR="006A4103" w:rsidRPr="006D09E0" w:rsidRDefault="006A4103" w:rsidP="006A4103">
      <w:pPr>
        <w:pStyle w:val="20"/>
      </w:pPr>
      <w:bookmarkStart w:id="12" w:name="_Toc204595718"/>
      <w:r w:rsidRPr="006D09E0">
        <w:lastRenderedPageBreak/>
        <w:t>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12"/>
    </w:p>
    <w:p w14:paraId="757EFC27" w14:textId="77777777" w:rsidR="006D09E0" w:rsidRPr="006D09E0" w:rsidRDefault="006D09E0" w:rsidP="006D09E0">
      <w:r w:rsidRPr="006D09E0">
        <w:t xml:space="preserve">Обработка данных о восстановлениях отказавших теплопроводов каждой системы теплоснабжения, расчеты времен восстановления (интенсивности восстановления) участков тепловых сетей выполняются методами, нормированными пунктом П 18.2 (подпункты П 18.2.7–П 18.2.9) приложения 18 приказа </w:t>
      </w:r>
      <w:proofErr w:type="spellStart"/>
      <w:r w:rsidRPr="006D09E0">
        <w:t>Минэнрго</w:t>
      </w:r>
      <w:proofErr w:type="spellEnd"/>
      <w:r w:rsidRPr="006D09E0">
        <w:t xml:space="preserve"> № 212 «Методические указания по разработке схем теплоснабжения» от 05.03.2019 г.</w:t>
      </w:r>
    </w:p>
    <w:p w14:paraId="239C5E4E" w14:textId="044699E8" w:rsidR="006D09E0" w:rsidRPr="00953A66" w:rsidRDefault="006D09E0" w:rsidP="006D09E0">
      <w:r w:rsidRPr="006D09E0">
        <w:t>Результаты обработки данных о восстановлениях отказавших участков тепловых сетей, а также расчета численных значений времен и интенсивностей восстановления участков тепловых сетей в каждой системе теплоснабжения, представлены на рисунке ниже.</w:t>
      </w:r>
    </w:p>
    <w:p w14:paraId="7575CB96" w14:textId="77777777" w:rsidR="006D09E0" w:rsidRDefault="006D09E0" w:rsidP="006A4103">
      <w:pPr>
        <w:sectPr w:rsidR="006D09E0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3896457E" w14:textId="5B7AF728" w:rsidR="00575446" w:rsidRPr="00144857" w:rsidRDefault="006D09E0" w:rsidP="006D09E0">
      <w:pPr>
        <w:ind w:firstLine="0"/>
        <w:jc w:val="center"/>
      </w:pPr>
      <w:r w:rsidRPr="00144857">
        <w:rPr>
          <w:noProof/>
          <w:lang w:eastAsia="ru-RU"/>
        </w:rPr>
        <w:lastRenderedPageBreak/>
        <w:drawing>
          <wp:inline distT="0" distB="0" distL="0" distR="0" wp14:anchorId="4A70C3A7" wp14:editId="13F28F95">
            <wp:extent cx="9980295" cy="5255260"/>
            <wp:effectExtent l="0" t="0" r="190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0295" cy="5255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EC23F" w14:textId="79575741" w:rsidR="006A4103" w:rsidRPr="00144857" w:rsidRDefault="006D09E0" w:rsidP="006D09E0">
      <w:pPr>
        <w:pStyle w:val="5"/>
      </w:pPr>
      <w:r w:rsidRPr="00144857">
        <w:t>Значения вероятности отказа тепловых сетей котельных МУП «</w:t>
      </w:r>
      <w:proofErr w:type="spellStart"/>
      <w:r w:rsidRPr="00144857">
        <w:t>Жатайтеплосеть</w:t>
      </w:r>
      <w:proofErr w:type="spellEnd"/>
      <w:r w:rsidRPr="00144857">
        <w:t>»</w:t>
      </w:r>
    </w:p>
    <w:p w14:paraId="5DB673B0" w14:textId="77777777" w:rsidR="006D09E0" w:rsidRPr="00144857" w:rsidRDefault="006D09E0" w:rsidP="006A4103">
      <w:pPr>
        <w:sectPr w:rsidR="006D09E0" w:rsidRPr="00144857" w:rsidSect="006D09E0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177D0D6B" w14:textId="5AF35933" w:rsidR="006A4103" w:rsidRPr="00144857" w:rsidRDefault="006A4103" w:rsidP="006A4103">
      <w:pPr>
        <w:pStyle w:val="20"/>
      </w:pPr>
      <w:bookmarkStart w:id="13" w:name="_Toc204595719"/>
      <w:r w:rsidRPr="00144857">
        <w:lastRenderedPageBreak/>
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13"/>
    </w:p>
    <w:p w14:paraId="573F36A2" w14:textId="77777777" w:rsidR="00144857" w:rsidRPr="00144857" w:rsidRDefault="00144857" w:rsidP="00144857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144857">
        <w:rPr>
          <w:rFonts w:eastAsia="Times New Roman" w:cs="Times New Roman"/>
          <w:szCs w:val="20"/>
          <w:lang w:eastAsia="ru-RU"/>
        </w:rPr>
        <w:t xml:space="preserve">Оценка вероятностей отказов участков тепловых сетей и безотказной работы систем теплоснабжения по отношению к потребителям, присоединенным к магистральным и распределительным теплопроводам, выполняется в соответствии с приложением 18 приказа </w:t>
      </w:r>
      <w:proofErr w:type="spellStart"/>
      <w:r w:rsidRPr="00144857">
        <w:rPr>
          <w:rFonts w:eastAsia="Times New Roman" w:cs="Times New Roman"/>
          <w:szCs w:val="20"/>
          <w:lang w:eastAsia="ru-RU"/>
        </w:rPr>
        <w:t>Минэнрго</w:t>
      </w:r>
      <w:proofErr w:type="spellEnd"/>
      <w:r w:rsidRPr="00144857">
        <w:rPr>
          <w:rFonts w:eastAsia="Times New Roman" w:cs="Times New Roman"/>
          <w:szCs w:val="20"/>
          <w:lang w:eastAsia="ru-RU"/>
        </w:rPr>
        <w:t xml:space="preserve"> № 212 «Методические указания по разработке схем теплоснабжения» от 05.03.2019 г. (пункт П 18.2, подпункты П 18.2.10, П 18.2.11, П 18.2.14).</w:t>
      </w:r>
    </w:p>
    <w:p w14:paraId="2F1FCA58" w14:textId="77777777" w:rsidR="00144857" w:rsidRPr="00953A66" w:rsidRDefault="00144857" w:rsidP="00144857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144857">
        <w:rPr>
          <w:rFonts w:eastAsia="Times New Roman" w:cs="Times New Roman"/>
          <w:szCs w:val="20"/>
          <w:lang w:eastAsia="ru-RU"/>
        </w:rPr>
        <w:t>Численные значения вероятностей отказов участков тепловых сетей в каждой системе теплоснабжения и численные значения вероятностей безотказной работы систем теплоснабжения по отношению к потребителям, присоединенным к магистральным и распределительным теплопроводам, приведены в таблице ниже.</w:t>
      </w:r>
    </w:p>
    <w:p w14:paraId="71CEA151" w14:textId="28D3D095" w:rsidR="006D09E0" w:rsidRDefault="00144857" w:rsidP="00144857">
      <w:pPr>
        <w:pStyle w:val="6"/>
      </w:pPr>
      <w:bookmarkStart w:id="14" w:name="_Ref204594260"/>
      <w:r>
        <w:t>Результаты расчетов показателей надежности теплоснабжения потребителей</w:t>
      </w:r>
      <w:bookmarkEnd w:id="14"/>
    </w:p>
    <w:tbl>
      <w:tblPr>
        <w:tblW w:w="5000" w:type="pct"/>
        <w:tblLook w:val="04A0" w:firstRow="1" w:lastRow="0" w:firstColumn="1" w:lastColumn="0" w:noHBand="0" w:noVBand="1"/>
      </w:tblPr>
      <w:tblGrid>
        <w:gridCol w:w="2829"/>
        <w:gridCol w:w="1419"/>
        <w:gridCol w:w="1394"/>
        <w:gridCol w:w="1473"/>
        <w:gridCol w:w="2230"/>
      </w:tblGrid>
      <w:tr w:rsidR="00144857" w:rsidRPr="00144857" w14:paraId="3EABA0B0" w14:textId="77777777" w:rsidTr="003E00D7">
        <w:trPr>
          <w:trHeight w:val="20"/>
          <w:tblHeader/>
        </w:trPr>
        <w:tc>
          <w:tcPr>
            <w:tcW w:w="15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89BFB0" w14:textId="77777777" w:rsidR="00144857" w:rsidRPr="00144857" w:rsidRDefault="00144857" w:rsidP="00144857">
            <w:pPr>
              <w:pStyle w:val="a4"/>
              <w:rPr>
                <w:b/>
              </w:rPr>
            </w:pPr>
            <w:r w:rsidRPr="00144857">
              <w:rPr>
                <w:b/>
              </w:rPr>
              <w:t>Наименование узла</w:t>
            </w:r>
          </w:p>
        </w:tc>
        <w:tc>
          <w:tcPr>
            <w:tcW w:w="75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BADC8" w14:textId="77777777" w:rsidR="00144857" w:rsidRPr="00144857" w:rsidRDefault="00144857" w:rsidP="00144857">
            <w:pPr>
              <w:pStyle w:val="a4"/>
              <w:rPr>
                <w:b/>
              </w:rPr>
            </w:pPr>
            <w:r w:rsidRPr="00144857">
              <w:rPr>
                <w:b/>
              </w:rPr>
              <w:t>Расчетная нагрузка на отопление, Гкал/ч</w:t>
            </w:r>
          </w:p>
        </w:tc>
        <w:tc>
          <w:tcPr>
            <w:tcW w:w="74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6D29B" w14:textId="77777777" w:rsidR="00144857" w:rsidRPr="00144857" w:rsidRDefault="00144857" w:rsidP="00144857">
            <w:pPr>
              <w:pStyle w:val="a4"/>
              <w:rPr>
                <w:b/>
              </w:rPr>
            </w:pPr>
            <w:r w:rsidRPr="00144857">
              <w:rPr>
                <w:b/>
              </w:rPr>
              <w:t>Вероятность безотказной работы</w:t>
            </w:r>
          </w:p>
        </w:tc>
        <w:tc>
          <w:tcPr>
            <w:tcW w:w="78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1A7561" w14:textId="77777777" w:rsidR="00144857" w:rsidRPr="00144857" w:rsidRDefault="00144857" w:rsidP="00144857">
            <w:pPr>
              <w:pStyle w:val="a4"/>
              <w:rPr>
                <w:b/>
              </w:rPr>
            </w:pPr>
            <w:r w:rsidRPr="00144857">
              <w:rPr>
                <w:b/>
              </w:rPr>
              <w:t>Коэффициент готовности</w:t>
            </w:r>
          </w:p>
        </w:tc>
        <w:tc>
          <w:tcPr>
            <w:tcW w:w="119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15C176" w14:textId="77777777" w:rsidR="00144857" w:rsidRPr="00144857" w:rsidRDefault="00144857" w:rsidP="00144857">
            <w:pPr>
              <w:pStyle w:val="a4"/>
              <w:rPr>
                <w:b/>
              </w:rPr>
            </w:pPr>
            <w:r w:rsidRPr="00144857">
              <w:rPr>
                <w:b/>
              </w:rPr>
              <w:t xml:space="preserve">Средний суммарный </w:t>
            </w:r>
            <w:proofErr w:type="spellStart"/>
            <w:r w:rsidRPr="00144857">
              <w:rPr>
                <w:b/>
              </w:rPr>
              <w:t>недоотпуск</w:t>
            </w:r>
            <w:proofErr w:type="spellEnd"/>
            <w:r w:rsidRPr="00144857">
              <w:rPr>
                <w:b/>
              </w:rPr>
              <w:t xml:space="preserve"> теплоты, Гкал/от. период</w:t>
            </w:r>
          </w:p>
        </w:tc>
      </w:tr>
      <w:tr w:rsidR="00144857" w:rsidRPr="00144857" w14:paraId="5DD3FC9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04B17" w14:textId="77777777" w:rsidR="00144857" w:rsidRPr="00144857" w:rsidRDefault="00144857" w:rsidP="00144857">
            <w:pPr>
              <w:pStyle w:val="a4"/>
            </w:pPr>
            <w:r w:rsidRPr="00144857">
              <w:t>ул. Северная, ГСК "ОСТ"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D925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32E28C" w14:textId="77777777" w:rsidR="00144857" w:rsidRPr="00144857" w:rsidRDefault="00144857" w:rsidP="00144857">
            <w:pPr>
              <w:pStyle w:val="a4"/>
            </w:pPr>
            <w:r w:rsidRPr="00144857">
              <w:t>0,98934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2A0CB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37C6D8" w14:textId="77777777" w:rsidR="00144857" w:rsidRPr="00144857" w:rsidRDefault="00144857" w:rsidP="00144857">
            <w:pPr>
              <w:pStyle w:val="a4"/>
            </w:pPr>
            <w:r w:rsidRPr="00144857">
              <w:t>0,0748</w:t>
            </w:r>
          </w:p>
        </w:tc>
      </w:tr>
      <w:tr w:rsidR="00144857" w:rsidRPr="00144857" w14:paraId="438FF6E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D5E68" w14:textId="77777777" w:rsidR="00144857" w:rsidRPr="00144857" w:rsidRDefault="00144857" w:rsidP="00144857">
            <w:pPr>
              <w:pStyle w:val="a4"/>
            </w:pPr>
            <w:r w:rsidRPr="00144857">
              <w:t>Северная улица, 33/1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B8ECD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23235" w14:textId="77777777" w:rsidR="00144857" w:rsidRPr="00144857" w:rsidRDefault="00144857" w:rsidP="00144857">
            <w:pPr>
              <w:pStyle w:val="a4"/>
            </w:pPr>
            <w:r w:rsidRPr="00144857">
              <w:t>0,98443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CC5A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7DD42" w14:textId="77777777" w:rsidR="00144857" w:rsidRPr="00144857" w:rsidRDefault="00144857" w:rsidP="00144857">
            <w:pPr>
              <w:pStyle w:val="a4"/>
            </w:pPr>
            <w:r w:rsidRPr="00144857">
              <w:t>0,7372</w:t>
            </w:r>
          </w:p>
        </w:tc>
      </w:tr>
      <w:tr w:rsidR="00144857" w:rsidRPr="00144857" w14:paraId="5440763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00910B" w14:textId="77777777" w:rsidR="00144857" w:rsidRPr="00144857" w:rsidRDefault="00144857" w:rsidP="00144857">
            <w:pPr>
              <w:pStyle w:val="a4"/>
            </w:pPr>
            <w:r w:rsidRPr="00144857">
              <w:t>Северная улица, 37/1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911F1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1EDD8" w14:textId="77777777" w:rsidR="00144857" w:rsidRPr="00144857" w:rsidRDefault="00144857" w:rsidP="00144857">
            <w:pPr>
              <w:pStyle w:val="a4"/>
            </w:pPr>
            <w:r w:rsidRPr="00144857">
              <w:t>0,98352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E402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7FE9FD" w14:textId="77777777" w:rsidR="00144857" w:rsidRPr="00144857" w:rsidRDefault="00144857" w:rsidP="00144857">
            <w:pPr>
              <w:pStyle w:val="a4"/>
            </w:pPr>
            <w:r w:rsidRPr="00144857">
              <w:t>0,7154</w:t>
            </w:r>
          </w:p>
        </w:tc>
      </w:tr>
      <w:tr w:rsidR="00144857" w:rsidRPr="00144857" w14:paraId="31933EB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4C825" w14:textId="77777777" w:rsidR="00144857" w:rsidRPr="00144857" w:rsidRDefault="00144857" w:rsidP="00144857">
            <w:pPr>
              <w:pStyle w:val="a4"/>
            </w:pPr>
            <w:r w:rsidRPr="00144857">
              <w:t>Северная улица, 33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7EFFF1" w14:textId="77777777" w:rsidR="00144857" w:rsidRPr="00144857" w:rsidRDefault="00144857" w:rsidP="00144857">
            <w:pPr>
              <w:pStyle w:val="a4"/>
            </w:pPr>
            <w:r w:rsidRPr="00144857">
              <w:t>0,06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DABD8" w14:textId="77777777" w:rsidR="00144857" w:rsidRPr="00144857" w:rsidRDefault="00144857" w:rsidP="00144857">
            <w:pPr>
              <w:pStyle w:val="a4"/>
            </w:pPr>
            <w:r w:rsidRPr="00144857">
              <w:t>0,98032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2681D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50F9FE" w14:textId="77777777" w:rsidR="00144857" w:rsidRPr="00144857" w:rsidRDefault="00144857" w:rsidP="00144857">
            <w:pPr>
              <w:pStyle w:val="a4"/>
            </w:pPr>
            <w:r w:rsidRPr="00144857">
              <w:t>0,3689</w:t>
            </w:r>
          </w:p>
        </w:tc>
      </w:tr>
      <w:tr w:rsidR="00144857" w:rsidRPr="00144857" w14:paraId="18912BB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DAE513" w14:textId="77777777" w:rsidR="00144857" w:rsidRPr="00144857" w:rsidRDefault="00144857" w:rsidP="00144857">
            <w:pPr>
              <w:pStyle w:val="a4"/>
            </w:pPr>
            <w:r w:rsidRPr="00144857">
              <w:t>ул. Северная, 27 ООО Мечта, м-н Фламинго-2(ИП Шелопугина)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2F2E2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7C67A6" w14:textId="77777777" w:rsidR="00144857" w:rsidRPr="00144857" w:rsidRDefault="00144857" w:rsidP="00144857">
            <w:pPr>
              <w:pStyle w:val="a4"/>
            </w:pPr>
            <w:r w:rsidRPr="00144857">
              <w:t>0,98050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A110D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FDCAA" w14:textId="77777777" w:rsidR="00144857" w:rsidRPr="00144857" w:rsidRDefault="00144857" w:rsidP="00144857">
            <w:pPr>
              <w:pStyle w:val="a4"/>
            </w:pPr>
            <w:r w:rsidRPr="00144857">
              <w:t>0,1056</w:t>
            </w:r>
          </w:p>
        </w:tc>
      </w:tr>
      <w:tr w:rsidR="00144857" w:rsidRPr="00144857" w14:paraId="23B6650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47E487" w14:textId="77777777" w:rsidR="00144857" w:rsidRPr="00144857" w:rsidRDefault="00144857" w:rsidP="00144857">
            <w:pPr>
              <w:pStyle w:val="a4"/>
            </w:pPr>
            <w:r w:rsidRPr="00144857">
              <w:t>Северная улица, 35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6D3FB" w14:textId="77777777" w:rsidR="00144857" w:rsidRPr="00144857" w:rsidRDefault="00144857" w:rsidP="00144857">
            <w:pPr>
              <w:pStyle w:val="a4"/>
            </w:pPr>
            <w:r w:rsidRPr="00144857">
              <w:t>0,09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CEFBDA" w14:textId="77777777" w:rsidR="00144857" w:rsidRPr="00144857" w:rsidRDefault="00144857" w:rsidP="00144857">
            <w:pPr>
              <w:pStyle w:val="a4"/>
            </w:pPr>
            <w:r w:rsidRPr="00144857">
              <w:t>0,98049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0D8D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AEF97" w14:textId="77777777" w:rsidR="00144857" w:rsidRPr="00144857" w:rsidRDefault="00144857" w:rsidP="00144857">
            <w:pPr>
              <w:pStyle w:val="a4"/>
            </w:pPr>
            <w:r w:rsidRPr="00144857">
              <w:t>0,5637</w:t>
            </w:r>
          </w:p>
        </w:tc>
      </w:tr>
      <w:tr w:rsidR="00144857" w:rsidRPr="00144857" w14:paraId="0370AEB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4D6F1E" w14:textId="77777777" w:rsidR="00144857" w:rsidRPr="00144857" w:rsidRDefault="00144857" w:rsidP="00144857">
            <w:pPr>
              <w:pStyle w:val="a4"/>
            </w:pPr>
            <w:r w:rsidRPr="00144857">
              <w:t>Северная улица, 37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AC9BA0" w14:textId="77777777" w:rsidR="00144857" w:rsidRPr="00144857" w:rsidRDefault="00144857" w:rsidP="00144857">
            <w:pPr>
              <w:pStyle w:val="a4"/>
            </w:pPr>
            <w:r w:rsidRPr="00144857">
              <w:t>0,14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B3F23" w14:textId="77777777" w:rsidR="00144857" w:rsidRPr="00144857" w:rsidRDefault="00144857" w:rsidP="00144857">
            <w:pPr>
              <w:pStyle w:val="a4"/>
            </w:pPr>
            <w:r w:rsidRPr="00144857">
              <w:t>0,98100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1FEC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7E2B2" w14:textId="77777777" w:rsidR="00144857" w:rsidRPr="00144857" w:rsidRDefault="00144857" w:rsidP="00144857">
            <w:pPr>
              <w:pStyle w:val="a4"/>
            </w:pPr>
            <w:r w:rsidRPr="00144857">
              <w:t>0,8300</w:t>
            </w:r>
          </w:p>
        </w:tc>
      </w:tr>
      <w:tr w:rsidR="00144857" w:rsidRPr="00144857" w14:paraId="0CA7223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C6DF7" w14:textId="77777777" w:rsidR="00144857" w:rsidRPr="00144857" w:rsidRDefault="00144857" w:rsidP="00144857">
            <w:pPr>
              <w:pStyle w:val="a4"/>
            </w:pPr>
            <w:r w:rsidRPr="00144857">
              <w:t>ул. Северная, м-н Ксения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36662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BACA6" w14:textId="77777777" w:rsidR="00144857" w:rsidRPr="00144857" w:rsidRDefault="00144857" w:rsidP="00144857">
            <w:pPr>
              <w:pStyle w:val="a4"/>
            </w:pPr>
            <w:r w:rsidRPr="00144857">
              <w:t>0,98056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DB172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2F0A7" w14:textId="77777777" w:rsidR="00144857" w:rsidRPr="00144857" w:rsidRDefault="00144857" w:rsidP="00144857">
            <w:pPr>
              <w:pStyle w:val="a4"/>
            </w:pPr>
            <w:r w:rsidRPr="00144857">
              <w:t>0,0307</w:t>
            </w:r>
          </w:p>
        </w:tc>
      </w:tr>
      <w:tr w:rsidR="00144857" w:rsidRPr="00144857" w14:paraId="06A965D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D77E62" w14:textId="77777777" w:rsidR="00144857" w:rsidRPr="00144857" w:rsidRDefault="00144857" w:rsidP="00144857">
            <w:pPr>
              <w:pStyle w:val="a4"/>
            </w:pPr>
            <w:r w:rsidRPr="00144857">
              <w:t>КНС №6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181B2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D60DFE" w14:textId="77777777" w:rsidR="00144857" w:rsidRPr="00144857" w:rsidRDefault="00144857" w:rsidP="00144857">
            <w:pPr>
              <w:pStyle w:val="a4"/>
            </w:pPr>
            <w:r w:rsidRPr="00144857">
              <w:t>0,99164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3B8E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39DB93" w14:textId="77777777" w:rsidR="00144857" w:rsidRPr="00144857" w:rsidRDefault="00144857" w:rsidP="00144857">
            <w:pPr>
              <w:pStyle w:val="a4"/>
            </w:pPr>
            <w:r w:rsidRPr="00144857">
              <w:t>0,0152</w:t>
            </w:r>
          </w:p>
        </w:tc>
      </w:tr>
      <w:tr w:rsidR="00144857" w:rsidRPr="00144857" w14:paraId="618308D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43E2C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1 ДК "Маяк"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1F4C0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D750A0" w14:textId="77777777" w:rsidR="00144857" w:rsidRPr="00144857" w:rsidRDefault="00144857" w:rsidP="00144857">
            <w:pPr>
              <w:pStyle w:val="a4"/>
            </w:pPr>
            <w:r w:rsidRPr="00144857">
              <w:t>0,99008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3CF30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41269" w14:textId="77777777" w:rsidR="00144857" w:rsidRPr="00144857" w:rsidRDefault="00144857" w:rsidP="00144857">
            <w:pPr>
              <w:pStyle w:val="a4"/>
            </w:pPr>
            <w:r w:rsidRPr="00144857">
              <w:t>0,4386</w:t>
            </w:r>
          </w:p>
        </w:tc>
      </w:tr>
      <w:tr w:rsidR="00144857" w:rsidRPr="00144857" w14:paraId="197DF82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6A02D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1/4 АВС МУП СЕЗ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BE584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0ECDE" w14:textId="77777777" w:rsidR="00144857" w:rsidRPr="00144857" w:rsidRDefault="00144857" w:rsidP="00144857">
            <w:pPr>
              <w:pStyle w:val="a4"/>
            </w:pPr>
            <w:r w:rsidRPr="00144857">
              <w:t>0,99262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BDA6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6DF36" w14:textId="77777777" w:rsidR="00144857" w:rsidRPr="00144857" w:rsidRDefault="00144857" w:rsidP="00144857">
            <w:pPr>
              <w:pStyle w:val="a4"/>
            </w:pPr>
            <w:r w:rsidRPr="00144857">
              <w:t>0,1554</w:t>
            </w:r>
          </w:p>
        </w:tc>
      </w:tr>
      <w:tr w:rsidR="00144857" w:rsidRPr="00144857" w14:paraId="4B80BF3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4D7D8" w14:textId="77777777" w:rsidR="00144857" w:rsidRPr="00144857" w:rsidRDefault="00144857" w:rsidP="00144857">
            <w:pPr>
              <w:pStyle w:val="a4"/>
            </w:pPr>
            <w:r w:rsidRPr="00144857">
              <w:t>ул. Северная. 29/3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F92262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8C3D2" w14:textId="77777777" w:rsidR="00144857" w:rsidRPr="00144857" w:rsidRDefault="00144857" w:rsidP="00144857">
            <w:pPr>
              <w:pStyle w:val="a4"/>
            </w:pPr>
            <w:r w:rsidRPr="00144857">
              <w:t>0,99274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D2E4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95FFBD" w14:textId="77777777" w:rsidR="00144857" w:rsidRPr="00144857" w:rsidRDefault="00144857" w:rsidP="00144857">
            <w:pPr>
              <w:pStyle w:val="a4"/>
            </w:pPr>
            <w:r w:rsidRPr="00144857">
              <w:t>0,1213</w:t>
            </w:r>
          </w:p>
        </w:tc>
      </w:tr>
      <w:tr w:rsidR="00144857" w:rsidRPr="00144857" w14:paraId="2CE86A3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356F3D" w14:textId="77777777" w:rsidR="00144857" w:rsidRPr="00144857" w:rsidRDefault="00144857" w:rsidP="00144857">
            <w:pPr>
              <w:pStyle w:val="a4"/>
            </w:pPr>
            <w:r w:rsidRPr="00144857">
              <w:t xml:space="preserve">ул. Северная. 29 Администрация ГО </w:t>
            </w:r>
            <w:proofErr w:type="spellStart"/>
            <w:r w:rsidRPr="00144857">
              <w:t>Жатай</w:t>
            </w:r>
            <w:proofErr w:type="spellEnd"/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9361A" w14:textId="77777777" w:rsidR="00144857" w:rsidRPr="00144857" w:rsidRDefault="00144857" w:rsidP="00144857">
            <w:pPr>
              <w:pStyle w:val="a4"/>
            </w:pPr>
            <w:r w:rsidRPr="00144857">
              <w:t>0,09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D4D1A" w14:textId="77777777" w:rsidR="00144857" w:rsidRPr="00144857" w:rsidRDefault="00144857" w:rsidP="00144857">
            <w:pPr>
              <w:pStyle w:val="a4"/>
            </w:pPr>
            <w:r w:rsidRPr="00144857">
              <w:t>0,99186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A3A72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4F57D0" w14:textId="77777777" w:rsidR="00144857" w:rsidRPr="00144857" w:rsidRDefault="00144857" w:rsidP="00144857">
            <w:pPr>
              <w:pStyle w:val="a4"/>
            </w:pPr>
            <w:r w:rsidRPr="00144857">
              <w:t>0,5634</w:t>
            </w:r>
          </w:p>
        </w:tc>
      </w:tr>
      <w:tr w:rsidR="00144857" w:rsidRPr="00144857" w14:paraId="655F530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401E97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>, 29/1 ДЮСШ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279CC" w14:textId="77777777" w:rsidR="00144857" w:rsidRPr="00144857" w:rsidRDefault="00144857" w:rsidP="00144857">
            <w:pPr>
              <w:pStyle w:val="a4"/>
            </w:pPr>
            <w:r w:rsidRPr="00144857">
              <w:t>0,06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67532A" w14:textId="77777777" w:rsidR="00144857" w:rsidRPr="00144857" w:rsidRDefault="00144857" w:rsidP="00144857">
            <w:pPr>
              <w:pStyle w:val="a4"/>
            </w:pPr>
            <w:r w:rsidRPr="00144857">
              <w:t>0,99243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E33C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43F6C9" w14:textId="77777777" w:rsidR="00144857" w:rsidRPr="00144857" w:rsidRDefault="00144857" w:rsidP="00144857">
            <w:pPr>
              <w:pStyle w:val="a4"/>
            </w:pPr>
            <w:r w:rsidRPr="00144857">
              <w:t>0,3561</w:t>
            </w:r>
          </w:p>
        </w:tc>
      </w:tr>
      <w:tr w:rsidR="00144857" w:rsidRPr="00144857" w14:paraId="622565B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16E31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 xml:space="preserve"> 27/1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D132E" w14:textId="77777777" w:rsidR="00144857" w:rsidRPr="00144857" w:rsidRDefault="00144857" w:rsidP="00144857">
            <w:pPr>
              <w:pStyle w:val="a4"/>
            </w:pPr>
            <w:r w:rsidRPr="00144857">
              <w:t>0,14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5D38F" w14:textId="77777777" w:rsidR="00144857" w:rsidRPr="00144857" w:rsidRDefault="00144857" w:rsidP="00144857">
            <w:pPr>
              <w:pStyle w:val="a4"/>
            </w:pPr>
            <w:r w:rsidRPr="00144857">
              <w:t>0,99247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91D49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47A52" w14:textId="77777777" w:rsidR="00144857" w:rsidRPr="00144857" w:rsidRDefault="00144857" w:rsidP="00144857">
            <w:pPr>
              <w:pStyle w:val="a4"/>
            </w:pPr>
            <w:r w:rsidRPr="00144857">
              <w:t>0,8287</w:t>
            </w:r>
          </w:p>
        </w:tc>
      </w:tr>
      <w:tr w:rsidR="00144857" w:rsidRPr="00144857" w14:paraId="2C84346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BD0E94" w14:textId="77777777" w:rsidR="00144857" w:rsidRPr="00144857" w:rsidRDefault="00144857" w:rsidP="00144857">
            <w:pPr>
              <w:pStyle w:val="a4"/>
            </w:pPr>
            <w:r w:rsidRPr="00144857">
              <w:t>ул. Гастелло 19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51477" w14:textId="77777777" w:rsidR="00144857" w:rsidRPr="00144857" w:rsidRDefault="00144857" w:rsidP="00144857">
            <w:pPr>
              <w:pStyle w:val="a4"/>
            </w:pPr>
            <w:r w:rsidRPr="00144857">
              <w:t>0,18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4EE4C2" w14:textId="77777777" w:rsidR="00144857" w:rsidRPr="00144857" w:rsidRDefault="00144857" w:rsidP="00144857">
            <w:pPr>
              <w:pStyle w:val="a4"/>
            </w:pPr>
            <w:r w:rsidRPr="00144857">
              <w:t>0,99242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AC3E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2AAEE4" w14:textId="77777777" w:rsidR="00144857" w:rsidRPr="00144857" w:rsidRDefault="00144857" w:rsidP="00144857">
            <w:pPr>
              <w:pStyle w:val="a4"/>
            </w:pPr>
            <w:r w:rsidRPr="00144857">
              <w:t>1,1211</w:t>
            </w:r>
          </w:p>
        </w:tc>
      </w:tr>
      <w:tr w:rsidR="00144857" w:rsidRPr="00144857" w14:paraId="506FA5F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A0EA7" w14:textId="77777777" w:rsidR="00144857" w:rsidRPr="00144857" w:rsidRDefault="00144857" w:rsidP="00144857">
            <w:pPr>
              <w:pStyle w:val="a4"/>
            </w:pPr>
            <w:r w:rsidRPr="00144857">
              <w:t>Северная улица, 23/1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711D52" w14:textId="77777777" w:rsidR="00144857" w:rsidRPr="00144857" w:rsidRDefault="00144857" w:rsidP="00144857">
            <w:pPr>
              <w:pStyle w:val="a4"/>
            </w:pPr>
            <w:r w:rsidRPr="00144857">
              <w:t>0,15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EA7E8" w14:textId="77777777" w:rsidR="00144857" w:rsidRPr="00144857" w:rsidRDefault="00144857" w:rsidP="00144857">
            <w:pPr>
              <w:pStyle w:val="a4"/>
            </w:pPr>
            <w:r w:rsidRPr="00144857">
              <w:t>0,98970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C564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87E52C" w14:textId="77777777" w:rsidR="00144857" w:rsidRPr="00144857" w:rsidRDefault="00144857" w:rsidP="00144857">
            <w:pPr>
              <w:pStyle w:val="a4"/>
            </w:pPr>
            <w:r w:rsidRPr="00144857">
              <w:t>0,9015</w:t>
            </w:r>
          </w:p>
        </w:tc>
      </w:tr>
      <w:tr w:rsidR="00144857" w:rsidRPr="00144857" w14:paraId="280BE55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F04E4" w14:textId="77777777" w:rsidR="00144857" w:rsidRPr="00144857" w:rsidRDefault="00144857" w:rsidP="00144857">
            <w:pPr>
              <w:pStyle w:val="a4"/>
            </w:pPr>
            <w:r w:rsidRPr="00144857">
              <w:t>улица Заводская, 10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AB8AF4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FE6A3D" w14:textId="77777777" w:rsidR="00144857" w:rsidRPr="00144857" w:rsidRDefault="00144857" w:rsidP="00144857">
            <w:pPr>
              <w:pStyle w:val="a4"/>
            </w:pPr>
            <w:r w:rsidRPr="00144857">
              <w:t>0,98613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3E777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79A06A" w14:textId="77777777" w:rsidR="00144857" w:rsidRPr="00144857" w:rsidRDefault="00144857" w:rsidP="00144857">
            <w:pPr>
              <w:pStyle w:val="a4"/>
            </w:pPr>
            <w:r w:rsidRPr="00144857">
              <w:t>0,0229</w:t>
            </w:r>
          </w:p>
        </w:tc>
      </w:tr>
      <w:tr w:rsidR="00144857" w:rsidRPr="00144857" w14:paraId="1EF9D2C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A048F" w14:textId="77777777" w:rsidR="00144857" w:rsidRPr="00144857" w:rsidRDefault="00144857" w:rsidP="00144857">
            <w:pPr>
              <w:pStyle w:val="a4"/>
            </w:pPr>
            <w:r w:rsidRPr="00144857">
              <w:t>Северная улица, 21/1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DC680" w14:textId="77777777" w:rsidR="00144857" w:rsidRPr="00144857" w:rsidRDefault="00144857" w:rsidP="00144857">
            <w:pPr>
              <w:pStyle w:val="a4"/>
            </w:pPr>
            <w:r w:rsidRPr="00144857">
              <w:t>0,15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513B6" w14:textId="77777777" w:rsidR="00144857" w:rsidRPr="00144857" w:rsidRDefault="00144857" w:rsidP="00144857">
            <w:pPr>
              <w:pStyle w:val="a4"/>
            </w:pPr>
            <w:r w:rsidRPr="00144857">
              <w:t>0,98534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2069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35752" w14:textId="77777777" w:rsidR="00144857" w:rsidRPr="00144857" w:rsidRDefault="00144857" w:rsidP="00144857">
            <w:pPr>
              <w:pStyle w:val="a4"/>
            </w:pPr>
            <w:r w:rsidRPr="00144857">
              <w:t>0,9308</w:t>
            </w:r>
          </w:p>
        </w:tc>
      </w:tr>
      <w:tr w:rsidR="00144857" w:rsidRPr="00144857" w14:paraId="4E24FFE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18355E" w14:textId="77777777" w:rsidR="00144857" w:rsidRPr="00144857" w:rsidRDefault="00144857" w:rsidP="00144857">
            <w:pPr>
              <w:pStyle w:val="a4"/>
            </w:pPr>
            <w:r w:rsidRPr="00144857">
              <w:t>Северная улица, 19/1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45ADF" w14:textId="77777777" w:rsidR="00144857" w:rsidRPr="00144857" w:rsidRDefault="00144857" w:rsidP="00144857">
            <w:pPr>
              <w:pStyle w:val="a4"/>
            </w:pPr>
            <w:r w:rsidRPr="00144857">
              <w:t>0,18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DF0371" w14:textId="77777777" w:rsidR="00144857" w:rsidRPr="00144857" w:rsidRDefault="00144857" w:rsidP="00144857">
            <w:pPr>
              <w:pStyle w:val="a4"/>
            </w:pPr>
            <w:r w:rsidRPr="00144857">
              <w:t>0,98428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3C52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ECDAB" w14:textId="77777777" w:rsidR="00144857" w:rsidRPr="00144857" w:rsidRDefault="00144857" w:rsidP="00144857">
            <w:pPr>
              <w:pStyle w:val="a4"/>
            </w:pPr>
            <w:r w:rsidRPr="00144857">
              <w:t>1,0667</w:t>
            </w:r>
          </w:p>
        </w:tc>
      </w:tr>
      <w:tr w:rsidR="00144857" w:rsidRPr="00144857" w14:paraId="48431D6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7AE2AA" w14:textId="77777777" w:rsidR="00144857" w:rsidRPr="00144857" w:rsidRDefault="00144857" w:rsidP="00144857">
            <w:pPr>
              <w:pStyle w:val="a4"/>
            </w:pPr>
            <w:r w:rsidRPr="00144857">
              <w:t>Северная улица, 25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567D1C" w14:textId="77777777" w:rsidR="00144857" w:rsidRPr="00144857" w:rsidRDefault="00144857" w:rsidP="00144857">
            <w:pPr>
              <w:pStyle w:val="a4"/>
            </w:pPr>
            <w:r w:rsidRPr="00144857">
              <w:t>0,16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0A5DA2" w14:textId="77777777" w:rsidR="00144857" w:rsidRPr="00144857" w:rsidRDefault="00144857" w:rsidP="00144857">
            <w:pPr>
              <w:pStyle w:val="a4"/>
            </w:pPr>
            <w:r w:rsidRPr="00144857">
              <w:t>0,99034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B6EE1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99558" w14:textId="77777777" w:rsidR="00144857" w:rsidRPr="00144857" w:rsidRDefault="00144857" w:rsidP="00144857">
            <w:pPr>
              <w:pStyle w:val="a4"/>
            </w:pPr>
            <w:r w:rsidRPr="00144857">
              <w:t>0,9641</w:t>
            </w:r>
          </w:p>
        </w:tc>
      </w:tr>
      <w:tr w:rsidR="00144857" w:rsidRPr="00144857" w14:paraId="6F330AC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B9005" w14:textId="77777777" w:rsidR="00144857" w:rsidRPr="00144857" w:rsidRDefault="00144857" w:rsidP="00144857">
            <w:pPr>
              <w:pStyle w:val="a4"/>
            </w:pPr>
            <w:r w:rsidRPr="00144857">
              <w:t>ул. Северная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60F1FA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2FB559" w14:textId="77777777" w:rsidR="00144857" w:rsidRPr="00144857" w:rsidRDefault="00144857" w:rsidP="00144857">
            <w:pPr>
              <w:pStyle w:val="a4"/>
            </w:pPr>
            <w:r w:rsidRPr="00144857">
              <w:t>0,98915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4CF3A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2BD264" w14:textId="77777777" w:rsidR="00144857" w:rsidRPr="00144857" w:rsidRDefault="00144857" w:rsidP="00144857">
            <w:pPr>
              <w:pStyle w:val="a4"/>
            </w:pPr>
            <w:r w:rsidRPr="00144857">
              <w:t>0,7390</w:t>
            </w:r>
          </w:p>
        </w:tc>
      </w:tr>
      <w:tr w:rsidR="00144857" w:rsidRPr="00144857" w14:paraId="0CD207C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32A827" w14:textId="77777777" w:rsidR="00144857" w:rsidRPr="00144857" w:rsidRDefault="00144857" w:rsidP="00144857">
            <w:pPr>
              <w:pStyle w:val="a4"/>
            </w:pPr>
            <w:r w:rsidRPr="00144857">
              <w:t>ул. Северная 25/1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69AADE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D0A86" w14:textId="77777777" w:rsidR="00144857" w:rsidRPr="00144857" w:rsidRDefault="00144857" w:rsidP="00144857">
            <w:pPr>
              <w:pStyle w:val="a4"/>
            </w:pPr>
            <w:r w:rsidRPr="00144857">
              <w:t>0,99272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9848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E24AF" w14:textId="77777777" w:rsidR="00144857" w:rsidRPr="00144857" w:rsidRDefault="00144857" w:rsidP="00144857">
            <w:pPr>
              <w:pStyle w:val="a4"/>
            </w:pPr>
            <w:r w:rsidRPr="00144857">
              <w:t>0,2192</w:t>
            </w:r>
          </w:p>
        </w:tc>
      </w:tr>
      <w:tr w:rsidR="00144857" w:rsidRPr="00144857" w14:paraId="3D88909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81D5C1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>Северная улица, 21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F2333E" w14:textId="77777777" w:rsidR="00144857" w:rsidRPr="00144857" w:rsidRDefault="00144857" w:rsidP="00144857">
            <w:pPr>
              <w:pStyle w:val="a4"/>
            </w:pPr>
            <w:r w:rsidRPr="00144857">
              <w:t>0,15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49B2D" w14:textId="77777777" w:rsidR="00144857" w:rsidRPr="00144857" w:rsidRDefault="00144857" w:rsidP="00144857">
            <w:pPr>
              <w:pStyle w:val="a4"/>
            </w:pPr>
            <w:r w:rsidRPr="00144857">
              <w:t>0,98768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1FC6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C6982" w14:textId="77777777" w:rsidR="00144857" w:rsidRPr="00144857" w:rsidRDefault="00144857" w:rsidP="00144857">
            <w:pPr>
              <w:pStyle w:val="a4"/>
            </w:pPr>
            <w:r w:rsidRPr="00144857">
              <w:t>0,9074</w:t>
            </w:r>
          </w:p>
        </w:tc>
      </w:tr>
      <w:tr w:rsidR="00144857" w:rsidRPr="00144857" w14:paraId="2DD8FC3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0E8EC" w14:textId="77777777" w:rsidR="00144857" w:rsidRPr="00144857" w:rsidRDefault="00144857" w:rsidP="00144857">
            <w:pPr>
              <w:pStyle w:val="a4"/>
            </w:pPr>
            <w:r w:rsidRPr="00144857">
              <w:t>Северная улица, 19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4724F" w14:textId="77777777" w:rsidR="00144857" w:rsidRPr="00144857" w:rsidRDefault="00144857" w:rsidP="00144857">
            <w:pPr>
              <w:pStyle w:val="a4"/>
            </w:pPr>
            <w:r w:rsidRPr="00144857">
              <w:t>0,14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F232F6" w14:textId="77777777" w:rsidR="00144857" w:rsidRPr="00144857" w:rsidRDefault="00144857" w:rsidP="00144857">
            <w:pPr>
              <w:pStyle w:val="a4"/>
            </w:pPr>
            <w:r w:rsidRPr="00144857">
              <w:t>0,98523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9A07B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6FD86" w14:textId="77777777" w:rsidR="00144857" w:rsidRPr="00144857" w:rsidRDefault="00144857" w:rsidP="00144857">
            <w:pPr>
              <w:pStyle w:val="a4"/>
            </w:pPr>
            <w:r w:rsidRPr="00144857">
              <w:t>0,8479</w:t>
            </w:r>
          </w:p>
        </w:tc>
      </w:tr>
      <w:tr w:rsidR="00144857" w:rsidRPr="00144857" w14:paraId="275332D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15BB1" w14:textId="77777777" w:rsidR="00144857" w:rsidRPr="00144857" w:rsidRDefault="00144857" w:rsidP="00144857">
            <w:pPr>
              <w:pStyle w:val="a4"/>
            </w:pPr>
            <w:r w:rsidRPr="00144857">
              <w:t>Северная улица, 23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378398" w14:textId="77777777" w:rsidR="00144857" w:rsidRPr="00144857" w:rsidRDefault="00144857" w:rsidP="00144857">
            <w:pPr>
              <w:pStyle w:val="a4"/>
            </w:pPr>
            <w:r w:rsidRPr="00144857">
              <w:t>0,13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C04672" w14:textId="77777777" w:rsidR="00144857" w:rsidRPr="00144857" w:rsidRDefault="00144857" w:rsidP="00144857">
            <w:pPr>
              <w:pStyle w:val="a4"/>
            </w:pPr>
            <w:r w:rsidRPr="00144857">
              <w:t>0,98886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B504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40EA8" w14:textId="77777777" w:rsidR="00144857" w:rsidRPr="00144857" w:rsidRDefault="00144857" w:rsidP="00144857">
            <w:pPr>
              <w:pStyle w:val="a4"/>
            </w:pPr>
            <w:r w:rsidRPr="00144857">
              <w:t>0,7905</w:t>
            </w:r>
          </w:p>
        </w:tc>
      </w:tr>
      <w:tr w:rsidR="00144857" w:rsidRPr="00144857" w14:paraId="1D00F74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D1A2CB" w14:textId="77777777" w:rsidR="00144857" w:rsidRPr="00144857" w:rsidRDefault="00144857" w:rsidP="00144857">
            <w:pPr>
              <w:pStyle w:val="a4"/>
            </w:pPr>
            <w:r w:rsidRPr="00144857">
              <w:t>Северная улица, 16Б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F0CEE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FCF5F" w14:textId="77777777" w:rsidR="00144857" w:rsidRPr="00144857" w:rsidRDefault="00144857" w:rsidP="00144857">
            <w:pPr>
              <w:pStyle w:val="a4"/>
            </w:pPr>
            <w:r w:rsidRPr="00144857">
              <w:t>0,99264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318E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E070A" w14:textId="77777777" w:rsidR="00144857" w:rsidRPr="00144857" w:rsidRDefault="00144857" w:rsidP="00144857">
            <w:pPr>
              <w:pStyle w:val="a4"/>
            </w:pPr>
            <w:r w:rsidRPr="00144857">
              <w:t>0,1031</w:t>
            </w:r>
          </w:p>
        </w:tc>
      </w:tr>
      <w:tr w:rsidR="00144857" w:rsidRPr="00144857" w14:paraId="06C10ED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B472B" w14:textId="77777777" w:rsidR="00144857" w:rsidRPr="00144857" w:rsidRDefault="00144857" w:rsidP="00144857">
            <w:pPr>
              <w:pStyle w:val="a4"/>
            </w:pPr>
            <w:r w:rsidRPr="00144857">
              <w:t>Северная улица, 16/1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6176F" w14:textId="77777777" w:rsidR="00144857" w:rsidRPr="00144857" w:rsidRDefault="00144857" w:rsidP="00144857">
            <w:pPr>
              <w:pStyle w:val="a4"/>
            </w:pPr>
            <w:r w:rsidRPr="00144857">
              <w:t>0,08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3DDCDB" w14:textId="77777777" w:rsidR="00144857" w:rsidRPr="00144857" w:rsidRDefault="00144857" w:rsidP="00144857">
            <w:pPr>
              <w:pStyle w:val="a4"/>
            </w:pPr>
            <w:r w:rsidRPr="00144857">
              <w:t>0,99230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EAE1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9EE8A" w14:textId="77777777" w:rsidR="00144857" w:rsidRPr="00144857" w:rsidRDefault="00144857" w:rsidP="00144857">
            <w:pPr>
              <w:pStyle w:val="a4"/>
            </w:pPr>
            <w:r w:rsidRPr="00144857">
              <w:t>0,4854</w:t>
            </w:r>
          </w:p>
        </w:tc>
      </w:tr>
      <w:tr w:rsidR="00144857" w:rsidRPr="00144857" w14:paraId="2EA0085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2CE08" w14:textId="77777777" w:rsidR="00144857" w:rsidRPr="00144857" w:rsidRDefault="00144857" w:rsidP="00144857">
            <w:pPr>
              <w:pStyle w:val="a4"/>
            </w:pPr>
            <w:r w:rsidRPr="00144857">
              <w:t>Северная улица, 20/1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6DBC6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A3716" w14:textId="77777777" w:rsidR="00144857" w:rsidRPr="00144857" w:rsidRDefault="00144857" w:rsidP="00144857">
            <w:pPr>
              <w:pStyle w:val="a4"/>
            </w:pPr>
            <w:r w:rsidRPr="00144857">
              <w:t>0,99256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0200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8BE79" w14:textId="77777777" w:rsidR="00144857" w:rsidRPr="00144857" w:rsidRDefault="00144857" w:rsidP="00144857">
            <w:pPr>
              <w:pStyle w:val="a4"/>
            </w:pPr>
            <w:r w:rsidRPr="00144857">
              <w:t>0,2807</w:t>
            </w:r>
          </w:p>
        </w:tc>
      </w:tr>
      <w:tr w:rsidR="00144857" w:rsidRPr="00144857" w14:paraId="0DF8025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BD588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1 ДДУ №1 Ручеек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B8E88" w14:textId="77777777" w:rsidR="00144857" w:rsidRPr="00144857" w:rsidRDefault="00144857" w:rsidP="00144857">
            <w:pPr>
              <w:pStyle w:val="a4"/>
            </w:pPr>
            <w:r w:rsidRPr="00144857">
              <w:t>0,06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7E639" w14:textId="77777777" w:rsidR="00144857" w:rsidRPr="00144857" w:rsidRDefault="00144857" w:rsidP="00144857">
            <w:pPr>
              <w:pStyle w:val="a4"/>
            </w:pPr>
            <w:r w:rsidRPr="00144857">
              <w:t>0,99196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80B5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82BE0" w14:textId="77777777" w:rsidR="00144857" w:rsidRPr="00144857" w:rsidRDefault="00144857" w:rsidP="00144857">
            <w:pPr>
              <w:pStyle w:val="a4"/>
            </w:pPr>
            <w:r w:rsidRPr="00144857">
              <w:t>0,3779</w:t>
            </w:r>
          </w:p>
        </w:tc>
      </w:tr>
      <w:tr w:rsidR="00144857" w:rsidRPr="00144857" w14:paraId="3868E76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EDF3A" w14:textId="77777777" w:rsidR="00144857" w:rsidRPr="00144857" w:rsidRDefault="00144857" w:rsidP="00144857">
            <w:pPr>
              <w:pStyle w:val="a4"/>
            </w:pPr>
            <w:r w:rsidRPr="00144857">
              <w:t>Северная улица, 16/2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46BE89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88163" w14:textId="77777777" w:rsidR="00144857" w:rsidRPr="00144857" w:rsidRDefault="00144857" w:rsidP="00144857">
            <w:pPr>
              <w:pStyle w:val="a4"/>
            </w:pPr>
            <w:r w:rsidRPr="00144857">
              <w:t>0,99268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870D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EE5CBF" w14:textId="77777777" w:rsidR="00144857" w:rsidRPr="00144857" w:rsidRDefault="00144857" w:rsidP="00144857">
            <w:pPr>
              <w:pStyle w:val="a4"/>
            </w:pPr>
            <w:r w:rsidRPr="00144857">
              <w:t>0,1323</w:t>
            </w:r>
          </w:p>
        </w:tc>
      </w:tr>
      <w:tr w:rsidR="00144857" w:rsidRPr="00144857" w14:paraId="28CC4F6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820FFE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 xml:space="preserve"> 18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C583E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C21B9C" w14:textId="77777777" w:rsidR="00144857" w:rsidRPr="00144857" w:rsidRDefault="00144857" w:rsidP="00144857">
            <w:pPr>
              <w:pStyle w:val="a4"/>
            </w:pPr>
            <w:r w:rsidRPr="00144857">
              <w:t>0,99132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A2EC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057FC" w14:textId="77777777" w:rsidR="00144857" w:rsidRPr="00144857" w:rsidRDefault="00144857" w:rsidP="00144857">
            <w:pPr>
              <w:pStyle w:val="a4"/>
            </w:pPr>
            <w:r w:rsidRPr="00144857">
              <w:t>0,1070</w:t>
            </w:r>
          </w:p>
        </w:tc>
      </w:tr>
      <w:tr w:rsidR="00144857" w:rsidRPr="00144857" w14:paraId="5EE6695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E77EF" w14:textId="77777777" w:rsidR="00144857" w:rsidRPr="00144857" w:rsidRDefault="00144857" w:rsidP="00144857">
            <w:pPr>
              <w:pStyle w:val="a4"/>
            </w:pPr>
            <w:r w:rsidRPr="00144857">
              <w:t>Северная улица, 20/2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BE609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4DBC9" w14:textId="77777777" w:rsidR="00144857" w:rsidRPr="00144857" w:rsidRDefault="00144857" w:rsidP="00144857">
            <w:pPr>
              <w:pStyle w:val="a4"/>
            </w:pPr>
            <w:r w:rsidRPr="00144857">
              <w:t>0,98919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072C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118EF" w14:textId="77777777" w:rsidR="00144857" w:rsidRPr="00144857" w:rsidRDefault="00144857" w:rsidP="00144857">
            <w:pPr>
              <w:pStyle w:val="a4"/>
            </w:pPr>
            <w:r w:rsidRPr="00144857">
              <w:t>0,2269</w:t>
            </w:r>
          </w:p>
        </w:tc>
      </w:tr>
      <w:tr w:rsidR="00144857" w:rsidRPr="00144857" w14:paraId="2505989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3B9EB" w14:textId="77777777" w:rsidR="00144857" w:rsidRPr="00144857" w:rsidRDefault="00144857" w:rsidP="00144857">
            <w:pPr>
              <w:pStyle w:val="a4"/>
            </w:pPr>
            <w:r w:rsidRPr="00144857">
              <w:t>Северная улица, 22/1к1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0569F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67DAF8" w14:textId="77777777" w:rsidR="00144857" w:rsidRPr="00144857" w:rsidRDefault="00144857" w:rsidP="00144857">
            <w:pPr>
              <w:pStyle w:val="a4"/>
            </w:pPr>
            <w:r w:rsidRPr="00144857">
              <w:t>0,98372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48215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33670F" w14:textId="77777777" w:rsidR="00144857" w:rsidRPr="00144857" w:rsidRDefault="00144857" w:rsidP="00144857">
            <w:pPr>
              <w:pStyle w:val="a4"/>
            </w:pPr>
            <w:r w:rsidRPr="00144857">
              <w:t>0,4071</w:t>
            </w:r>
          </w:p>
        </w:tc>
      </w:tr>
      <w:tr w:rsidR="00144857" w:rsidRPr="00144857" w14:paraId="42427D5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BBD981" w14:textId="77777777" w:rsidR="00144857" w:rsidRPr="00144857" w:rsidRDefault="00144857" w:rsidP="00144857">
            <w:pPr>
              <w:pStyle w:val="a4"/>
            </w:pPr>
            <w:r w:rsidRPr="00144857">
              <w:t>Северная улица, 22/1к2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942558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987FE" w14:textId="77777777" w:rsidR="00144857" w:rsidRPr="00144857" w:rsidRDefault="00144857" w:rsidP="00144857">
            <w:pPr>
              <w:pStyle w:val="a4"/>
            </w:pPr>
            <w:r w:rsidRPr="00144857">
              <w:t>0,98404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93121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A9929" w14:textId="77777777" w:rsidR="00144857" w:rsidRPr="00144857" w:rsidRDefault="00144857" w:rsidP="00144857">
            <w:pPr>
              <w:pStyle w:val="a4"/>
            </w:pPr>
            <w:r w:rsidRPr="00144857">
              <w:t>0,4041</w:t>
            </w:r>
          </w:p>
        </w:tc>
      </w:tr>
      <w:tr w:rsidR="00144857" w:rsidRPr="00144857" w14:paraId="0BCBC76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EEBA4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32AA2D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B751A5" w14:textId="77777777" w:rsidR="00144857" w:rsidRPr="00144857" w:rsidRDefault="00144857" w:rsidP="00144857">
            <w:pPr>
              <w:pStyle w:val="a4"/>
            </w:pPr>
            <w:r w:rsidRPr="00144857">
              <w:t>0,97951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403D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D4A507" w14:textId="77777777" w:rsidR="00144857" w:rsidRPr="00144857" w:rsidRDefault="00144857" w:rsidP="00144857">
            <w:pPr>
              <w:pStyle w:val="a4"/>
            </w:pPr>
            <w:r w:rsidRPr="00144857">
              <w:t>0,7172</w:t>
            </w:r>
          </w:p>
        </w:tc>
      </w:tr>
      <w:tr w:rsidR="00144857" w:rsidRPr="00144857" w14:paraId="75A739C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E57D2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BE81B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B44554" w14:textId="77777777" w:rsidR="00144857" w:rsidRPr="00144857" w:rsidRDefault="00144857" w:rsidP="00144857">
            <w:pPr>
              <w:pStyle w:val="a4"/>
            </w:pPr>
            <w:r w:rsidRPr="00144857">
              <w:t>0,97494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4623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78789" w14:textId="77777777" w:rsidR="00144857" w:rsidRPr="00144857" w:rsidRDefault="00144857" w:rsidP="00144857">
            <w:pPr>
              <w:pStyle w:val="a4"/>
            </w:pPr>
            <w:r w:rsidRPr="00144857">
              <w:t>0,2427</w:t>
            </w:r>
          </w:p>
        </w:tc>
      </w:tr>
      <w:tr w:rsidR="00144857" w:rsidRPr="00144857" w14:paraId="75827AC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18607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1/1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5F8D7D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C3D12D" w14:textId="77777777" w:rsidR="00144857" w:rsidRPr="00144857" w:rsidRDefault="00144857" w:rsidP="00144857">
            <w:pPr>
              <w:pStyle w:val="a4"/>
            </w:pPr>
            <w:r w:rsidRPr="00144857">
              <w:t>0,97391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C59E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0DEDB" w14:textId="77777777" w:rsidR="00144857" w:rsidRPr="00144857" w:rsidRDefault="00144857" w:rsidP="00144857">
            <w:pPr>
              <w:pStyle w:val="a4"/>
            </w:pPr>
            <w:r w:rsidRPr="00144857">
              <w:t>0,2427</w:t>
            </w:r>
          </w:p>
        </w:tc>
      </w:tr>
      <w:tr w:rsidR="00144857" w:rsidRPr="00144857" w14:paraId="4D734AB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AC406A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2FF78D" w14:textId="77777777" w:rsidR="00144857" w:rsidRPr="00144857" w:rsidRDefault="00144857" w:rsidP="00144857">
            <w:pPr>
              <w:pStyle w:val="a4"/>
            </w:pPr>
            <w:r w:rsidRPr="00144857">
              <w:t>0,10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8BC48" w14:textId="77777777" w:rsidR="00144857" w:rsidRPr="00144857" w:rsidRDefault="00144857" w:rsidP="00144857">
            <w:pPr>
              <w:pStyle w:val="a4"/>
            </w:pPr>
            <w:r w:rsidRPr="00144857">
              <w:t>0,97558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BEAC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9A45D" w14:textId="77777777" w:rsidR="00144857" w:rsidRPr="00144857" w:rsidRDefault="00144857" w:rsidP="00144857">
            <w:pPr>
              <w:pStyle w:val="a4"/>
            </w:pPr>
            <w:r w:rsidRPr="00144857">
              <w:t>0,6298</w:t>
            </w:r>
          </w:p>
        </w:tc>
      </w:tr>
      <w:tr w:rsidR="00144857" w:rsidRPr="00144857" w14:paraId="73DC05F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73563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2/2 Библиотека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97F30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41CA0" w14:textId="77777777" w:rsidR="00144857" w:rsidRPr="00144857" w:rsidRDefault="00144857" w:rsidP="00144857">
            <w:pPr>
              <w:pStyle w:val="a4"/>
            </w:pPr>
            <w:r w:rsidRPr="00144857">
              <w:t>0,99268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B1D5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145B5" w14:textId="77777777" w:rsidR="00144857" w:rsidRPr="00144857" w:rsidRDefault="00144857" w:rsidP="00144857">
            <w:pPr>
              <w:pStyle w:val="a4"/>
            </w:pPr>
            <w:r w:rsidRPr="00144857">
              <w:t>0,0847</w:t>
            </w:r>
          </w:p>
        </w:tc>
      </w:tr>
      <w:tr w:rsidR="00144857" w:rsidRPr="00144857" w14:paraId="7369DB4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D02E8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>, 2/3 ГСК "Союз"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C570FE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CC400" w14:textId="77777777" w:rsidR="00144857" w:rsidRPr="00144857" w:rsidRDefault="00144857" w:rsidP="00144857">
            <w:pPr>
              <w:pStyle w:val="a4"/>
            </w:pPr>
            <w:r w:rsidRPr="00144857">
              <w:t>0,99065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47F41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6AEF43" w14:textId="77777777" w:rsidR="00144857" w:rsidRPr="00144857" w:rsidRDefault="00144857" w:rsidP="00144857">
            <w:pPr>
              <w:pStyle w:val="a4"/>
            </w:pPr>
            <w:r w:rsidRPr="00144857">
              <w:t>0,1024</w:t>
            </w:r>
          </w:p>
        </w:tc>
      </w:tr>
      <w:tr w:rsidR="00144857" w:rsidRPr="00144857" w14:paraId="3F3629D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0ECA0D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>, 2 СОШ №2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6A2DAA" w14:textId="77777777" w:rsidR="00144857" w:rsidRPr="00144857" w:rsidRDefault="00144857" w:rsidP="00144857">
            <w:pPr>
              <w:pStyle w:val="a4"/>
            </w:pPr>
            <w:r w:rsidRPr="00144857">
              <w:t>0,21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669D89" w14:textId="77777777" w:rsidR="00144857" w:rsidRPr="00144857" w:rsidRDefault="00144857" w:rsidP="00144857">
            <w:pPr>
              <w:pStyle w:val="a4"/>
            </w:pPr>
            <w:r w:rsidRPr="00144857">
              <w:t>0,98054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B6754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CE1FB" w14:textId="77777777" w:rsidR="00144857" w:rsidRPr="00144857" w:rsidRDefault="00144857" w:rsidP="00144857">
            <w:pPr>
              <w:pStyle w:val="a4"/>
            </w:pPr>
            <w:r w:rsidRPr="00144857">
              <w:t>1,2442</w:t>
            </w:r>
          </w:p>
        </w:tc>
      </w:tr>
      <w:tr w:rsidR="00144857" w:rsidRPr="00144857" w14:paraId="4E7AE7D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EFAD71" w14:textId="77777777" w:rsidR="00144857" w:rsidRPr="00144857" w:rsidRDefault="00144857" w:rsidP="00144857">
            <w:pPr>
              <w:pStyle w:val="a4"/>
            </w:pPr>
            <w:r w:rsidRPr="00144857">
              <w:t>улица Дьячкова, 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D9274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485424" w14:textId="77777777" w:rsidR="00144857" w:rsidRPr="00144857" w:rsidRDefault="00144857" w:rsidP="00144857">
            <w:pPr>
              <w:pStyle w:val="a4"/>
            </w:pPr>
            <w:r w:rsidRPr="00144857">
              <w:t>0,98083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0C76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7EFB49" w14:textId="77777777" w:rsidR="00144857" w:rsidRPr="00144857" w:rsidRDefault="00144857" w:rsidP="00144857">
            <w:pPr>
              <w:pStyle w:val="a4"/>
            </w:pPr>
            <w:r w:rsidRPr="00144857">
              <w:t>0,1854</w:t>
            </w:r>
          </w:p>
        </w:tc>
      </w:tr>
      <w:tr w:rsidR="00144857" w:rsidRPr="00144857" w14:paraId="1C447E1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C6E5B" w14:textId="77777777" w:rsidR="00144857" w:rsidRPr="00144857" w:rsidRDefault="00144857" w:rsidP="00144857">
            <w:pPr>
              <w:pStyle w:val="a4"/>
            </w:pPr>
            <w:r w:rsidRPr="00144857">
              <w:t>улица Дьячкова, 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C277B1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6AAF3" w14:textId="77777777" w:rsidR="00144857" w:rsidRPr="00144857" w:rsidRDefault="00144857" w:rsidP="00144857">
            <w:pPr>
              <w:pStyle w:val="a4"/>
            </w:pPr>
            <w:r w:rsidRPr="00144857">
              <w:t>0,97915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890A7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33711" w14:textId="77777777" w:rsidR="00144857" w:rsidRPr="00144857" w:rsidRDefault="00144857" w:rsidP="00144857">
            <w:pPr>
              <w:pStyle w:val="a4"/>
            </w:pPr>
            <w:r w:rsidRPr="00144857">
              <w:t>0,1020</w:t>
            </w:r>
          </w:p>
        </w:tc>
      </w:tr>
      <w:tr w:rsidR="00144857" w:rsidRPr="00144857" w14:paraId="6841407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5F606" w14:textId="77777777" w:rsidR="00144857" w:rsidRPr="00144857" w:rsidRDefault="00144857" w:rsidP="00144857">
            <w:pPr>
              <w:pStyle w:val="a4"/>
            </w:pPr>
            <w:r w:rsidRPr="00144857">
              <w:t>улица Дьячкова, 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DC0A77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A393E" w14:textId="77777777" w:rsidR="00144857" w:rsidRPr="00144857" w:rsidRDefault="00144857" w:rsidP="00144857">
            <w:pPr>
              <w:pStyle w:val="a4"/>
            </w:pPr>
            <w:r w:rsidRPr="00144857">
              <w:t>0,97793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2DA5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EF4C6" w14:textId="77777777" w:rsidR="00144857" w:rsidRPr="00144857" w:rsidRDefault="00144857" w:rsidP="00144857">
            <w:pPr>
              <w:pStyle w:val="a4"/>
            </w:pPr>
            <w:r w:rsidRPr="00144857">
              <w:t>0,1447</w:t>
            </w:r>
          </w:p>
        </w:tc>
      </w:tr>
      <w:tr w:rsidR="00144857" w:rsidRPr="00144857" w14:paraId="39D5211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533534" w14:textId="77777777" w:rsidR="00144857" w:rsidRPr="00144857" w:rsidRDefault="00144857" w:rsidP="00144857">
            <w:pPr>
              <w:pStyle w:val="a4"/>
            </w:pPr>
            <w:r w:rsidRPr="00144857">
              <w:t>улица Дьячкова, 14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2CDE29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53B5AB" w14:textId="77777777" w:rsidR="00144857" w:rsidRPr="00144857" w:rsidRDefault="00144857" w:rsidP="00144857">
            <w:pPr>
              <w:pStyle w:val="a4"/>
            </w:pPr>
            <w:r w:rsidRPr="00144857">
              <w:t>0,97693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6D34B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D2BC5" w14:textId="77777777" w:rsidR="00144857" w:rsidRPr="00144857" w:rsidRDefault="00144857" w:rsidP="00144857">
            <w:pPr>
              <w:pStyle w:val="a4"/>
            </w:pPr>
            <w:r w:rsidRPr="00144857">
              <w:t>0,1247</w:t>
            </w:r>
          </w:p>
        </w:tc>
      </w:tr>
      <w:tr w:rsidR="00144857" w:rsidRPr="00144857" w14:paraId="06E3E7E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39193" w14:textId="77777777" w:rsidR="00144857" w:rsidRPr="00144857" w:rsidRDefault="00144857" w:rsidP="00144857">
            <w:pPr>
              <w:pStyle w:val="a4"/>
            </w:pPr>
            <w:r w:rsidRPr="00144857">
              <w:t>улица Дьячкова, 6/1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497E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48183" w14:textId="77777777" w:rsidR="00144857" w:rsidRPr="00144857" w:rsidRDefault="00144857" w:rsidP="00144857">
            <w:pPr>
              <w:pStyle w:val="a4"/>
            </w:pPr>
            <w:r w:rsidRPr="00144857">
              <w:t>0,97496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95D7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02DCF9" w14:textId="77777777" w:rsidR="00144857" w:rsidRPr="00144857" w:rsidRDefault="00144857" w:rsidP="00144857">
            <w:pPr>
              <w:pStyle w:val="a4"/>
            </w:pPr>
            <w:r w:rsidRPr="00144857">
              <w:t>0,0331</w:t>
            </w:r>
          </w:p>
        </w:tc>
      </w:tr>
      <w:tr w:rsidR="00144857" w:rsidRPr="00144857" w14:paraId="3B1EF67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4E355" w14:textId="77777777" w:rsidR="00144857" w:rsidRPr="00144857" w:rsidRDefault="00144857" w:rsidP="00144857">
            <w:pPr>
              <w:pStyle w:val="a4"/>
            </w:pPr>
            <w:r w:rsidRPr="00144857">
              <w:t>улица Дьячкова, 6А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D2203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B1DB9" w14:textId="77777777" w:rsidR="00144857" w:rsidRPr="00144857" w:rsidRDefault="00144857" w:rsidP="00144857">
            <w:pPr>
              <w:pStyle w:val="a4"/>
            </w:pPr>
            <w:r w:rsidRPr="00144857">
              <w:t>0,97451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0151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5760E" w14:textId="77777777" w:rsidR="00144857" w:rsidRPr="00144857" w:rsidRDefault="00144857" w:rsidP="00144857">
            <w:pPr>
              <w:pStyle w:val="a4"/>
            </w:pPr>
            <w:r w:rsidRPr="00144857">
              <w:t>0,0334</w:t>
            </w:r>
          </w:p>
        </w:tc>
      </w:tr>
      <w:tr w:rsidR="00144857" w:rsidRPr="00144857" w14:paraId="42530CC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204FB" w14:textId="77777777" w:rsidR="00144857" w:rsidRPr="00144857" w:rsidRDefault="00144857" w:rsidP="00144857">
            <w:pPr>
              <w:pStyle w:val="a4"/>
            </w:pPr>
            <w:r w:rsidRPr="00144857">
              <w:t>улица Дьячкова, 4/1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5CB2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B06DD0" w14:textId="77777777" w:rsidR="00144857" w:rsidRPr="00144857" w:rsidRDefault="00144857" w:rsidP="00144857">
            <w:pPr>
              <w:pStyle w:val="a4"/>
            </w:pPr>
            <w:r w:rsidRPr="00144857">
              <w:t>0,97245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1B70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85C8B" w14:textId="77777777" w:rsidR="00144857" w:rsidRPr="00144857" w:rsidRDefault="00144857" w:rsidP="00144857">
            <w:pPr>
              <w:pStyle w:val="a4"/>
            </w:pPr>
            <w:r w:rsidRPr="00144857">
              <w:t>0,0303</w:t>
            </w:r>
          </w:p>
        </w:tc>
      </w:tr>
      <w:tr w:rsidR="00144857" w:rsidRPr="00144857" w14:paraId="5C5E5E6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1DDE53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ул.Дьячкова</w:t>
            </w:r>
            <w:proofErr w:type="spellEnd"/>
            <w:r w:rsidRPr="00144857">
              <w:t xml:space="preserve"> 2 баня (Ложкин)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6DA31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D3A93" w14:textId="77777777" w:rsidR="00144857" w:rsidRPr="00144857" w:rsidRDefault="00144857" w:rsidP="00144857">
            <w:pPr>
              <w:pStyle w:val="a4"/>
            </w:pPr>
            <w:r w:rsidRPr="00144857">
              <w:t>0,97226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D232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C930B4" w14:textId="77777777" w:rsidR="00144857" w:rsidRPr="00144857" w:rsidRDefault="00144857" w:rsidP="00144857">
            <w:pPr>
              <w:pStyle w:val="a4"/>
            </w:pPr>
            <w:r w:rsidRPr="00144857">
              <w:t>0,0206</w:t>
            </w:r>
          </w:p>
        </w:tc>
      </w:tr>
      <w:tr w:rsidR="00144857" w:rsidRPr="00144857" w14:paraId="3FBB011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97129" w14:textId="77777777" w:rsidR="00144857" w:rsidRPr="00144857" w:rsidRDefault="00144857" w:rsidP="00144857">
            <w:pPr>
              <w:pStyle w:val="a4"/>
            </w:pPr>
            <w:r w:rsidRPr="00144857">
              <w:t>ул. Дьячкова 2, Поликарпов Д.С.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70B83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15D5C" w14:textId="77777777" w:rsidR="00144857" w:rsidRPr="00144857" w:rsidRDefault="00144857" w:rsidP="00144857">
            <w:pPr>
              <w:pStyle w:val="a4"/>
            </w:pPr>
            <w:r w:rsidRPr="00144857">
              <w:t>0,97051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751C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1A65A9" w14:textId="77777777" w:rsidR="00144857" w:rsidRPr="00144857" w:rsidRDefault="00144857" w:rsidP="00144857">
            <w:pPr>
              <w:pStyle w:val="a4"/>
            </w:pPr>
            <w:r w:rsidRPr="00144857">
              <w:t>0,0547</w:t>
            </w:r>
          </w:p>
        </w:tc>
      </w:tr>
      <w:tr w:rsidR="00144857" w:rsidRPr="00144857" w14:paraId="0F8083E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51956" w14:textId="77777777" w:rsidR="00144857" w:rsidRPr="00144857" w:rsidRDefault="00144857" w:rsidP="00144857">
            <w:pPr>
              <w:pStyle w:val="a4"/>
            </w:pPr>
            <w:r w:rsidRPr="00144857">
              <w:t>улица Дьячкова, 2/1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9AD2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42110" w14:textId="77777777" w:rsidR="00144857" w:rsidRPr="00144857" w:rsidRDefault="00144857" w:rsidP="00144857">
            <w:pPr>
              <w:pStyle w:val="a4"/>
            </w:pPr>
            <w:r w:rsidRPr="00144857">
              <w:t>0,96814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5144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74A0B" w14:textId="77777777" w:rsidR="00144857" w:rsidRPr="00144857" w:rsidRDefault="00144857" w:rsidP="00144857">
            <w:pPr>
              <w:pStyle w:val="a4"/>
            </w:pPr>
            <w:r w:rsidRPr="00144857">
              <w:t>0,0249</w:t>
            </w:r>
          </w:p>
        </w:tc>
      </w:tr>
      <w:tr w:rsidR="00144857" w:rsidRPr="00144857" w14:paraId="0B33464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20592" w14:textId="77777777" w:rsidR="00144857" w:rsidRPr="00144857" w:rsidRDefault="00144857" w:rsidP="00144857">
            <w:pPr>
              <w:pStyle w:val="a4"/>
            </w:pPr>
            <w:r w:rsidRPr="00144857">
              <w:t>ул. Северная, 2б ГСК "Маяк"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AC9025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22E109" w14:textId="77777777" w:rsidR="00144857" w:rsidRPr="00144857" w:rsidRDefault="00144857" w:rsidP="00144857">
            <w:pPr>
              <w:pStyle w:val="a4"/>
            </w:pPr>
            <w:r w:rsidRPr="00144857">
              <w:t>0,96159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20116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77A81" w14:textId="77777777" w:rsidR="00144857" w:rsidRPr="00144857" w:rsidRDefault="00144857" w:rsidP="00144857">
            <w:pPr>
              <w:pStyle w:val="a4"/>
            </w:pPr>
            <w:r w:rsidRPr="00144857">
              <w:t>0,1951</w:t>
            </w:r>
          </w:p>
        </w:tc>
      </w:tr>
      <w:tr w:rsidR="00144857" w:rsidRPr="00144857" w14:paraId="0788EEA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B2FF0" w14:textId="77777777" w:rsidR="00144857" w:rsidRPr="00144857" w:rsidRDefault="00144857" w:rsidP="00144857">
            <w:pPr>
              <w:pStyle w:val="a4"/>
            </w:pPr>
            <w:r w:rsidRPr="00144857">
              <w:t>КОС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0AF27B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51D3E" w14:textId="77777777" w:rsidR="00144857" w:rsidRPr="00144857" w:rsidRDefault="00144857" w:rsidP="00144857">
            <w:pPr>
              <w:pStyle w:val="a4"/>
            </w:pPr>
            <w:r w:rsidRPr="00144857">
              <w:t>0,95813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FB51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12AD24" w14:textId="77777777" w:rsidR="00144857" w:rsidRPr="00144857" w:rsidRDefault="00144857" w:rsidP="00144857">
            <w:pPr>
              <w:pStyle w:val="a4"/>
            </w:pPr>
            <w:r w:rsidRPr="00144857">
              <w:t>0,1517</w:t>
            </w:r>
          </w:p>
        </w:tc>
      </w:tr>
      <w:tr w:rsidR="00144857" w:rsidRPr="00144857" w14:paraId="1312B91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378B4E" w14:textId="77777777" w:rsidR="00144857" w:rsidRPr="00144857" w:rsidRDefault="00144857" w:rsidP="00144857">
            <w:pPr>
              <w:pStyle w:val="a4"/>
            </w:pPr>
            <w:r w:rsidRPr="00144857">
              <w:t>ул. Северная, ГСК "Стена"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7E9A2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AAB77" w14:textId="77777777" w:rsidR="00144857" w:rsidRPr="00144857" w:rsidRDefault="00144857" w:rsidP="00144857">
            <w:pPr>
              <w:pStyle w:val="a4"/>
            </w:pPr>
            <w:r w:rsidRPr="00144857">
              <w:t>0,95869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0D63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77AC1E" w14:textId="77777777" w:rsidR="00144857" w:rsidRPr="00144857" w:rsidRDefault="00144857" w:rsidP="00144857">
            <w:pPr>
              <w:pStyle w:val="a4"/>
            </w:pPr>
            <w:r w:rsidRPr="00144857">
              <w:t>0,2058</w:t>
            </w:r>
          </w:p>
        </w:tc>
      </w:tr>
      <w:tr w:rsidR="00144857" w:rsidRPr="00144857" w14:paraId="0ECB65B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3780D" w14:textId="77777777" w:rsidR="00144857" w:rsidRPr="00144857" w:rsidRDefault="00144857" w:rsidP="00144857">
            <w:pPr>
              <w:pStyle w:val="a4"/>
            </w:pPr>
            <w:r w:rsidRPr="00144857">
              <w:t>улица Матросова, 3/3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17C9D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867078" w14:textId="77777777" w:rsidR="00144857" w:rsidRPr="00144857" w:rsidRDefault="00144857" w:rsidP="00144857">
            <w:pPr>
              <w:pStyle w:val="a4"/>
            </w:pPr>
            <w:r w:rsidRPr="00144857">
              <w:t>0,99271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598D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154381" w14:textId="77777777" w:rsidR="00144857" w:rsidRPr="00144857" w:rsidRDefault="00144857" w:rsidP="00144857">
            <w:pPr>
              <w:pStyle w:val="a4"/>
            </w:pPr>
            <w:r w:rsidRPr="00144857">
              <w:t>0,1681</w:t>
            </w:r>
          </w:p>
        </w:tc>
      </w:tr>
      <w:tr w:rsidR="00144857" w:rsidRPr="00144857" w14:paraId="153CD4F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9B349" w14:textId="77777777" w:rsidR="00144857" w:rsidRPr="00144857" w:rsidRDefault="00144857" w:rsidP="00144857">
            <w:pPr>
              <w:pStyle w:val="a4"/>
            </w:pPr>
            <w:r w:rsidRPr="00144857">
              <w:t>улица Матросова, 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FCBE4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DB189" w14:textId="77777777" w:rsidR="00144857" w:rsidRPr="00144857" w:rsidRDefault="00144857" w:rsidP="00144857">
            <w:pPr>
              <w:pStyle w:val="a4"/>
            </w:pPr>
            <w:r w:rsidRPr="00144857">
              <w:t>0,99117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0A81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D5398" w14:textId="77777777" w:rsidR="00144857" w:rsidRPr="00144857" w:rsidRDefault="00144857" w:rsidP="00144857">
            <w:pPr>
              <w:pStyle w:val="a4"/>
            </w:pPr>
            <w:r w:rsidRPr="00144857">
              <w:t>0,4355</w:t>
            </w:r>
          </w:p>
        </w:tc>
      </w:tr>
      <w:tr w:rsidR="00144857" w:rsidRPr="00144857" w14:paraId="370ADC4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222E0" w14:textId="77777777" w:rsidR="00144857" w:rsidRPr="00144857" w:rsidRDefault="00144857" w:rsidP="00144857">
            <w:pPr>
              <w:pStyle w:val="a4"/>
            </w:pPr>
            <w:r w:rsidRPr="00144857">
              <w:t>улица Матросова, 3/1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C0D8D9" w14:textId="77777777" w:rsidR="00144857" w:rsidRPr="00144857" w:rsidRDefault="00144857" w:rsidP="00144857">
            <w:pPr>
              <w:pStyle w:val="a4"/>
            </w:pPr>
            <w:r w:rsidRPr="00144857">
              <w:t>0,09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4BBEC6" w14:textId="77777777" w:rsidR="00144857" w:rsidRPr="00144857" w:rsidRDefault="00144857" w:rsidP="00144857">
            <w:pPr>
              <w:pStyle w:val="a4"/>
            </w:pPr>
            <w:r w:rsidRPr="00144857">
              <w:t>0,98993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25F6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7322CD" w14:textId="77777777" w:rsidR="00144857" w:rsidRPr="00144857" w:rsidRDefault="00144857" w:rsidP="00144857">
            <w:pPr>
              <w:pStyle w:val="a4"/>
            </w:pPr>
            <w:r w:rsidRPr="00144857">
              <w:t>0,5271</w:t>
            </w:r>
          </w:p>
        </w:tc>
      </w:tr>
      <w:tr w:rsidR="00144857" w:rsidRPr="00144857" w14:paraId="0E1C7B0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16669" w14:textId="77777777" w:rsidR="00144857" w:rsidRPr="00144857" w:rsidRDefault="00144857" w:rsidP="00144857">
            <w:pPr>
              <w:pStyle w:val="a4"/>
            </w:pPr>
            <w:r w:rsidRPr="00144857">
              <w:t>улица Матросова, 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2A315" w14:textId="77777777" w:rsidR="00144857" w:rsidRPr="00144857" w:rsidRDefault="00144857" w:rsidP="00144857">
            <w:pPr>
              <w:pStyle w:val="a4"/>
            </w:pPr>
            <w:r w:rsidRPr="00144857">
              <w:t>0,10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74DC6" w14:textId="77777777" w:rsidR="00144857" w:rsidRPr="00144857" w:rsidRDefault="00144857" w:rsidP="00144857">
            <w:pPr>
              <w:pStyle w:val="a4"/>
            </w:pPr>
            <w:r w:rsidRPr="00144857">
              <w:t>0,98862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DF630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E78D17" w14:textId="77777777" w:rsidR="00144857" w:rsidRPr="00144857" w:rsidRDefault="00144857" w:rsidP="00144857">
            <w:pPr>
              <w:pStyle w:val="a4"/>
            </w:pPr>
            <w:r w:rsidRPr="00144857">
              <w:t>0,5910</w:t>
            </w:r>
          </w:p>
        </w:tc>
      </w:tr>
      <w:tr w:rsidR="00144857" w:rsidRPr="00144857" w14:paraId="6414E55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A7B26C" w14:textId="77777777" w:rsidR="00144857" w:rsidRPr="00144857" w:rsidRDefault="00144857" w:rsidP="00144857">
            <w:pPr>
              <w:pStyle w:val="a4"/>
            </w:pPr>
            <w:r w:rsidRPr="00144857">
              <w:t>улица Матросова, 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74CA00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64A13" w14:textId="77777777" w:rsidR="00144857" w:rsidRPr="00144857" w:rsidRDefault="00144857" w:rsidP="00144857">
            <w:pPr>
              <w:pStyle w:val="a4"/>
            </w:pPr>
            <w:r w:rsidRPr="00144857">
              <w:t>0,98719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4A03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2DAE9" w14:textId="77777777" w:rsidR="00144857" w:rsidRPr="00144857" w:rsidRDefault="00144857" w:rsidP="00144857">
            <w:pPr>
              <w:pStyle w:val="a4"/>
            </w:pPr>
            <w:r w:rsidRPr="00144857">
              <w:t>0,0283</w:t>
            </w:r>
          </w:p>
        </w:tc>
      </w:tr>
      <w:tr w:rsidR="00144857" w:rsidRPr="00144857" w14:paraId="3EFFF6F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E8256" w14:textId="77777777" w:rsidR="00144857" w:rsidRPr="00144857" w:rsidRDefault="00144857" w:rsidP="00144857">
            <w:pPr>
              <w:pStyle w:val="a4"/>
            </w:pPr>
            <w:r w:rsidRPr="00144857">
              <w:t xml:space="preserve">пер. </w:t>
            </w:r>
            <w:proofErr w:type="spellStart"/>
            <w:r w:rsidRPr="00144857">
              <w:t>Базовский</w:t>
            </w:r>
            <w:proofErr w:type="spellEnd"/>
            <w:r w:rsidRPr="00144857">
              <w:t>, ГСК "Ручеек"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CAE746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72D97" w14:textId="77777777" w:rsidR="00144857" w:rsidRPr="00144857" w:rsidRDefault="00144857" w:rsidP="00144857">
            <w:pPr>
              <w:pStyle w:val="a4"/>
            </w:pPr>
            <w:r w:rsidRPr="00144857">
              <w:t>0,98666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3CC67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55C3A" w14:textId="77777777" w:rsidR="00144857" w:rsidRPr="00144857" w:rsidRDefault="00144857" w:rsidP="00144857">
            <w:pPr>
              <w:pStyle w:val="a4"/>
            </w:pPr>
            <w:r w:rsidRPr="00144857">
              <w:t>0,1635</w:t>
            </w:r>
          </w:p>
        </w:tc>
      </w:tr>
      <w:tr w:rsidR="00144857" w:rsidRPr="00144857" w14:paraId="2E731F5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2FA2F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 xml:space="preserve"> 8 ИП </w:t>
            </w:r>
            <w:proofErr w:type="spellStart"/>
            <w:r w:rsidRPr="00144857">
              <w:t>Мининбаева</w:t>
            </w:r>
            <w:proofErr w:type="spellEnd"/>
            <w:r w:rsidRPr="00144857">
              <w:t xml:space="preserve"> О.С. М-</w:t>
            </w:r>
            <w:proofErr w:type="spellStart"/>
            <w:r w:rsidRPr="00144857">
              <w:t>н"Альянс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34D8B4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6A6680" w14:textId="77777777" w:rsidR="00144857" w:rsidRPr="00144857" w:rsidRDefault="00144857" w:rsidP="00144857">
            <w:pPr>
              <w:pStyle w:val="a4"/>
            </w:pPr>
            <w:r w:rsidRPr="00144857">
              <w:t>0,99052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B391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A9D58" w14:textId="77777777" w:rsidR="00144857" w:rsidRPr="00144857" w:rsidRDefault="00144857" w:rsidP="00144857">
            <w:pPr>
              <w:pStyle w:val="a4"/>
            </w:pPr>
            <w:r w:rsidRPr="00144857">
              <w:t>0,0416</w:t>
            </w:r>
          </w:p>
        </w:tc>
      </w:tr>
      <w:tr w:rsidR="00144857" w:rsidRPr="00144857" w14:paraId="386C73B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56B47" w14:textId="77777777" w:rsidR="00144857" w:rsidRPr="00144857" w:rsidRDefault="00144857" w:rsidP="00144857">
            <w:pPr>
              <w:pStyle w:val="a4"/>
            </w:pPr>
            <w:r w:rsidRPr="00144857">
              <w:t>ул. Матросова, 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713824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83A382" w14:textId="77777777" w:rsidR="00144857" w:rsidRPr="00144857" w:rsidRDefault="00144857" w:rsidP="00144857">
            <w:pPr>
              <w:pStyle w:val="a4"/>
            </w:pPr>
            <w:r w:rsidRPr="00144857">
              <w:t>0,99075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24715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C0804" w14:textId="77777777" w:rsidR="00144857" w:rsidRPr="00144857" w:rsidRDefault="00144857" w:rsidP="00144857">
            <w:pPr>
              <w:pStyle w:val="a4"/>
            </w:pPr>
            <w:r w:rsidRPr="00144857">
              <w:t>0,0585</w:t>
            </w:r>
          </w:p>
        </w:tc>
      </w:tr>
      <w:tr w:rsidR="00144857" w:rsidRPr="00144857" w14:paraId="6F64979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033D5" w14:textId="77777777" w:rsidR="00144857" w:rsidRPr="00144857" w:rsidRDefault="00144857" w:rsidP="00144857">
            <w:pPr>
              <w:pStyle w:val="a4"/>
            </w:pPr>
            <w:r w:rsidRPr="00144857">
              <w:t>улица Матросова, 10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151F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E3280E" w14:textId="77777777" w:rsidR="00144857" w:rsidRPr="00144857" w:rsidRDefault="00144857" w:rsidP="00144857">
            <w:pPr>
              <w:pStyle w:val="a4"/>
            </w:pPr>
            <w:r w:rsidRPr="00144857">
              <w:t>0,99262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4966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B9874" w14:textId="77777777" w:rsidR="00144857" w:rsidRPr="00144857" w:rsidRDefault="00144857" w:rsidP="00144857">
            <w:pPr>
              <w:pStyle w:val="a4"/>
            </w:pPr>
            <w:r w:rsidRPr="00144857">
              <w:t>0,0331</w:t>
            </w:r>
          </w:p>
        </w:tc>
      </w:tr>
      <w:tr w:rsidR="00144857" w:rsidRPr="00144857" w14:paraId="02FAA82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79894" w14:textId="77777777" w:rsidR="00144857" w:rsidRPr="00144857" w:rsidRDefault="00144857" w:rsidP="00144857">
            <w:pPr>
              <w:pStyle w:val="a4"/>
            </w:pPr>
            <w:r w:rsidRPr="00144857">
              <w:t>улица Матросова, 12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4525D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91B78" w14:textId="77777777" w:rsidR="00144857" w:rsidRPr="00144857" w:rsidRDefault="00144857" w:rsidP="00144857">
            <w:pPr>
              <w:pStyle w:val="a4"/>
            </w:pPr>
            <w:r w:rsidRPr="00144857">
              <w:t>0,99034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FADA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6F10F" w14:textId="77777777" w:rsidR="00144857" w:rsidRPr="00144857" w:rsidRDefault="00144857" w:rsidP="00144857">
            <w:pPr>
              <w:pStyle w:val="a4"/>
            </w:pPr>
            <w:r w:rsidRPr="00144857">
              <w:t>0,0579</w:t>
            </w:r>
          </w:p>
        </w:tc>
      </w:tr>
      <w:tr w:rsidR="00144857" w:rsidRPr="00144857" w14:paraId="751F93C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21352" w14:textId="77777777" w:rsidR="00144857" w:rsidRPr="00144857" w:rsidRDefault="00144857" w:rsidP="00144857">
            <w:pPr>
              <w:pStyle w:val="a4"/>
            </w:pPr>
            <w:r w:rsidRPr="00144857">
              <w:t>ул. Матросова, 3/2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C1640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6E371F" w14:textId="77777777" w:rsidR="00144857" w:rsidRPr="00144857" w:rsidRDefault="00144857" w:rsidP="00144857">
            <w:pPr>
              <w:pStyle w:val="a4"/>
            </w:pPr>
            <w:r w:rsidRPr="00144857">
              <w:t>0,99264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557A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FD01C" w14:textId="77777777" w:rsidR="00144857" w:rsidRPr="00144857" w:rsidRDefault="00144857" w:rsidP="00144857">
            <w:pPr>
              <w:pStyle w:val="a4"/>
            </w:pPr>
            <w:r w:rsidRPr="00144857">
              <w:t>0,2352</w:t>
            </w:r>
          </w:p>
        </w:tc>
      </w:tr>
      <w:tr w:rsidR="00144857" w:rsidRPr="00144857" w14:paraId="5950238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4BEFD" w14:textId="77777777" w:rsidR="00144857" w:rsidRPr="00144857" w:rsidRDefault="00144857" w:rsidP="00144857">
            <w:pPr>
              <w:pStyle w:val="a4"/>
            </w:pPr>
            <w:r w:rsidRPr="00144857">
              <w:t>улица Матросова, 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CFC242" w14:textId="77777777" w:rsidR="00144857" w:rsidRPr="00144857" w:rsidRDefault="00144857" w:rsidP="00144857">
            <w:pPr>
              <w:pStyle w:val="a4"/>
            </w:pPr>
            <w:r w:rsidRPr="00144857">
              <w:t>0,20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C295B" w14:textId="77777777" w:rsidR="00144857" w:rsidRPr="00144857" w:rsidRDefault="00144857" w:rsidP="00144857">
            <w:pPr>
              <w:pStyle w:val="a4"/>
            </w:pPr>
            <w:r w:rsidRPr="00144857">
              <w:t>0,99258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B578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AD813" w14:textId="77777777" w:rsidR="00144857" w:rsidRPr="00144857" w:rsidRDefault="00144857" w:rsidP="00144857">
            <w:pPr>
              <w:pStyle w:val="a4"/>
            </w:pPr>
            <w:r w:rsidRPr="00144857">
              <w:t>1,1881</w:t>
            </w:r>
          </w:p>
        </w:tc>
      </w:tr>
      <w:tr w:rsidR="00144857" w:rsidRPr="00144857" w14:paraId="7F9BD62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70991C" w14:textId="77777777" w:rsidR="00144857" w:rsidRPr="00144857" w:rsidRDefault="00144857" w:rsidP="00144857">
            <w:pPr>
              <w:pStyle w:val="a4"/>
            </w:pPr>
            <w:r w:rsidRPr="00144857">
              <w:t>улица Матросова, 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AEAC8C" w14:textId="77777777" w:rsidR="00144857" w:rsidRPr="00144857" w:rsidRDefault="00144857" w:rsidP="00144857">
            <w:pPr>
              <w:pStyle w:val="a4"/>
            </w:pPr>
            <w:r w:rsidRPr="00144857">
              <w:t>0,27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E6DEC" w14:textId="77777777" w:rsidR="00144857" w:rsidRPr="00144857" w:rsidRDefault="00144857" w:rsidP="00144857">
            <w:pPr>
              <w:pStyle w:val="a4"/>
            </w:pPr>
            <w:r w:rsidRPr="00144857">
              <w:t>0,99054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6BC24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0861C6" w14:textId="77777777" w:rsidR="00144857" w:rsidRPr="00144857" w:rsidRDefault="00144857" w:rsidP="00144857">
            <w:pPr>
              <w:pStyle w:val="a4"/>
            </w:pPr>
            <w:r w:rsidRPr="00144857">
              <w:t>1,6401</w:t>
            </w:r>
          </w:p>
        </w:tc>
      </w:tr>
      <w:tr w:rsidR="00144857" w:rsidRPr="00144857" w14:paraId="7A10C28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44FE5" w14:textId="77777777" w:rsidR="00144857" w:rsidRPr="00144857" w:rsidRDefault="00144857" w:rsidP="00144857">
            <w:pPr>
              <w:pStyle w:val="a4"/>
            </w:pPr>
            <w:r w:rsidRPr="00144857">
              <w:t>улица Матросова, 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29CC0C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5C99D" w14:textId="77777777" w:rsidR="00144857" w:rsidRPr="00144857" w:rsidRDefault="00144857" w:rsidP="00144857">
            <w:pPr>
              <w:pStyle w:val="a4"/>
            </w:pPr>
            <w:r w:rsidRPr="00144857">
              <w:t>0,98576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94836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1A12C" w14:textId="77777777" w:rsidR="00144857" w:rsidRPr="00144857" w:rsidRDefault="00144857" w:rsidP="00144857">
            <w:pPr>
              <w:pStyle w:val="a4"/>
            </w:pPr>
            <w:r w:rsidRPr="00144857">
              <w:t>0,2587</w:t>
            </w:r>
          </w:p>
        </w:tc>
      </w:tr>
      <w:tr w:rsidR="00144857" w:rsidRPr="00144857" w14:paraId="762A572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412C1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4/1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0623C" w14:textId="77777777" w:rsidR="00144857" w:rsidRPr="00144857" w:rsidRDefault="00144857" w:rsidP="00144857">
            <w:pPr>
              <w:pStyle w:val="a4"/>
            </w:pPr>
            <w:r w:rsidRPr="00144857">
              <w:t>0,18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575D6" w14:textId="77777777" w:rsidR="00144857" w:rsidRPr="00144857" w:rsidRDefault="00144857" w:rsidP="00144857">
            <w:pPr>
              <w:pStyle w:val="a4"/>
            </w:pPr>
            <w:r w:rsidRPr="00144857">
              <w:t>0,99074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644A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5446BC" w14:textId="77777777" w:rsidR="00144857" w:rsidRPr="00144857" w:rsidRDefault="00144857" w:rsidP="00144857">
            <w:pPr>
              <w:pStyle w:val="a4"/>
            </w:pPr>
            <w:r w:rsidRPr="00144857">
              <w:t>1,0618</w:t>
            </w:r>
          </w:p>
        </w:tc>
      </w:tr>
      <w:tr w:rsidR="00144857" w:rsidRPr="00144857" w14:paraId="51079A2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5DC670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296AC" w14:textId="77777777" w:rsidR="00144857" w:rsidRPr="00144857" w:rsidRDefault="00144857" w:rsidP="00144857">
            <w:pPr>
              <w:pStyle w:val="a4"/>
            </w:pPr>
            <w:r w:rsidRPr="00144857">
              <w:t>0,18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B121C" w14:textId="77777777" w:rsidR="00144857" w:rsidRPr="00144857" w:rsidRDefault="00144857" w:rsidP="00144857">
            <w:pPr>
              <w:pStyle w:val="a4"/>
            </w:pPr>
            <w:r w:rsidRPr="00144857">
              <w:t>0,98882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E29CE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AA36DD" w14:textId="77777777" w:rsidR="00144857" w:rsidRPr="00144857" w:rsidRDefault="00144857" w:rsidP="00144857">
            <w:pPr>
              <w:pStyle w:val="a4"/>
            </w:pPr>
            <w:r w:rsidRPr="00144857">
              <w:t>1,0618</w:t>
            </w:r>
          </w:p>
        </w:tc>
      </w:tr>
      <w:tr w:rsidR="00144857" w:rsidRPr="00144857" w14:paraId="11180D7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25451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96218" w14:textId="77777777" w:rsidR="00144857" w:rsidRPr="00144857" w:rsidRDefault="00144857" w:rsidP="00144857">
            <w:pPr>
              <w:pStyle w:val="a4"/>
            </w:pPr>
            <w:r w:rsidRPr="00144857">
              <w:t>0,18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5152D" w14:textId="77777777" w:rsidR="00144857" w:rsidRPr="00144857" w:rsidRDefault="00144857" w:rsidP="00144857">
            <w:pPr>
              <w:pStyle w:val="a4"/>
            </w:pPr>
            <w:r w:rsidRPr="00144857">
              <w:t>0,98696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A2CE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94D51" w14:textId="77777777" w:rsidR="00144857" w:rsidRPr="00144857" w:rsidRDefault="00144857" w:rsidP="00144857">
            <w:pPr>
              <w:pStyle w:val="a4"/>
            </w:pPr>
            <w:r w:rsidRPr="00144857">
              <w:t>1,0618</w:t>
            </w:r>
          </w:p>
        </w:tc>
      </w:tr>
      <w:tr w:rsidR="00144857" w:rsidRPr="00144857" w14:paraId="7BB604C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CA7848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6/1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55660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F49CA" w14:textId="77777777" w:rsidR="00144857" w:rsidRPr="00144857" w:rsidRDefault="00144857" w:rsidP="00144857">
            <w:pPr>
              <w:pStyle w:val="a4"/>
            </w:pPr>
            <w:r w:rsidRPr="00144857">
              <w:t>0,98695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3E849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1E6F5" w14:textId="77777777" w:rsidR="00144857" w:rsidRPr="00144857" w:rsidRDefault="00144857" w:rsidP="00144857">
            <w:pPr>
              <w:pStyle w:val="a4"/>
            </w:pPr>
            <w:r w:rsidRPr="00144857">
              <w:t>0,1031</w:t>
            </w:r>
          </w:p>
        </w:tc>
      </w:tr>
      <w:tr w:rsidR="00144857" w:rsidRPr="00144857" w14:paraId="1CF0045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1C326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 xml:space="preserve">ул. Матросова 14/1 ИП </w:t>
            </w:r>
            <w:proofErr w:type="spellStart"/>
            <w:r w:rsidRPr="00144857">
              <w:t>Агоронян</w:t>
            </w:r>
            <w:proofErr w:type="spellEnd"/>
            <w:r w:rsidRPr="00144857">
              <w:t xml:space="preserve"> Х.Р.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84AAB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54F00" w14:textId="77777777" w:rsidR="00144857" w:rsidRPr="00144857" w:rsidRDefault="00144857" w:rsidP="00144857">
            <w:pPr>
              <w:pStyle w:val="a4"/>
            </w:pPr>
            <w:r w:rsidRPr="00144857">
              <w:t>0,99222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54746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2CFF1" w14:textId="77777777" w:rsidR="00144857" w:rsidRPr="00144857" w:rsidRDefault="00144857" w:rsidP="00144857">
            <w:pPr>
              <w:pStyle w:val="a4"/>
            </w:pPr>
            <w:r w:rsidRPr="00144857">
              <w:t>0,0607</w:t>
            </w:r>
          </w:p>
        </w:tc>
      </w:tr>
      <w:tr w:rsidR="00144857" w:rsidRPr="00144857" w14:paraId="1A7F1D8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2D1B3" w14:textId="77777777" w:rsidR="00144857" w:rsidRPr="00144857" w:rsidRDefault="00144857" w:rsidP="00144857">
            <w:pPr>
              <w:pStyle w:val="a4"/>
            </w:pPr>
            <w:r w:rsidRPr="00144857">
              <w:t xml:space="preserve">пер. </w:t>
            </w:r>
            <w:proofErr w:type="spellStart"/>
            <w:r w:rsidRPr="00144857">
              <w:t>Базовский</w:t>
            </w:r>
            <w:proofErr w:type="spellEnd"/>
            <w:r w:rsidRPr="00144857">
              <w:t xml:space="preserve">, 18/2 </w:t>
            </w:r>
            <w:proofErr w:type="spellStart"/>
            <w:r w:rsidRPr="00144857">
              <w:t>ГСПК"Монолит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9388EF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9088D" w14:textId="77777777" w:rsidR="00144857" w:rsidRPr="00144857" w:rsidRDefault="00144857" w:rsidP="00144857">
            <w:pPr>
              <w:pStyle w:val="a4"/>
            </w:pPr>
            <w:r w:rsidRPr="00144857">
              <w:t>0,99004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9C6E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DFDF1D" w14:textId="77777777" w:rsidR="00144857" w:rsidRPr="00144857" w:rsidRDefault="00144857" w:rsidP="00144857">
            <w:pPr>
              <w:pStyle w:val="a4"/>
            </w:pPr>
            <w:r w:rsidRPr="00144857">
              <w:t>0,1155</w:t>
            </w:r>
          </w:p>
        </w:tc>
      </w:tr>
      <w:tr w:rsidR="00144857" w:rsidRPr="00144857" w14:paraId="74B68D8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D5EAD" w14:textId="77777777" w:rsidR="00144857" w:rsidRPr="00144857" w:rsidRDefault="00144857" w:rsidP="00144857">
            <w:pPr>
              <w:pStyle w:val="a4"/>
            </w:pPr>
            <w:r w:rsidRPr="00144857">
              <w:t>улица Дьячкова, 24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45CC05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B0A5FF" w14:textId="77777777" w:rsidR="00144857" w:rsidRPr="00144857" w:rsidRDefault="00144857" w:rsidP="00144857">
            <w:pPr>
              <w:pStyle w:val="a4"/>
            </w:pPr>
            <w:r w:rsidRPr="00144857">
              <w:t>0,98992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CFAB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8BC2A3" w14:textId="77777777" w:rsidR="00144857" w:rsidRPr="00144857" w:rsidRDefault="00144857" w:rsidP="00144857">
            <w:pPr>
              <w:pStyle w:val="a4"/>
            </w:pPr>
            <w:r w:rsidRPr="00144857">
              <w:t>0,0519</w:t>
            </w:r>
          </w:p>
        </w:tc>
      </w:tr>
      <w:tr w:rsidR="00144857" w:rsidRPr="00144857" w14:paraId="484A871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F60BD" w14:textId="77777777" w:rsidR="00144857" w:rsidRPr="00144857" w:rsidRDefault="00144857" w:rsidP="00144857">
            <w:pPr>
              <w:pStyle w:val="a4"/>
            </w:pPr>
            <w:r w:rsidRPr="00144857">
              <w:t>ул. Матросова, ГСК "Спасатель"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EE23D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0A251C" w14:textId="77777777" w:rsidR="00144857" w:rsidRPr="00144857" w:rsidRDefault="00144857" w:rsidP="00144857">
            <w:pPr>
              <w:pStyle w:val="a4"/>
            </w:pPr>
            <w:r w:rsidRPr="00144857">
              <w:t>0,99271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E930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BC7BD" w14:textId="77777777" w:rsidR="00144857" w:rsidRPr="00144857" w:rsidRDefault="00144857" w:rsidP="00144857">
            <w:pPr>
              <w:pStyle w:val="a4"/>
            </w:pPr>
            <w:r w:rsidRPr="00144857">
              <w:t>0,1574</w:t>
            </w:r>
          </w:p>
        </w:tc>
      </w:tr>
      <w:tr w:rsidR="00144857" w:rsidRPr="00144857" w14:paraId="55D9241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2D2045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 xml:space="preserve">, 10в </w:t>
            </w:r>
            <w:proofErr w:type="spellStart"/>
            <w:r w:rsidRPr="00144857">
              <w:t>ГСПК"Ключ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3BE9A2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7EBB5A" w14:textId="77777777" w:rsidR="00144857" w:rsidRPr="00144857" w:rsidRDefault="00144857" w:rsidP="00144857">
            <w:pPr>
              <w:pStyle w:val="a4"/>
            </w:pPr>
            <w:r w:rsidRPr="00144857">
              <w:t>0,99181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63AD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B5CEF" w14:textId="77777777" w:rsidR="00144857" w:rsidRPr="00144857" w:rsidRDefault="00144857" w:rsidP="00144857">
            <w:pPr>
              <w:pStyle w:val="a4"/>
            </w:pPr>
            <w:r w:rsidRPr="00144857">
              <w:t>0,1505</w:t>
            </w:r>
          </w:p>
        </w:tc>
      </w:tr>
      <w:tr w:rsidR="00144857" w:rsidRPr="00144857" w14:paraId="4F11404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49D26F" w14:textId="77777777" w:rsidR="00144857" w:rsidRPr="00144857" w:rsidRDefault="00144857" w:rsidP="00144857">
            <w:pPr>
              <w:pStyle w:val="a4"/>
            </w:pPr>
            <w:r w:rsidRPr="00144857">
              <w:t>Северная улица, 33/2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AA485" w14:textId="77777777" w:rsidR="00144857" w:rsidRPr="00144857" w:rsidRDefault="00144857" w:rsidP="00144857">
            <w:pPr>
              <w:pStyle w:val="a4"/>
            </w:pPr>
            <w:r w:rsidRPr="00144857">
              <w:t>0,17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2664FF" w14:textId="77777777" w:rsidR="00144857" w:rsidRPr="00144857" w:rsidRDefault="00144857" w:rsidP="00144857">
            <w:pPr>
              <w:pStyle w:val="a4"/>
            </w:pPr>
            <w:r w:rsidRPr="00144857">
              <w:t>0,98710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D6CF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93F62" w14:textId="77777777" w:rsidR="00144857" w:rsidRPr="00144857" w:rsidRDefault="00144857" w:rsidP="00144857">
            <w:pPr>
              <w:pStyle w:val="a4"/>
            </w:pPr>
            <w:r w:rsidRPr="00144857">
              <w:t>1,0023</w:t>
            </w:r>
          </w:p>
        </w:tc>
      </w:tr>
      <w:tr w:rsidR="00144857" w:rsidRPr="00144857" w14:paraId="337B9A9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CE8E5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 xml:space="preserve"> 31/4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F9400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D92AD" w14:textId="77777777" w:rsidR="00144857" w:rsidRPr="00144857" w:rsidRDefault="00144857" w:rsidP="00144857">
            <w:pPr>
              <w:pStyle w:val="a4"/>
            </w:pPr>
            <w:r w:rsidRPr="00144857">
              <w:t>0,98864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0C60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2A93FA" w14:textId="77777777" w:rsidR="00144857" w:rsidRPr="00144857" w:rsidRDefault="00144857" w:rsidP="00144857">
            <w:pPr>
              <w:pStyle w:val="a4"/>
            </w:pPr>
            <w:r w:rsidRPr="00144857">
              <w:t>0,0243</w:t>
            </w:r>
          </w:p>
        </w:tc>
      </w:tr>
      <w:tr w:rsidR="00144857" w:rsidRPr="00144857" w14:paraId="437B0BD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6523F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 xml:space="preserve"> 31 плавательный бассейн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E07FD" w14:textId="77777777" w:rsidR="00144857" w:rsidRPr="00144857" w:rsidRDefault="00144857" w:rsidP="00144857">
            <w:pPr>
              <w:pStyle w:val="a4"/>
            </w:pPr>
            <w:r w:rsidRPr="00144857">
              <w:t>0,08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54B3A" w14:textId="77777777" w:rsidR="00144857" w:rsidRPr="00144857" w:rsidRDefault="00144857" w:rsidP="00144857">
            <w:pPr>
              <w:pStyle w:val="a4"/>
            </w:pPr>
            <w:r w:rsidRPr="00144857">
              <w:t>0,98708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3D38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A5B0C3" w14:textId="77777777" w:rsidR="00144857" w:rsidRPr="00144857" w:rsidRDefault="00144857" w:rsidP="00144857">
            <w:pPr>
              <w:pStyle w:val="a4"/>
            </w:pPr>
            <w:r w:rsidRPr="00144857">
              <w:t>0,4705</w:t>
            </w:r>
          </w:p>
        </w:tc>
      </w:tr>
      <w:tr w:rsidR="00144857" w:rsidRPr="00144857" w14:paraId="694D3E1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14F1A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 xml:space="preserve"> 31/2 </w:t>
            </w:r>
            <w:proofErr w:type="spellStart"/>
            <w:r w:rsidRPr="00144857">
              <w:t>Дарханов</w:t>
            </w:r>
            <w:proofErr w:type="spellEnd"/>
            <w:r w:rsidRPr="00144857">
              <w:t xml:space="preserve"> В.М. (мастерская по ре </w:t>
            </w:r>
            <w:proofErr w:type="spellStart"/>
            <w:r w:rsidRPr="00144857">
              <w:t>монту</w:t>
            </w:r>
            <w:proofErr w:type="spellEnd"/>
            <w:r w:rsidRPr="00144857">
              <w:t xml:space="preserve"> обуви)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C49428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7471BD" w14:textId="77777777" w:rsidR="00144857" w:rsidRPr="00144857" w:rsidRDefault="00144857" w:rsidP="00144857">
            <w:pPr>
              <w:pStyle w:val="a4"/>
            </w:pPr>
            <w:r w:rsidRPr="00144857">
              <w:t>0,99274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C23C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51AAE" w14:textId="77777777" w:rsidR="00144857" w:rsidRPr="00144857" w:rsidRDefault="00144857" w:rsidP="00144857">
            <w:pPr>
              <w:pStyle w:val="a4"/>
            </w:pPr>
            <w:r w:rsidRPr="00144857">
              <w:t>0,0176</w:t>
            </w:r>
          </w:p>
        </w:tc>
      </w:tr>
      <w:tr w:rsidR="00144857" w:rsidRPr="00144857" w14:paraId="03B29CB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3804C" w14:textId="77777777" w:rsidR="00144857" w:rsidRPr="00144857" w:rsidRDefault="00144857" w:rsidP="00144857">
            <w:pPr>
              <w:pStyle w:val="a4"/>
            </w:pPr>
            <w:r w:rsidRPr="00144857">
              <w:t>Северная улица, 40/1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6DC730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F65A4" w14:textId="77777777" w:rsidR="00144857" w:rsidRPr="00144857" w:rsidRDefault="00144857" w:rsidP="00144857">
            <w:pPr>
              <w:pStyle w:val="a4"/>
            </w:pPr>
            <w:r w:rsidRPr="00144857">
              <w:t>0,99273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AF8F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D8135" w14:textId="77777777" w:rsidR="00144857" w:rsidRPr="00144857" w:rsidRDefault="00144857" w:rsidP="00144857">
            <w:pPr>
              <w:pStyle w:val="a4"/>
            </w:pPr>
            <w:r w:rsidRPr="00144857">
              <w:t>0,2051</w:t>
            </w:r>
          </w:p>
        </w:tc>
      </w:tr>
      <w:tr w:rsidR="00144857" w:rsidRPr="00144857" w14:paraId="144B2B5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2860C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9/1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D6057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75A553" w14:textId="77777777" w:rsidR="00144857" w:rsidRPr="00144857" w:rsidRDefault="00144857" w:rsidP="00144857">
            <w:pPr>
              <w:pStyle w:val="a4"/>
            </w:pPr>
            <w:r w:rsidRPr="00144857">
              <w:t>0,99141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4321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1E356" w14:textId="77777777" w:rsidR="00144857" w:rsidRPr="00144857" w:rsidRDefault="00144857" w:rsidP="00144857">
            <w:pPr>
              <w:pStyle w:val="a4"/>
            </w:pPr>
            <w:r w:rsidRPr="00144857">
              <w:t>0,0619</w:t>
            </w:r>
          </w:p>
        </w:tc>
      </w:tr>
      <w:tr w:rsidR="00144857" w:rsidRPr="00144857" w14:paraId="4BE95C4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98A6F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11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08D2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40049" w14:textId="77777777" w:rsidR="00144857" w:rsidRPr="00144857" w:rsidRDefault="00144857" w:rsidP="00144857">
            <w:pPr>
              <w:pStyle w:val="a4"/>
            </w:pPr>
            <w:r w:rsidRPr="00144857">
              <w:t>0,99268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4BD8A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40465" w14:textId="77777777" w:rsidR="00144857" w:rsidRPr="00144857" w:rsidRDefault="00144857" w:rsidP="00144857">
            <w:pPr>
              <w:pStyle w:val="a4"/>
            </w:pPr>
            <w:r w:rsidRPr="00144857">
              <w:t>0,0312</w:t>
            </w:r>
          </w:p>
        </w:tc>
      </w:tr>
      <w:tr w:rsidR="00144857" w:rsidRPr="00144857" w14:paraId="47D2DBD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6C5FF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 xml:space="preserve"> 12/2 Детская участковая </w:t>
            </w:r>
            <w:proofErr w:type="spellStart"/>
            <w:proofErr w:type="gramStart"/>
            <w:r w:rsidRPr="00144857">
              <w:t>больница,Медицинский</w:t>
            </w:r>
            <w:proofErr w:type="spellEnd"/>
            <w:proofErr w:type="gramEnd"/>
            <w:r w:rsidRPr="00144857">
              <w:t xml:space="preserve"> центр АСО№3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66A12E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421782" w14:textId="77777777" w:rsidR="00144857" w:rsidRPr="00144857" w:rsidRDefault="00144857" w:rsidP="00144857">
            <w:pPr>
              <w:pStyle w:val="a4"/>
            </w:pPr>
            <w:r w:rsidRPr="00144857">
              <w:t>0,99063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8CC01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B2722C" w14:textId="77777777" w:rsidR="00144857" w:rsidRPr="00144857" w:rsidRDefault="00144857" w:rsidP="00144857">
            <w:pPr>
              <w:pStyle w:val="a4"/>
            </w:pPr>
            <w:r w:rsidRPr="00144857">
              <w:t>0,4247</w:t>
            </w:r>
          </w:p>
        </w:tc>
      </w:tr>
      <w:tr w:rsidR="00144857" w:rsidRPr="00144857" w14:paraId="5DF1400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7FF52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12/1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AEC8C" w14:textId="77777777" w:rsidR="00144857" w:rsidRPr="00144857" w:rsidRDefault="00144857" w:rsidP="00144857">
            <w:pPr>
              <w:pStyle w:val="a4"/>
            </w:pPr>
            <w:r w:rsidRPr="00144857">
              <w:t>0,09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15ECD" w14:textId="77777777" w:rsidR="00144857" w:rsidRPr="00144857" w:rsidRDefault="00144857" w:rsidP="00144857">
            <w:pPr>
              <w:pStyle w:val="a4"/>
            </w:pPr>
            <w:r w:rsidRPr="00144857">
              <w:t>0,99237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E8AD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0D53D" w14:textId="77777777" w:rsidR="00144857" w:rsidRPr="00144857" w:rsidRDefault="00144857" w:rsidP="00144857">
            <w:pPr>
              <w:pStyle w:val="a4"/>
            </w:pPr>
            <w:r w:rsidRPr="00144857">
              <w:t>0,5461</w:t>
            </w:r>
          </w:p>
        </w:tc>
      </w:tr>
      <w:tr w:rsidR="00144857" w:rsidRPr="00144857" w14:paraId="401B4F7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32A16" w14:textId="77777777" w:rsidR="00144857" w:rsidRPr="00144857" w:rsidRDefault="00144857" w:rsidP="00144857">
            <w:pPr>
              <w:pStyle w:val="a4"/>
            </w:pPr>
            <w:r w:rsidRPr="00144857">
              <w:t>улица Матросова, 17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E24F08" w14:textId="77777777" w:rsidR="00144857" w:rsidRPr="00144857" w:rsidRDefault="00144857" w:rsidP="00144857">
            <w:pPr>
              <w:pStyle w:val="a4"/>
            </w:pPr>
            <w:r w:rsidRPr="00144857">
              <w:t>0,16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EB2DC" w14:textId="77777777" w:rsidR="00144857" w:rsidRPr="00144857" w:rsidRDefault="00144857" w:rsidP="00144857">
            <w:pPr>
              <w:pStyle w:val="a4"/>
            </w:pPr>
            <w:r w:rsidRPr="00144857">
              <w:t>0,99232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06A4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AF7A5" w14:textId="77777777" w:rsidR="00144857" w:rsidRPr="00144857" w:rsidRDefault="00144857" w:rsidP="00144857">
            <w:pPr>
              <w:pStyle w:val="a4"/>
            </w:pPr>
            <w:r w:rsidRPr="00144857">
              <w:t>0,9549</w:t>
            </w:r>
          </w:p>
        </w:tc>
      </w:tr>
      <w:tr w:rsidR="00144857" w:rsidRPr="00144857" w14:paraId="46BB9B9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3FF29" w14:textId="77777777" w:rsidR="00144857" w:rsidRPr="00144857" w:rsidRDefault="00144857" w:rsidP="00144857">
            <w:pPr>
              <w:pStyle w:val="a4"/>
            </w:pPr>
            <w:r w:rsidRPr="00144857">
              <w:t>улица Матросова, 17/2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0C8EB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8D77B" w14:textId="77777777" w:rsidR="00144857" w:rsidRPr="00144857" w:rsidRDefault="00144857" w:rsidP="00144857">
            <w:pPr>
              <w:pStyle w:val="a4"/>
            </w:pPr>
            <w:r w:rsidRPr="00144857">
              <w:t>0,99234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F6A0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3F21B" w14:textId="77777777" w:rsidR="00144857" w:rsidRPr="00144857" w:rsidRDefault="00144857" w:rsidP="00144857">
            <w:pPr>
              <w:pStyle w:val="a4"/>
            </w:pPr>
            <w:r w:rsidRPr="00144857">
              <w:t>0,7236</w:t>
            </w:r>
          </w:p>
        </w:tc>
      </w:tr>
      <w:tr w:rsidR="00144857" w:rsidRPr="00144857" w14:paraId="26ED1B7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C1EDC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9/1 ДДУ №3 Чебурашка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48B5AA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6E0921" w14:textId="77777777" w:rsidR="00144857" w:rsidRPr="00144857" w:rsidRDefault="00144857" w:rsidP="00144857">
            <w:pPr>
              <w:pStyle w:val="a4"/>
            </w:pPr>
            <w:r w:rsidRPr="00144857">
              <w:t>0,99234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1370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964CE" w14:textId="77777777" w:rsidR="00144857" w:rsidRPr="00144857" w:rsidRDefault="00144857" w:rsidP="00144857">
            <w:pPr>
              <w:pStyle w:val="a4"/>
            </w:pPr>
            <w:r w:rsidRPr="00144857">
              <w:t>0,4176</w:t>
            </w:r>
          </w:p>
        </w:tc>
      </w:tr>
      <w:tr w:rsidR="00144857" w:rsidRPr="00144857" w14:paraId="42B753F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42610A" w14:textId="77777777" w:rsidR="00144857" w:rsidRPr="00144857" w:rsidRDefault="00144857" w:rsidP="00144857">
            <w:pPr>
              <w:pStyle w:val="a4"/>
            </w:pPr>
            <w:r w:rsidRPr="00144857">
              <w:t>Церковь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1B62B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065B12" w14:textId="77777777" w:rsidR="00144857" w:rsidRPr="00144857" w:rsidRDefault="00144857" w:rsidP="00144857">
            <w:pPr>
              <w:pStyle w:val="a4"/>
            </w:pPr>
            <w:r w:rsidRPr="00144857">
              <w:t>0,99165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E0BE6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F40D85" w14:textId="77777777" w:rsidR="00144857" w:rsidRPr="00144857" w:rsidRDefault="00144857" w:rsidP="00144857">
            <w:pPr>
              <w:pStyle w:val="a4"/>
            </w:pPr>
            <w:r w:rsidRPr="00144857">
              <w:t>0,1092</w:t>
            </w:r>
          </w:p>
        </w:tc>
      </w:tr>
      <w:tr w:rsidR="00144857" w:rsidRPr="00144857" w14:paraId="5896880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D5B31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01137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E1171E" w14:textId="77777777" w:rsidR="00144857" w:rsidRPr="00144857" w:rsidRDefault="00144857" w:rsidP="00144857">
            <w:pPr>
              <w:pStyle w:val="a4"/>
            </w:pPr>
            <w:r w:rsidRPr="00144857">
              <w:t>0,99239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408CD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84E74" w14:textId="77777777" w:rsidR="00144857" w:rsidRPr="00144857" w:rsidRDefault="00144857" w:rsidP="00144857">
            <w:pPr>
              <w:pStyle w:val="a4"/>
            </w:pPr>
            <w:r w:rsidRPr="00144857">
              <w:t>0,7166</w:t>
            </w:r>
          </w:p>
        </w:tc>
      </w:tr>
      <w:tr w:rsidR="00144857" w:rsidRPr="00144857" w14:paraId="12C2653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CCD0F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3/1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3767E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65828A" w14:textId="77777777" w:rsidR="00144857" w:rsidRPr="00144857" w:rsidRDefault="00144857" w:rsidP="00144857">
            <w:pPr>
              <w:pStyle w:val="a4"/>
            </w:pPr>
            <w:r w:rsidRPr="00144857">
              <w:t>0,99074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D958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EABD2" w14:textId="77777777" w:rsidR="00144857" w:rsidRPr="00144857" w:rsidRDefault="00144857" w:rsidP="00144857">
            <w:pPr>
              <w:pStyle w:val="a4"/>
            </w:pPr>
            <w:r w:rsidRPr="00144857">
              <w:t>0,4452</w:t>
            </w:r>
          </w:p>
        </w:tc>
      </w:tr>
      <w:tr w:rsidR="00144857" w:rsidRPr="00144857" w14:paraId="1CFC8BE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1C539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5/1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E7F82C" w14:textId="77777777" w:rsidR="00144857" w:rsidRPr="00144857" w:rsidRDefault="00144857" w:rsidP="00144857">
            <w:pPr>
              <w:pStyle w:val="a4"/>
            </w:pPr>
            <w:r w:rsidRPr="00144857">
              <w:t>0,20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286901" w14:textId="77777777" w:rsidR="00144857" w:rsidRPr="00144857" w:rsidRDefault="00144857" w:rsidP="00144857">
            <w:pPr>
              <w:pStyle w:val="a4"/>
            </w:pPr>
            <w:r w:rsidRPr="00144857">
              <w:t>0,99233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12DF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5D5E6E" w14:textId="77777777" w:rsidR="00144857" w:rsidRPr="00144857" w:rsidRDefault="00144857" w:rsidP="00144857">
            <w:pPr>
              <w:pStyle w:val="a4"/>
            </w:pPr>
            <w:r w:rsidRPr="00144857">
              <w:t>1,2341</w:t>
            </w:r>
          </w:p>
        </w:tc>
      </w:tr>
      <w:tr w:rsidR="00144857" w:rsidRPr="00144857" w14:paraId="1F467A5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03D57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E0852" w14:textId="77777777" w:rsidR="00144857" w:rsidRPr="00144857" w:rsidRDefault="00144857" w:rsidP="00144857">
            <w:pPr>
              <w:pStyle w:val="a4"/>
            </w:pPr>
            <w:r w:rsidRPr="00144857">
              <w:t>0,17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22A34" w14:textId="77777777" w:rsidR="00144857" w:rsidRPr="00144857" w:rsidRDefault="00144857" w:rsidP="00144857">
            <w:pPr>
              <w:pStyle w:val="a4"/>
            </w:pPr>
            <w:r w:rsidRPr="00144857">
              <w:t>0,99130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9BC7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02E8C" w14:textId="77777777" w:rsidR="00144857" w:rsidRPr="00144857" w:rsidRDefault="00144857" w:rsidP="00144857">
            <w:pPr>
              <w:pStyle w:val="a4"/>
            </w:pPr>
            <w:r w:rsidRPr="00144857">
              <w:t>1,0096</w:t>
            </w:r>
          </w:p>
        </w:tc>
      </w:tr>
      <w:tr w:rsidR="00144857" w:rsidRPr="00144857" w14:paraId="710D71F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122E4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22а ГСПК"Нефтяник-2" ЯНБ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46E4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767CF7" w14:textId="77777777" w:rsidR="00144857" w:rsidRPr="00144857" w:rsidRDefault="00144857" w:rsidP="00144857">
            <w:pPr>
              <w:pStyle w:val="a4"/>
            </w:pPr>
            <w:r w:rsidRPr="00144857">
              <w:t>0,99267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5094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14129" w14:textId="77777777" w:rsidR="00144857" w:rsidRPr="00144857" w:rsidRDefault="00144857" w:rsidP="00144857">
            <w:pPr>
              <w:pStyle w:val="a4"/>
            </w:pPr>
            <w:r w:rsidRPr="00144857">
              <w:t>0,0545</w:t>
            </w:r>
          </w:p>
        </w:tc>
      </w:tr>
      <w:tr w:rsidR="00144857" w:rsidRPr="00144857" w14:paraId="37D6BEF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B3501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22а ГСПК"Нефтяник-2" ЯНБ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8D3A76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88534" w14:textId="77777777" w:rsidR="00144857" w:rsidRPr="00144857" w:rsidRDefault="00144857" w:rsidP="00144857">
            <w:pPr>
              <w:pStyle w:val="a4"/>
            </w:pPr>
            <w:r w:rsidRPr="00144857">
              <w:t>0,99271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EAE88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E7EF5F" w14:textId="77777777" w:rsidR="00144857" w:rsidRPr="00144857" w:rsidRDefault="00144857" w:rsidP="00144857">
            <w:pPr>
              <w:pStyle w:val="a4"/>
            </w:pPr>
            <w:r w:rsidRPr="00144857">
              <w:t>0,0545</w:t>
            </w:r>
          </w:p>
        </w:tc>
      </w:tr>
      <w:tr w:rsidR="00144857" w:rsidRPr="00144857" w14:paraId="114A1A9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67FC91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Строда</w:t>
            </w:r>
            <w:proofErr w:type="spellEnd"/>
            <w:r w:rsidRPr="00144857">
              <w:t>, 10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51186C" w14:textId="77777777" w:rsidR="00144857" w:rsidRPr="00144857" w:rsidRDefault="00144857" w:rsidP="00144857">
            <w:pPr>
              <w:pStyle w:val="a4"/>
            </w:pPr>
            <w:r w:rsidRPr="00144857">
              <w:t>0,23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2C798" w14:textId="77777777" w:rsidR="00144857" w:rsidRPr="00144857" w:rsidRDefault="00144857" w:rsidP="00144857">
            <w:pPr>
              <w:pStyle w:val="a4"/>
            </w:pPr>
            <w:r w:rsidRPr="00144857">
              <w:t>0,98798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4FDC5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42848" w14:textId="77777777" w:rsidR="00144857" w:rsidRPr="00144857" w:rsidRDefault="00144857" w:rsidP="00144857">
            <w:pPr>
              <w:pStyle w:val="a4"/>
            </w:pPr>
            <w:r w:rsidRPr="00144857">
              <w:t>1,3931</w:t>
            </w:r>
          </w:p>
        </w:tc>
      </w:tr>
      <w:tr w:rsidR="00144857" w:rsidRPr="00144857" w14:paraId="247D607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BC54F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7 Профессиональный лицей №5, общежитие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FD6475" w14:textId="77777777" w:rsidR="00144857" w:rsidRPr="00144857" w:rsidRDefault="00144857" w:rsidP="00144857">
            <w:pPr>
              <w:pStyle w:val="a4"/>
            </w:pPr>
            <w:r w:rsidRPr="00144857">
              <w:t>0,15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03A08A" w14:textId="77777777" w:rsidR="00144857" w:rsidRPr="00144857" w:rsidRDefault="00144857" w:rsidP="00144857">
            <w:pPr>
              <w:pStyle w:val="a4"/>
            </w:pPr>
            <w:r w:rsidRPr="00144857">
              <w:t>0,98961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32A54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B51C8" w14:textId="77777777" w:rsidR="00144857" w:rsidRPr="00144857" w:rsidRDefault="00144857" w:rsidP="00144857">
            <w:pPr>
              <w:pStyle w:val="a4"/>
            </w:pPr>
            <w:r w:rsidRPr="00144857">
              <w:t>0,9101</w:t>
            </w:r>
          </w:p>
        </w:tc>
      </w:tr>
      <w:tr w:rsidR="00144857" w:rsidRPr="00144857" w14:paraId="3F96FFD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EA83E7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7 Профессиональный лицей №5, учебный корпус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D32A7B" w14:textId="77777777" w:rsidR="00144857" w:rsidRPr="00144857" w:rsidRDefault="00144857" w:rsidP="00144857">
            <w:pPr>
              <w:pStyle w:val="a4"/>
            </w:pPr>
            <w:r w:rsidRPr="00144857">
              <w:t>0,45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118A5F" w14:textId="77777777" w:rsidR="00144857" w:rsidRPr="00144857" w:rsidRDefault="00144857" w:rsidP="00144857">
            <w:pPr>
              <w:pStyle w:val="a4"/>
            </w:pPr>
            <w:r w:rsidRPr="00144857">
              <w:t>0,99044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F6489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C6A4D" w14:textId="77777777" w:rsidR="00144857" w:rsidRPr="00144857" w:rsidRDefault="00144857" w:rsidP="00144857">
            <w:pPr>
              <w:pStyle w:val="a4"/>
            </w:pPr>
            <w:r w:rsidRPr="00144857">
              <w:t>2,7305</w:t>
            </w:r>
          </w:p>
        </w:tc>
      </w:tr>
      <w:tr w:rsidR="00144857" w:rsidRPr="00144857" w14:paraId="7678EF2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E0A15C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7 Профессиональный лицей №5,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B1540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AEF06" w14:textId="77777777" w:rsidR="00144857" w:rsidRPr="00144857" w:rsidRDefault="00144857" w:rsidP="00144857">
            <w:pPr>
              <w:pStyle w:val="a4"/>
            </w:pPr>
            <w:r w:rsidRPr="00144857">
              <w:t>0,99025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08A8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0271A" w14:textId="77777777" w:rsidR="00144857" w:rsidRPr="00144857" w:rsidRDefault="00144857" w:rsidP="00144857">
            <w:pPr>
              <w:pStyle w:val="a4"/>
            </w:pPr>
            <w:r w:rsidRPr="00144857">
              <w:t>0,1214</w:t>
            </w:r>
          </w:p>
        </w:tc>
      </w:tr>
      <w:tr w:rsidR="00144857" w:rsidRPr="00144857" w14:paraId="26D2BAA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B9BCA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ГСК "Автомобилист"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44828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11413" w14:textId="77777777" w:rsidR="00144857" w:rsidRPr="00144857" w:rsidRDefault="00144857" w:rsidP="00144857">
            <w:pPr>
              <w:pStyle w:val="a4"/>
            </w:pPr>
            <w:r w:rsidRPr="00144857">
              <w:t>0,99097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C0C2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3BC3C9" w14:textId="77777777" w:rsidR="00144857" w:rsidRPr="00144857" w:rsidRDefault="00144857" w:rsidP="00144857">
            <w:pPr>
              <w:pStyle w:val="a4"/>
            </w:pPr>
            <w:r w:rsidRPr="00144857">
              <w:t>0,1717</w:t>
            </w:r>
          </w:p>
        </w:tc>
      </w:tr>
      <w:tr w:rsidR="00144857" w:rsidRPr="00144857" w14:paraId="611CA96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F8131" w14:textId="77777777" w:rsidR="00144857" w:rsidRPr="00144857" w:rsidRDefault="00144857" w:rsidP="00144857">
            <w:pPr>
              <w:pStyle w:val="a4"/>
            </w:pPr>
            <w:r w:rsidRPr="00144857">
              <w:t>улица Матросова, 17/1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C348D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8F9E3" w14:textId="77777777" w:rsidR="00144857" w:rsidRPr="00144857" w:rsidRDefault="00144857" w:rsidP="00144857">
            <w:pPr>
              <w:pStyle w:val="a4"/>
            </w:pPr>
            <w:r w:rsidRPr="00144857">
              <w:t>0,99009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74C4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75752B" w14:textId="77777777" w:rsidR="00144857" w:rsidRPr="00144857" w:rsidRDefault="00144857" w:rsidP="00144857">
            <w:pPr>
              <w:pStyle w:val="a4"/>
            </w:pPr>
            <w:r w:rsidRPr="00144857">
              <w:t>0,1317</w:t>
            </w:r>
          </w:p>
        </w:tc>
      </w:tr>
      <w:tr w:rsidR="00144857" w:rsidRPr="00144857" w14:paraId="4D21977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B5911" w14:textId="77777777" w:rsidR="00144857" w:rsidRPr="00144857" w:rsidRDefault="00144857" w:rsidP="00144857">
            <w:pPr>
              <w:pStyle w:val="a4"/>
            </w:pPr>
            <w:r w:rsidRPr="00144857">
              <w:t>улица Матросова, 21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49EB2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38CB03" w14:textId="77777777" w:rsidR="00144857" w:rsidRPr="00144857" w:rsidRDefault="00144857" w:rsidP="00144857">
            <w:pPr>
              <w:pStyle w:val="a4"/>
            </w:pPr>
            <w:r w:rsidRPr="00144857">
              <w:t>0,98754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0FC5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6D9607" w14:textId="77777777" w:rsidR="00144857" w:rsidRPr="00144857" w:rsidRDefault="00144857" w:rsidP="00144857">
            <w:pPr>
              <w:pStyle w:val="a4"/>
            </w:pPr>
            <w:r w:rsidRPr="00144857">
              <w:t>0,0661</w:t>
            </w:r>
          </w:p>
        </w:tc>
      </w:tr>
      <w:tr w:rsidR="00144857" w:rsidRPr="00144857" w14:paraId="424361C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D3D27" w14:textId="77777777" w:rsidR="00144857" w:rsidRPr="00144857" w:rsidRDefault="00144857" w:rsidP="00144857">
            <w:pPr>
              <w:pStyle w:val="a4"/>
            </w:pPr>
            <w:r w:rsidRPr="00144857">
              <w:t>ул. Матросова, ГСК "Асаи"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FB120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9AD5B0" w14:textId="77777777" w:rsidR="00144857" w:rsidRPr="00144857" w:rsidRDefault="00144857" w:rsidP="00144857">
            <w:pPr>
              <w:pStyle w:val="a4"/>
            </w:pPr>
            <w:r w:rsidRPr="00144857">
              <w:t>0,98564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4C29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A8F171" w14:textId="77777777" w:rsidR="00144857" w:rsidRPr="00144857" w:rsidRDefault="00144857" w:rsidP="00144857">
            <w:pPr>
              <w:pStyle w:val="a4"/>
            </w:pPr>
            <w:r w:rsidRPr="00144857">
              <w:t>0,0492</w:t>
            </w:r>
          </w:p>
        </w:tc>
      </w:tr>
      <w:tr w:rsidR="00144857" w:rsidRPr="00144857" w14:paraId="1B87042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BE8F0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32</w:t>
            </w:r>
            <w:proofErr w:type="gramStart"/>
            <w:r w:rsidRPr="00144857">
              <w:t>а  ГСК</w:t>
            </w:r>
            <w:proofErr w:type="gramEnd"/>
            <w:r w:rsidRPr="00144857">
              <w:t xml:space="preserve"> "ОРС"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F41582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E9D94B" w14:textId="77777777" w:rsidR="00144857" w:rsidRPr="00144857" w:rsidRDefault="00144857" w:rsidP="00144857">
            <w:pPr>
              <w:pStyle w:val="a4"/>
            </w:pPr>
            <w:r w:rsidRPr="00144857">
              <w:t>0,98545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1ED8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17734" w14:textId="77777777" w:rsidR="00144857" w:rsidRPr="00144857" w:rsidRDefault="00144857" w:rsidP="00144857">
            <w:pPr>
              <w:pStyle w:val="a4"/>
            </w:pPr>
            <w:r w:rsidRPr="00144857">
              <w:t>0,0731</w:t>
            </w:r>
          </w:p>
        </w:tc>
      </w:tr>
      <w:tr w:rsidR="00144857" w:rsidRPr="00144857" w14:paraId="37DF705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B6DBC1" w14:textId="77777777" w:rsidR="00144857" w:rsidRPr="00144857" w:rsidRDefault="00144857" w:rsidP="00144857">
            <w:pPr>
              <w:pStyle w:val="a4"/>
            </w:pPr>
            <w:r w:rsidRPr="00144857">
              <w:t>ул. Матросова, 32/2 ГСК "Электрик"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94C8F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AF4CC" w14:textId="77777777" w:rsidR="00144857" w:rsidRPr="00144857" w:rsidRDefault="00144857" w:rsidP="00144857">
            <w:pPr>
              <w:pStyle w:val="a4"/>
            </w:pPr>
            <w:r w:rsidRPr="00144857">
              <w:t>0,98459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AE10D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92D65" w14:textId="77777777" w:rsidR="00144857" w:rsidRPr="00144857" w:rsidRDefault="00144857" w:rsidP="00144857">
            <w:pPr>
              <w:pStyle w:val="a4"/>
            </w:pPr>
            <w:r w:rsidRPr="00144857">
              <w:t>0,1149</w:t>
            </w:r>
          </w:p>
        </w:tc>
      </w:tr>
      <w:tr w:rsidR="00144857" w:rsidRPr="00144857" w14:paraId="04CD99D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625C8" w14:textId="77777777" w:rsidR="00144857" w:rsidRPr="00144857" w:rsidRDefault="00144857" w:rsidP="00144857">
            <w:pPr>
              <w:pStyle w:val="a4"/>
            </w:pPr>
            <w:r w:rsidRPr="00144857">
              <w:t>улица Матросова, 23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443183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C4FD8" w14:textId="77777777" w:rsidR="00144857" w:rsidRPr="00144857" w:rsidRDefault="00144857" w:rsidP="00144857">
            <w:pPr>
              <w:pStyle w:val="a4"/>
            </w:pPr>
            <w:r w:rsidRPr="00144857">
              <w:t>0,98567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0008D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F946C" w14:textId="77777777" w:rsidR="00144857" w:rsidRPr="00144857" w:rsidRDefault="00144857" w:rsidP="00144857">
            <w:pPr>
              <w:pStyle w:val="a4"/>
            </w:pPr>
            <w:r w:rsidRPr="00144857">
              <w:t>0,0637</w:t>
            </w:r>
          </w:p>
        </w:tc>
      </w:tr>
      <w:tr w:rsidR="00144857" w:rsidRPr="00144857" w14:paraId="2DF9157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92FC08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>улица Матросова, 25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BAA94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BCA47" w14:textId="77777777" w:rsidR="00144857" w:rsidRPr="00144857" w:rsidRDefault="00144857" w:rsidP="00144857">
            <w:pPr>
              <w:pStyle w:val="a4"/>
            </w:pPr>
            <w:r w:rsidRPr="00144857">
              <w:t>0,98528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FBEFD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2BFF97" w14:textId="77777777" w:rsidR="00144857" w:rsidRPr="00144857" w:rsidRDefault="00144857" w:rsidP="00144857">
            <w:pPr>
              <w:pStyle w:val="a4"/>
            </w:pPr>
            <w:r w:rsidRPr="00144857">
              <w:t>0,0649</w:t>
            </w:r>
          </w:p>
        </w:tc>
      </w:tr>
      <w:tr w:rsidR="00144857" w:rsidRPr="00144857" w14:paraId="73D6FDA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B8D590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34/1 гараж ЖСУ ЦЭС ОАО АК Якутскэнерго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E5C7A9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969C6" w14:textId="77777777" w:rsidR="00144857" w:rsidRPr="00144857" w:rsidRDefault="00144857" w:rsidP="00144857">
            <w:pPr>
              <w:pStyle w:val="a4"/>
            </w:pPr>
            <w:r w:rsidRPr="00144857">
              <w:t>0,98317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CBA06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66B16" w14:textId="77777777" w:rsidR="00144857" w:rsidRPr="00144857" w:rsidRDefault="00144857" w:rsidP="00144857">
            <w:pPr>
              <w:pStyle w:val="a4"/>
            </w:pPr>
            <w:r w:rsidRPr="00144857">
              <w:t>0,3010</w:t>
            </w:r>
          </w:p>
        </w:tc>
      </w:tr>
      <w:tr w:rsidR="00144857" w:rsidRPr="00144857" w14:paraId="306F04B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D3D78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ул.Матросова</w:t>
            </w:r>
            <w:proofErr w:type="spellEnd"/>
            <w:r w:rsidRPr="00144857">
              <w:t>, 34/1 ЖСУ ЦЭС ОАО АК Якутскэнерго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BE3C1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D6809" w14:textId="77777777" w:rsidR="00144857" w:rsidRPr="00144857" w:rsidRDefault="00144857" w:rsidP="00144857">
            <w:pPr>
              <w:pStyle w:val="a4"/>
            </w:pPr>
            <w:r w:rsidRPr="00144857">
              <w:t>0,98197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D041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32353" w14:textId="77777777" w:rsidR="00144857" w:rsidRPr="00144857" w:rsidRDefault="00144857" w:rsidP="00144857">
            <w:pPr>
              <w:pStyle w:val="a4"/>
            </w:pPr>
            <w:r w:rsidRPr="00144857">
              <w:t>0,1743</w:t>
            </w:r>
          </w:p>
        </w:tc>
      </w:tr>
      <w:tr w:rsidR="00144857" w:rsidRPr="00144857" w14:paraId="0D7C08C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59B7B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14/3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A88D7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05AB3" w14:textId="77777777" w:rsidR="00144857" w:rsidRPr="00144857" w:rsidRDefault="00144857" w:rsidP="00144857">
            <w:pPr>
              <w:pStyle w:val="a4"/>
            </w:pPr>
            <w:r w:rsidRPr="00144857">
              <w:t>0,98119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84608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77797B" w14:textId="77777777" w:rsidR="00144857" w:rsidRPr="00144857" w:rsidRDefault="00144857" w:rsidP="00144857">
            <w:pPr>
              <w:pStyle w:val="a4"/>
            </w:pPr>
            <w:r w:rsidRPr="00144857">
              <w:t>0,0805</w:t>
            </w:r>
          </w:p>
        </w:tc>
      </w:tr>
      <w:tr w:rsidR="00144857" w:rsidRPr="00144857" w14:paraId="347F7D9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96A65" w14:textId="77777777" w:rsidR="00144857" w:rsidRPr="00144857" w:rsidRDefault="00144857" w:rsidP="00144857">
            <w:pPr>
              <w:pStyle w:val="a4"/>
            </w:pPr>
            <w:r w:rsidRPr="00144857">
              <w:t>улица Матросова, 34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3960E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09079" w14:textId="77777777" w:rsidR="00144857" w:rsidRPr="00144857" w:rsidRDefault="00144857" w:rsidP="00144857">
            <w:pPr>
              <w:pStyle w:val="a4"/>
            </w:pPr>
            <w:r w:rsidRPr="00144857">
              <w:t>0,98318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32F5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B53ED" w14:textId="77777777" w:rsidR="00144857" w:rsidRPr="00144857" w:rsidRDefault="00144857" w:rsidP="00144857">
            <w:pPr>
              <w:pStyle w:val="a4"/>
            </w:pPr>
            <w:r w:rsidRPr="00144857">
              <w:t>0,0461</w:t>
            </w:r>
          </w:p>
        </w:tc>
      </w:tr>
      <w:tr w:rsidR="00144857" w:rsidRPr="00144857" w14:paraId="1B08748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020989" w14:textId="77777777" w:rsidR="00144857" w:rsidRPr="00144857" w:rsidRDefault="00144857" w:rsidP="00144857">
            <w:pPr>
              <w:pStyle w:val="a4"/>
            </w:pPr>
            <w:r w:rsidRPr="00144857">
              <w:t>улица Матросова, 36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49406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1FA06C" w14:textId="77777777" w:rsidR="00144857" w:rsidRPr="00144857" w:rsidRDefault="00144857" w:rsidP="00144857">
            <w:pPr>
              <w:pStyle w:val="a4"/>
            </w:pPr>
            <w:r w:rsidRPr="00144857">
              <w:t>0,98292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59F47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4AA5D" w14:textId="77777777" w:rsidR="00144857" w:rsidRPr="00144857" w:rsidRDefault="00144857" w:rsidP="00144857">
            <w:pPr>
              <w:pStyle w:val="a4"/>
            </w:pPr>
            <w:r w:rsidRPr="00144857">
              <w:t>0,0308</w:t>
            </w:r>
          </w:p>
        </w:tc>
      </w:tr>
      <w:tr w:rsidR="00144857" w:rsidRPr="00144857" w14:paraId="36437B7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BF2A1" w14:textId="77777777" w:rsidR="00144857" w:rsidRPr="00144857" w:rsidRDefault="00144857" w:rsidP="00144857">
            <w:pPr>
              <w:pStyle w:val="a4"/>
            </w:pPr>
            <w:r w:rsidRPr="00144857">
              <w:t>улица Матросова, 38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47E72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7C7746" w14:textId="77777777" w:rsidR="00144857" w:rsidRPr="00144857" w:rsidRDefault="00144857" w:rsidP="00144857">
            <w:pPr>
              <w:pStyle w:val="a4"/>
            </w:pPr>
            <w:r w:rsidRPr="00144857">
              <w:t>0,98274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88EA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638F3" w14:textId="77777777" w:rsidR="00144857" w:rsidRPr="00144857" w:rsidRDefault="00144857" w:rsidP="00144857">
            <w:pPr>
              <w:pStyle w:val="a4"/>
            </w:pPr>
            <w:r w:rsidRPr="00144857">
              <w:t>0,0303</w:t>
            </w:r>
          </w:p>
        </w:tc>
      </w:tr>
      <w:tr w:rsidR="00144857" w:rsidRPr="00144857" w14:paraId="4B8463D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3B4F5" w14:textId="77777777" w:rsidR="00144857" w:rsidRPr="00144857" w:rsidRDefault="00144857" w:rsidP="00144857">
            <w:pPr>
              <w:pStyle w:val="a4"/>
            </w:pPr>
            <w:r w:rsidRPr="00144857">
              <w:t>улица Матросова, 40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A1EE1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81FC8" w14:textId="77777777" w:rsidR="00144857" w:rsidRPr="00144857" w:rsidRDefault="00144857" w:rsidP="00144857">
            <w:pPr>
              <w:pStyle w:val="a4"/>
            </w:pPr>
            <w:r w:rsidRPr="00144857">
              <w:t>0,98232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8084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39192" w14:textId="77777777" w:rsidR="00144857" w:rsidRPr="00144857" w:rsidRDefault="00144857" w:rsidP="00144857">
            <w:pPr>
              <w:pStyle w:val="a4"/>
            </w:pPr>
            <w:r w:rsidRPr="00144857">
              <w:t>0,0303</w:t>
            </w:r>
          </w:p>
        </w:tc>
      </w:tr>
      <w:tr w:rsidR="00144857" w:rsidRPr="00144857" w14:paraId="6DAC74E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F6BB65" w14:textId="77777777" w:rsidR="00144857" w:rsidRPr="00144857" w:rsidRDefault="00144857" w:rsidP="00144857">
            <w:pPr>
              <w:pStyle w:val="a4"/>
            </w:pPr>
            <w:r w:rsidRPr="00144857">
              <w:t>улица Матросова, 42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7FE37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5200C" w14:textId="77777777" w:rsidR="00144857" w:rsidRPr="00144857" w:rsidRDefault="00144857" w:rsidP="00144857">
            <w:pPr>
              <w:pStyle w:val="a4"/>
            </w:pPr>
            <w:r w:rsidRPr="00144857">
              <w:t>0,98226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B367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53F5B" w14:textId="77777777" w:rsidR="00144857" w:rsidRPr="00144857" w:rsidRDefault="00144857" w:rsidP="00144857">
            <w:pPr>
              <w:pStyle w:val="a4"/>
            </w:pPr>
            <w:r w:rsidRPr="00144857">
              <w:t>0,0453</w:t>
            </w:r>
          </w:p>
        </w:tc>
      </w:tr>
      <w:tr w:rsidR="00144857" w:rsidRPr="00144857" w14:paraId="77CAA23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CA818" w14:textId="77777777" w:rsidR="00144857" w:rsidRPr="00144857" w:rsidRDefault="00144857" w:rsidP="00144857">
            <w:pPr>
              <w:pStyle w:val="a4"/>
            </w:pPr>
            <w:r w:rsidRPr="00144857">
              <w:t>улица Матросова, 42/1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957C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9CDA2" w14:textId="77777777" w:rsidR="00144857" w:rsidRPr="00144857" w:rsidRDefault="00144857" w:rsidP="00144857">
            <w:pPr>
              <w:pStyle w:val="a4"/>
            </w:pPr>
            <w:r w:rsidRPr="00144857">
              <w:t>0,98216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E26CE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77FA50" w14:textId="77777777" w:rsidR="00144857" w:rsidRPr="00144857" w:rsidRDefault="00144857" w:rsidP="00144857">
            <w:pPr>
              <w:pStyle w:val="a4"/>
            </w:pPr>
            <w:r w:rsidRPr="00144857">
              <w:t>0,0455</w:t>
            </w:r>
          </w:p>
        </w:tc>
      </w:tr>
      <w:tr w:rsidR="00144857" w:rsidRPr="00144857" w14:paraId="1846406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EA31A" w14:textId="77777777" w:rsidR="00144857" w:rsidRPr="00144857" w:rsidRDefault="00144857" w:rsidP="00144857">
            <w:pPr>
              <w:pStyle w:val="a4"/>
            </w:pPr>
            <w:r w:rsidRPr="00144857">
              <w:t>ул. Северная. 44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3E50D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6FDEF" w14:textId="77777777" w:rsidR="00144857" w:rsidRPr="00144857" w:rsidRDefault="00144857" w:rsidP="00144857">
            <w:pPr>
              <w:pStyle w:val="a4"/>
            </w:pPr>
            <w:r w:rsidRPr="00144857">
              <w:t>0,98530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8AE5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50463" w14:textId="77777777" w:rsidR="00144857" w:rsidRPr="00144857" w:rsidRDefault="00144857" w:rsidP="00144857">
            <w:pPr>
              <w:pStyle w:val="a4"/>
            </w:pPr>
            <w:r w:rsidRPr="00144857">
              <w:t>0,1996</w:t>
            </w:r>
          </w:p>
        </w:tc>
      </w:tr>
      <w:tr w:rsidR="00144857" w:rsidRPr="00144857" w14:paraId="4F4D762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22761B" w14:textId="77777777" w:rsidR="00144857" w:rsidRPr="00144857" w:rsidRDefault="00144857" w:rsidP="00144857">
            <w:pPr>
              <w:pStyle w:val="a4"/>
            </w:pPr>
            <w:r w:rsidRPr="00144857">
              <w:t>Северная улица, 44/1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9C1D9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2E8C15" w14:textId="77777777" w:rsidR="00144857" w:rsidRPr="00144857" w:rsidRDefault="00144857" w:rsidP="00144857">
            <w:pPr>
              <w:pStyle w:val="a4"/>
            </w:pPr>
            <w:r w:rsidRPr="00144857">
              <w:t>0,98352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C0CAF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37F8B9" w14:textId="77777777" w:rsidR="00144857" w:rsidRPr="00144857" w:rsidRDefault="00144857" w:rsidP="00144857">
            <w:pPr>
              <w:pStyle w:val="a4"/>
            </w:pPr>
            <w:r w:rsidRPr="00144857">
              <w:t>0,0948</w:t>
            </w:r>
          </w:p>
        </w:tc>
      </w:tr>
      <w:tr w:rsidR="00144857" w:rsidRPr="00144857" w14:paraId="0364A66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BA5855" w14:textId="77777777" w:rsidR="00144857" w:rsidRPr="00144857" w:rsidRDefault="00144857" w:rsidP="00144857">
            <w:pPr>
              <w:pStyle w:val="a4"/>
            </w:pPr>
            <w:r w:rsidRPr="00144857">
              <w:t>Северная улица, 48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BAE7D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1C3AF" w14:textId="77777777" w:rsidR="00144857" w:rsidRPr="00144857" w:rsidRDefault="00144857" w:rsidP="00144857">
            <w:pPr>
              <w:pStyle w:val="a4"/>
            </w:pPr>
            <w:r w:rsidRPr="00144857">
              <w:t>0,97893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CD4F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39B2B" w14:textId="77777777" w:rsidR="00144857" w:rsidRPr="00144857" w:rsidRDefault="00144857" w:rsidP="00144857">
            <w:pPr>
              <w:pStyle w:val="a4"/>
            </w:pPr>
            <w:r w:rsidRPr="00144857">
              <w:t>0,2039</w:t>
            </w:r>
          </w:p>
        </w:tc>
      </w:tr>
      <w:tr w:rsidR="00144857" w:rsidRPr="00144857" w14:paraId="0823DC2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F7E20" w14:textId="77777777" w:rsidR="00144857" w:rsidRPr="00144857" w:rsidRDefault="00144857" w:rsidP="00144857">
            <w:pPr>
              <w:pStyle w:val="a4"/>
            </w:pPr>
            <w:r w:rsidRPr="00144857">
              <w:t>Северная улица, 46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A675E1" w14:textId="77777777" w:rsidR="00144857" w:rsidRPr="00144857" w:rsidRDefault="00144857" w:rsidP="00144857">
            <w:pPr>
              <w:pStyle w:val="a4"/>
            </w:pPr>
            <w:r w:rsidRPr="00144857">
              <w:t>0,11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513ED" w14:textId="77777777" w:rsidR="00144857" w:rsidRPr="00144857" w:rsidRDefault="00144857" w:rsidP="00144857">
            <w:pPr>
              <w:pStyle w:val="a4"/>
            </w:pPr>
            <w:r w:rsidRPr="00144857">
              <w:t>0,97606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DA471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6D91C" w14:textId="77777777" w:rsidR="00144857" w:rsidRPr="00144857" w:rsidRDefault="00144857" w:rsidP="00144857">
            <w:pPr>
              <w:pStyle w:val="a4"/>
            </w:pPr>
            <w:r w:rsidRPr="00144857">
              <w:t>0,6547</w:t>
            </w:r>
          </w:p>
        </w:tc>
      </w:tr>
      <w:tr w:rsidR="00144857" w:rsidRPr="00144857" w14:paraId="2870A79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C12A2B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7B8C57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C39B7B" w14:textId="77777777" w:rsidR="00144857" w:rsidRPr="00144857" w:rsidRDefault="00144857" w:rsidP="00144857">
            <w:pPr>
              <w:pStyle w:val="a4"/>
            </w:pPr>
            <w:r w:rsidRPr="00144857">
              <w:t>0,97340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30882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47BDE" w14:textId="77777777" w:rsidR="00144857" w:rsidRPr="00144857" w:rsidRDefault="00144857" w:rsidP="00144857">
            <w:pPr>
              <w:pStyle w:val="a4"/>
            </w:pPr>
            <w:r w:rsidRPr="00144857">
              <w:t>0,4247</w:t>
            </w:r>
          </w:p>
        </w:tc>
      </w:tr>
      <w:tr w:rsidR="00144857" w:rsidRPr="00144857" w14:paraId="5CBCBB2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D98786" w14:textId="77777777" w:rsidR="00144857" w:rsidRPr="00144857" w:rsidRDefault="00144857" w:rsidP="00144857">
            <w:pPr>
              <w:pStyle w:val="a4"/>
            </w:pPr>
            <w:r w:rsidRPr="00144857">
              <w:t>ул. Северная, 50 СОШ №1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0E058" w14:textId="77777777" w:rsidR="00144857" w:rsidRPr="00144857" w:rsidRDefault="00144857" w:rsidP="00144857">
            <w:pPr>
              <w:pStyle w:val="a4"/>
            </w:pPr>
            <w:r w:rsidRPr="00144857">
              <w:t>0,12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1B6070" w14:textId="77777777" w:rsidR="00144857" w:rsidRPr="00144857" w:rsidRDefault="00144857" w:rsidP="00144857">
            <w:pPr>
              <w:pStyle w:val="a4"/>
            </w:pPr>
            <w:r w:rsidRPr="00144857">
              <w:t>0,97841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FAC0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7BF24" w14:textId="77777777" w:rsidR="00144857" w:rsidRPr="00144857" w:rsidRDefault="00144857" w:rsidP="00144857">
            <w:pPr>
              <w:pStyle w:val="a4"/>
            </w:pPr>
            <w:r w:rsidRPr="00144857">
              <w:t>0,7126</w:t>
            </w:r>
          </w:p>
        </w:tc>
      </w:tr>
      <w:tr w:rsidR="00144857" w:rsidRPr="00144857" w14:paraId="557C262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53A76" w14:textId="77777777" w:rsidR="00144857" w:rsidRPr="00144857" w:rsidRDefault="00144857" w:rsidP="00144857">
            <w:pPr>
              <w:pStyle w:val="a4"/>
            </w:pPr>
            <w:r w:rsidRPr="00144857">
              <w:t>ул. Комсомольская улица, 16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09289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29185" w14:textId="77777777" w:rsidR="00144857" w:rsidRPr="00144857" w:rsidRDefault="00144857" w:rsidP="00144857">
            <w:pPr>
              <w:pStyle w:val="a4"/>
            </w:pPr>
            <w:r w:rsidRPr="00144857">
              <w:t>0,97090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58FF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162E8" w14:textId="77777777" w:rsidR="00144857" w:rsidRPr="00144857" w:rsidRDefault="00144857" w:rsidP="00144857">
            <w:pPr>
              <w:pStyle w:val="a4"/>
            </w:pPr>
            <w:r w:rsidRPr="00144857">
              <w:t>0,0302</w:t>
            </w:r>
          </w:p>
        </w:tc>
      </w:tr>
      <w:tr w:rsidR="00144857" w:rsidRPr="00144857" w14:paraId="6B348E3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FEDF9" w14:textId="77777777" w:rsidR="00144857" w:rsidRPr="00144857" w:rsidRDefault="00144857" w:rsidP="00144857">
            <w:pPr>
              <w:pStyle w:val="a4"/>
            </w:pPr>
            <w:r w:rsidRPr="00144857">
              <w:t>ул. Комсомольская. 18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93A74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745B8B" w14:textId="77777777" w:rsidR="00144857" w:rsidRPr="00144857" w:rsidRDefault="00144857" w:rsidP="00144857">
            <w:pPr>
              <w:pStyle w:val="a4"/>
            </w:pPr>
            <w:r w:rsidRPr="00144857">
              <w:t>0,96977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E8B07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5F428" w14:textId="77777777" w:rsidR="00144857" w:rsidRPr="00144857" w:rsidRDefault="00144857" w:rsidP="00144857">
            <w:pPr>
              <w:pStyle w:val="a4"/>
            </w:pPr>
            <w:r w:rsidRPr="00144857">
              <w:t>0,0542</w:t>
            </w:r>
          </w:p>
        </w:tc>
      </w:tr>
      <w:tr w:rsidR="00144857" w:rsidRPr="00144857" w14:paraId="6435B5E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03B67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18/1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3C870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D71B6" w14:textId="77777777" w:rsidR="00144857" w:rsidRPr="00144857" w:rsidRDefault="00144857" w:rsidP="00144857">
            <w:pPr>
              <w:pStyle w:val="a4"/>
            </w:pPr>
            <w:r w:rsidRPr="00144857">
              <w:t>0,96967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04B3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F2D081" w14:textId="77777777" w:rsidR="00144857" w:rsidRPr="00144857" w:rsidRDefault="00144857" w:rsidP="00144857">
            <w:pPr>
              <w:pStyle w:val="a4"/>
            </w:pPr>
            <w:r w:rsidRPr="00144857">
              <w:t>0,0607</w:t>
            </w:r>
          </w:p>
        </w:tc>
      </w:tr>
      <w:tr w:rsidR="00144857" w:rsidRPr="00144857" w14:paraId="630D15C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918031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EFC6FF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1ED64" w14:textId="77777777" w:rsidR="00144857" w:rsidRPr="00144857" w:rsidRDefault="00144857" w:rsidP="00144857">
            <w:pPr>
              <w:pStyle w:val="a4"/>
            </w:pPr>
            <w:r w:rsidRPr="00144857">
              <w:t>0,96895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ECFD7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51D97" w14:textId="77777777" w:rsidR="00144857" w:rsidRPr="00144857" w:rsidRDefault="00144857" w:rsidP="00144857">
            <w:pPr>
              <w:pStyle w:val="a4"/>
            </w:pPr>
            <w:r w:rsidRPr="00144857">
              <w:t>0,1392</w:t>
            </w:r>
          </w:p>
        </w:tc>
      </w:tr>
      <w:tr w:rsidR="00144857" w:rsidRPr="00144857" w14:paraId="0D1BE9E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8562C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E8D4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EDEF1" w14:textId="77777777" w:rsidR="00144857" w:rsidRPr="00144857" w:rsidRDefault="00144857" w:rsidP="00144857">
            <w:pPr>
              <w:pStyle w:val="a4"/>
            </w:pPr>
            <w:r w:rsidRPr="00144857">
              <w:t>0,96699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BB0F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60153E" w14:textId="77777777" w:rsidR="00144857" w:rsidRPr="00144857" w:rsidRDefault="00144857" w:rsidP="00144857">
            <w:pPr>
              <w:pStyle w:val="a4"/>
            </w:pPr>
            <w:r w:rsidRPr="00144857">
              <w:t>0,0710</w:t>
            </w:r>
          </w:p>
        </w:tc>
      </w:tr>
      <w:tr w:rsidR="00144857" w:rsidRPr="00144857" w14:paraId="4F9B690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EA136D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7E66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F0B43" w14:textId="77777777" w:rsidR="00144857" w:rsidRPr="00144857" w:rsidRDefault="00144857" w:rsidP="00144857">
            <w:pPr>
              <w:pStyle w:val="a4"/>
            </w:pPr>
            <w:r w:rsidRPr="00144857">
              <w:t>0,96652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FCDE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AD21D" w14:textId="77777777" w:rsidR="00144857" w:rsidRPr="00144857" w:rsidRDefault="00144857" w:rsidP="00144857">
            <w:pPr>
              <w:pStyle w:val="a4"/>
            </w:pPr>
            <w:r w:rsidRPr="00144857">
              <w:t>0,0711</w:t>
            </w:r>
          </w:p>
        </w:tc>
      </w:tr>
      <w:tr w:rsidR="00144857" w:rsidRPr="00144857" w14:paraId="5A0685C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19A1EA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655C76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8D52A" w14:textId="77777777" w:rsidR="00144857" w:rsidRPr="00144857" w:rsidRDefault="00144857" w:rsidP="00144857">
            <w:pPr>
              <w:pStyle w:val="a4"/>
            </w:pPr>
            <w:r w:rsidRPr="00144857">
              <w:t>0,96649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366BD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52C05" w14:textId="77777777" w:rsidR="00144857" w:rsidRPr="00144857" w:rsidRDefault="00144857" w:rsidP="00144857">
            <w:pPr>
              <w:pStyle w:val="a4"/>
            </w:pPr>
            <w:r w:rsidRPr="00144857">
              <w:t>0,0601</w:t>
            </w:r>
          </w:p>
        </w:tc>
      </w:tr>
      <w:tr w:rsidR="00144857" w:rsidRPr="00144857" w14:paraId="032904E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6BB1F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564F5" w14:textId="77777777" w:rsidR="00144857" w:rsidRPr="00144857" w:rsidRDefault="00144857" w:rsidP="00144857">
            <w:pPr>
              <w:pStyle w:val="a4"/>
            </w:pPr>
            <w:r w:rsidRPr="00144857">
              <w:t>0,06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EFCE5" w14:textId="77777777" w:rsidR="00144857" w:rsidRPr="00144857" w:rsidRDefault="00144857" w:rsidP="00144857">
            <w:pPr>
              <w:pStyle w:val="a4"/>
            </w:pPr>
            <w:r w:rsidRPr="00144857">
              <w:t>0,97167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B8BAA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C795E" w14:textId="77777777" w:rsidR="00144857" w:rsidRPr="00144857" w:rsidRDefault="00144857" w:rsidP="00144857">
            <w:pPr>
              <w:pStyle w:val="a4"/>
            </w:pPr>
            <w:r w:rsidRPr="00144857">
              <w:t>0,3689</w:t>
            </w:r>
          </w:p>
        </w:tc>
      </w:tr>
      <w:tr w:rsidR="00144857" w:rsidRPr="00144857" w14:paraId="55C227E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E1890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135D0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A53D0" w14:textId="77777777" w:rsidR="00144857" w:rsidRPr="00144857" w:rsidRDefault="00144857" w:rsidP="00144857">
            <w:pPr>
              <w:pStyle w:val="a4"/>
            </w:pPr>
            <w:r w:rsidRPr="00144857">
              <w:t>0,97256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5E37F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4E92C" w14:textId="77777777" w:rsidR="00144857" w:rsidRPr="00144857" w:rsidRDefault="00144857" w:rsidP="00144857">
            <w:pPr>
              <w:pStyle w:val="a4"/>
            </w:pPr>
            <w:r w:rsidRPr="00144857">
              <w:t>0,0704</w:t>
            </w:r>
          </w:p>
        </w:tc>
      </w:tr>
      <w:tr w:rsidR="00144857" w:rsidRPr="00144857" w14:paraId="24D318F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1D0EA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386E7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35DD8" w14:textId="77777777" w:rsidR="00144857" w:rsidRPr="00144857" w:rsidRDefault="00144857" w:rsidP="00144857">
            <w:pPr>
              <w:pStyle w:val="a4"/>
            </w:pPr>
            <w:r w:rsidRPr="00144857">
              <w:t>0,96896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3F64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C7861" w14:textId="77777777" w:rsidR="00144857" w:rsidRPr="00144857" w:rsidRDefault="00144857" w:rsidP="00144857">
            <w:pPr>
              <w:pStyle w:val="a4"/>
            </w:pPr>
            <w:r w:rsidRPr="00144857">
              <w:t>0,0540</w:t>
            </w:r>
          </w:p>
        </w:tc>
      </w:tr>
      <w:tr w:rsidR="00144857" w:rsidRPr="00144857" w14:paraId="67294AD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71EC56" w14:textId="77777777" w:rsidR="00144857" w:rsidRPr="00144857" w:rsidRDefault="00144857" w:rsidP="00144857">
            <w:pPr>
              <w:pStyle w:val="a4"/>
            </w:pPr>
            <w:r w:rsidRPr="00144857">
              <w:t>ул. Северная, 52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47DF4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E0C3E4" w14:textId="77777777" w:rsidR="00144857" w:rsidRPr="00144857" w:rsidRDefault="00144857" w:rsidP="00144857">
            <w:pPr>
              <w:pStyle w:val="a4"/>
            </w:pPr>
            <w:r w:rsidRPr="00144857">
              <w:t>0,96605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C8024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0B5E30" w14:textId="77777777" w:rsidR="00144857" w:rsidRPr="00144857" w:rsidRDefault="00144857" w:rsidP="00144857">
            <w:pPr>
              <w:pStyle w:val="a4"/>
            </w:pPr>
            <w:r w:rsidRPr="00144857">
              <w:t>0,2730</w:t>
            </w:r>
          </w:p>
        </w:tc>
      </w:tr>
      <w:tr w:rsidR="00144857" w:rsidRPr="00144857" w14:paraId="57697CD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8765E" w14:textId="77777777" w:rsidR="00144857" w:rsidRPr="00144857" w:rsidRDefault="00144857" w:rsidP="00144857">
            <w:pPr>
              <w:pStyle w:val="a4"/>
            </w:pPr>
            <w:r w:rsidRPr="00144857">
              <w:t>Северная улица, 54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1B556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67F21" w14:textId="77777777" w:rsidR="00144857" w:rsidRPr="00144857" w:rsidRDefault="00144857" w:rsidP="00144857">
            <w:pPr>
              <w:pStyle w:val="a4"/>
            </w:pPr>
            <w:r w:rsidRPr="00144857">
              <w:t>0,96589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7FB7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7D6D6" w14:textId="77777777" w:rsidR="00144857" w:rsidRPr="00144857" w:rsidRDefault="00144857" w:rsidP="00144857">
            <w:pPr>
              <w:pStyle w:val="a4"/>
            </w:pPr>
            <w:r w:rsidRPr="00144857">
              <w:t>0,1972</w:t>
            </w:r>
          </w:p>
        </w:tc>
      </w:tr>
      <w:tr w:rsidR="00144857" w:rsidRPr="00144857" w14:paraId="5DF28B9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77803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29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F3C323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91EA76" w14:textId="77777777" w:rsidR="00144857" w:rsidRPr="00144857" w:rsidRDefault="00144857" w:rsidP="00144857">
            <w:pPr>
              <w:pStyle w:val="a4"/>
            </w:pPr>
            <w:r w:rsidRPr="00144857">
              <w:t>0,96589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C750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8358CE" w14:textId="77777777" w:rsidR="00144857" w:rsidRPr="00144857" w:rsidRDefault="00144857" w:rsidP="00144857">
            <w:pPr>
              <w:pStyle w:val="a4"/>
            </w:pPr>
            <w:r w:rsidRPr="00144857">
              <w:t>0,0798</w:t>
            </w:r>
          </w:p>
        </w:tc>
      </w:tr>
      <w:tr w:rsidR="00144857" w:rsidRPr="00144857" w14:paraId="1D75D68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E1DA0A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767A04" w14:textId="77777777" w:rsidR="00144857" w:rsidRPr="00144857" w:rsidRDefault="00144857" w:rsidP="00144857">
            <w:pPr>
              <w:pStyle w:val="a4"/>
            </w:pPr>
            <w:r w:rsidRPr="00144857">
              <w:t>0,07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33B0C3" w14:textId="77777777" w:rsidR="00144857" w:rsidRPr="00144857" w:rsidRDefault="00144857" w:rsidP="00144857">
            <w:pPr>
              <w:pStyle w:val="a4"/>
            </w:pPr>
            <w:r w:rsidRPr="00144857">
              <w:t>0,96524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1035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BA7DB8" w14:textId="77777777" w:rsidR="00144857" w:rsidRPr="00144857" w:rsidRDefault="00144857" w:rsidP="00144857">
            <w:pPr>
              <w:pStyle w:val="a4"/>
            </w:pPr>
            <w:r w:rsidRPr="00144857">
              <w:t>0,4460</w:t>
            </w:r>
          </w:p>
        </w:tc>
      </w:tr>
      <w:tr w:rsidR="00144857" w:rsidRPr="00144857" w14:paraId="0BC817C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30AD3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B31314" w14:textId="77777777" w:rsidR="00144857" w:rsidRPr="00144857" w:rsidRDefault="00144857" w:rsidP="00144857">
            <w:pPr>
              <w:pStyle w:val="a4"/>
            </w:pPr>
            <w:r w:rsidRPr="00144857">
              <w:t>0,36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F923F" w14:textId="77777777" w:rsidR="00144857" w:rsidRPr="00144857" w:rsidRDefault="00144857" w:rsidP="00144857">
            <w:pPr>
              <w:pStyle w:val="a4"/>
            </w:pPr>
            <w:r w:rsidRPr="00144857">
              <w:t>0,95790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A6CA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62C22" w14:textId="77777777" w:rsidR="00144857" w:rsidRPr="00144857" w:rsidRDefault="00144857" w:rsidP="00144857">
            <w:pPr>
              <w:pStyle w:val="a4"/>
            </w:pPr>
            <w:r w:rsidRPr="00144857">
              <w:t>2,1958</w:t>
            </w:r>
          </w:p>
        </w:tc>
      </w:tr>
      <w:tr w:rsidR="00144857" w:rsidRPr="00144857" w14:paraId="6465A07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4F7D9" w14:textId="77777777" w:rsidR="00144857" w:rsidRPr="00144857" w:rsidRDefault="00144857" w:rsidP="00144857">
            <w:pPr>
              <w:pStyle w:val="a4"/>
            </w:pPr>
            <w:r w:rsidRPr="00144857">
              <w:t xml:space="preserve">ул. Комсомольская, 29 Гараж </w:t>
            </w:r>
            <w:proofErr w:type="spellStart"/>
            <w:r w:rsidRPr="00144857">
              <w:t>Двинянина</w:t>
            </w:r>
            <w:proofErr w:type="spellEnd"/>
            <w:r w:rsidRPr="00144857">
              <w:t xml:space="preserve"> В.В.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50F67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CDEDF" w14:textId="77777777" w:rsidR="00144857" w:rsidRPr="00144857" w:rsidRDefault="00144857" w:rsidP="00144857">
            <w:pPr>
              <w:pStyle w:val="a4"/>
            </w:pPr>
            <w:r w:rsidRPr="00144857">
              <w:t>0,96488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F05F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A5100C" w14:textId="77777777" w:rsidR="00144857" w:rsidRPr="00144857" w:rsidRDefault="00144857" w:rsidP="00144857">
            <w:pPr>
              <w:pStyle w:val="a4"/>
            </w:pPr>
            <w:r w:rsidRPr="00144857">
              <w:t>0,0141</w:t>
            </w:r>
          </w:p>
        </w:tc>
      </w:tr>
      <w:tr w:rsidR="00144857" w:rsidRPr="00144857" w14:paraId="68619D3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98B56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F32C1F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F07EDA" w14:textId="77777777" w:rsidR="00144857" w:rsidRPr="00144857" w:rsidRDefault="00144857" w:rsidP="00144857">
            <w:pPr>
              <w:pStyle w:val="a4"/>
            </w:pPr>
            <w:r w:rsidRPr="00144857">
              <w:t>0,95734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3F1FA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E14D3" w14:textId="77777777" w:rsidR="00144857" w:rsidRPr="00144857" w:rsidRDefault="00144857" w:rsidP="00144857">
            <w:pPr>
              <w:pStyle w:val="a4"/>
            </w:pPr>
            <w:r w:rsidRPr="00144857">
              <w:t>0,0540</w:t>
            </w:r>
          </w:p>
        </w:tc>
      </w:tr>
      <w:tr w:rsidR="00144857" w:rsidRPr="00144857" w14:paraId="1F2DD03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A5561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35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A156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3B582" w14:textId="77777777" w:rsidR="00144857" w:rsidRPr="00144857" w:rsidRDefault="00144857" w:rsidP="00144857">
            <w:pPr>
              <w:pStyle w:val="a4"/>
            </w:pPr>
            <w:r w:rsidRPr="00144857">
              <w:t>0,95734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712B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501AA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2EDD9B4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99B8C1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30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5197B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6D60C" w14:textId="77777777" w:rsidR="00144857" w:rsidRPr="00144857" w:rsidRDefault="00144857" w:rsidP="00144857">
            <w:pPr>
              <w:pStyle w:val="a4"/>
            </w:pPr>
            <w:r w:rsidRPr="00144857">
              <w:t>0,95257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BE608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89F08A" w14:textId="77777777" w:rsidR="00144857" w:rsidRPr="00144857" w:rsidRDefault="00144857" w:rsidP="00144857">
            <w:pPr>
              <w:pStyle w:val="a4"/>
            </w:pPr>
            <w:r w:rsidRPr="00144857">
              <w:t>0,0493</w:t>
            </w:r>
          </w:p>
        </w:tc>
      </w:tr>
      <w:tr w:rsidR="00144857" w:rsidRPr="00144857" w14:paraId="2F8C3E4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9AAEAA" w14:textId="77777777" w:rsidR="00144857" w:rsidRPr="00144857" w:rsidRDefault="00144857" w:rsidP="00144857">
            <w:pPr>
              <w:pStyle w:val="a4"/>
            </w:pPr>
            <w:r w:rsidRPr="00144857">
              <w:t xml:space="preserve">ул. Комсомольская, 30 Гараж </w:t>
            </w:r>
            <w:proofErr w:type="spellStart"/>
            <w:r w:rsidRPr="00144857">
              <w:t>Бортейчук</w:t>
            </w:r>
            <w:proofErr w:type="spellEnd"/>
            <w:r w:rsidRPr="00144857">
              <w:t xml:space="preserve"> А.И.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B6840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4B5DCE" w14:textId="77777777" w:rsidR="00144857" w:rsidRPr="00144857" w:rsidRDefault="00144857" w:rsidP="00144857">
            <w:pPr>
              <w:pStyle w:val="a4"/>
            </w:pPr>
            <w:r w:rsidRPr="00144857">
              <w:t>0,95143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A79B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CE93B" w14:textId="77777777" w:rsidR="00144857" w:rsidRPr="00144857" w:rsidRDefault="00144857" w:rsidP="00144857">
            <w:pPr>
              <w:pStyle w:val="a4"/>
            </w:pPr>
            <w:r w:rsidRPr="00144857">
              <w:t>0,0150</w:t>
            </w:r>
          </w:p>
        </w:tc>
      </w:tr>
      <w:tr w:rsidR="00144857" w:rsidRPr="00144857" w14:paraId="0060B1B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EC1FD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32/1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A4D6F9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7D84C" w14:textId="77777777" w:rsidR="00144857" w:rsidRPr="00144857" w:rsidRDefault="00144857" w:rsidP="00144857">
            <w:pPr>
              <w:pStyle w:val="a4"/>
            </w:pPr>
            <w:r w:rsidRPr="00144857">
              <w:t>0,95125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1C8E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4BCED" w14:textId="77777777" w:rsidR="00144857" w:rsidRPr="00144857" w:rsidRDefault="00144857" w:rsidP="00144857">
            <w:pPr>
              <w:pStyle w:val="a4"/>
            </w:pPr>
            <w:r w:rsidRPr="00144857">
              <w:t>0,0819</w:t>
            </w:r>
          </w:p>
        </w:tc>
      </w:tr>
      <w:tr w:rsidR="00144857" w:rsidRPr="00144857" w14:paraId="3D6F5E1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F206A" w14:textId="77777777" w:rsidR="00144857" w:rsidRPr="00144857" w:rsidRDefault="00144857" w:rsidP="00144857">
            <w:pPr>
              <w:pStyle w:val="a4"/>
            </w:pPr>
            <w:r w:rsidRPr="00144857">
              <w:t>Комсомольская 32/1 баня (Рыжих)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DB2EF1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4B0BF" w14:textId="77777777" w:rsidR="00144857" w:rsidRPr="00144857" w:rsidRDefault="00144857" w:rsidP="00144857">
            <w:pPr>
              <w:pStyle w:val="a4"/>
            </w:pPr>
            <w:r w:rsidRPr="00144857">
              <w:t>0,95125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D493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8F3EF7" w14:textId="77777777" w:rsidR="00144857" w:rsidRPr="00144857" w:rsidRDefault="00144857" w:rsidP="00144857">
            <w:pPr>
              <w:pStyle w:val="a4"/>
            </w:pPr>
            <w:r w:rsidRPr="00144857">
              <w:t>0,0152</w:t>
            </w:r>
          </w:p>
        </w:tc>
      </w:tr>
      <w:tr w:rsidR="00144857" w:rsidRPr="00144857" w14:paraId="2842D26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9D326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A6527E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75EA7" w14:textId="77777777" w:rsidR="00144857" w:rsidRPr="00144857" w:rsidRDefault="00144857" w:rsidP="00144857">
            <w:pPr>
              <w:pStyle w:val="a4"/>
            </w:pPr>
            <w:r w:rsidRPr="00144857">
              <w:t>0,95123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6ECF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D5281" w14:textId="77777777" w:rsidR="00144857" w:rsidRPr="00144857" w:rsidRDefault="00144857" w:rsidP="00144857">
            <w:pPr>
              <w:pStyle w:val="a4"/>
            </w:pPr>
            <w:r w:rsidRPr="00144857">
              <w:t>0,0443</w:t>
            </w:r>
          </w:p>
        </w:tc>
      </w:tr>
      <w:tr w:rsidR="00144857" w:rsidRPr="00144857" w14:paraId="3DFDA2D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D9537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2232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2A7768" w14:textId="77777777" w:rsidR="00144857" w:rsidRPr="00144857" w:rsidRDefault="00144857" w:rsidP="00144857">
            <w:pPr>
              <w:pStyle w:val="a4"/>
            </w:pPr>
            <w:r w:rsidRPr="00144857">
              <w:t>0,94968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33746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05B500" w14:textId="77777777" w:rsidR="00144857" w:rsidRPr="00144857" w:rsidRDefault="00144857" w:rsidP="00144857">
            <w:pPr>
              <w:pStyle w:val="a4"/>
            </w:pPr>
            <w:r w:rsidRPr="00144857">
              <w:t>0,0431</w:t>
            </w:r>
          </w:p>
        </w:tc>
      </w:tr>
      <w:tr w:rsidR="00144857" w:rsidRPr="00144857" w14:paraId="6FA9E28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5C34F8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3кв1 и 3кв2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8F066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DB5EE3" w14:textId="77777777" w:rsidR="00144857" w:rsidRPr="00144857" w:rsidRDefault="00144857" w:rsidP="00144857">
            <w:pPr>
              <w:pStyle w:val="a4"/>
            </w:pPr>
            <w:r w:rsidRPr="00144857">
              <w:t>0,94966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3D82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8E22E" w14:textId="77777777" w:rsidR="00144857" w:rsidRPr="00144857" w:rsidRDefault="00144857" w:rsidP="00144857">
            <w:pPr>
              <w:pStyle w:val="a4"/>
            </w:pPr>
            <w:r w:rsidRPr="00144857">
              <w:t>0,0652</w:t>
            </w:r>
          </w:p>
        </w:tc>
      </w:tr>
      <w:tr w:rsidR="00144857" w:rsidRPr="00144857" w14:paraId="690569E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63B9B1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 xml:space="preserve">, </w:t>
            </w:r>
            <w:proofErr w:type="gramStart"/>
            <w:r w:rsidRPr="00144857">
              <w:t>7  ДДУ</w:t>
            </w:r>
            <w:proofErr w:type="gramEnd"/>
            <w:r w:rsidRPr="00144857">
              <w:t xml:space="preserve"> №4 Снежинка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7B01E" w14:textId="77777777" w:rsidR="00144857" w:rsidRPr="00144857" w:rsidRDefault="00144857" w:rsidP="00144857">
            <w:pPr>
              <w:pStyle w:val="a4"/>
            </w:pPr>
            <w:r w:rsidRPr="00144857">
              <w:t>0,10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C2932" w14:textId="77777777" w:rsidR="00144857" w:rsidRPr="00144857" w:rsidRDefault="00144857" w:rsidP="00144857">
            <w:pPr>
              <w:pStyle w:val="a4"/>
            </w:pPr>
            <w:r w:rsidRPr="00144857">
              <w:t>0,94501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1522C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40E4D" w14:textId="77777777" w:rsidR="00144857" w:rsidRPr="00144857" w:rsidRDefault="00144857" w:rsidP="00144857">
            <w:pPr>
              <w:pStyle w:val="a4"/>
            </w:pPr>
            <w:r w:rsidRPr="00144857">
              <w:t>0,6357</w:t>
            </w:r>
          </w:p>
        </w:tc>
      </w:tr>
      <w:tr w:rsidR="00144857" w:rsidRPr="00144857" w14:paraId="7C35CCC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D8DA8" w14:textId="77777777" w:rsidR="00144857" w:rsidRPr="00144857" w:rsidRDefault="00144857" w:rsidP="00144857">
            <w:pPr>
              <w:pStyle w:val="a4"/>
            </w:pPr>
            <w:r w:rsidRPr="00144857">
              <w:t>улица Матросова, 50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F0105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B0B1AE" w14:textId="77777777" w:rsidR="00144857" w:rsidRPr="00144857" w:rsidRDefault="00144857" w:rsidP="00144857">
            <w:pPr>
              <w:pStyle w:val="a4"/>
            </w:pPr>
            <w:r w:rsidRPr="00144857">
              <w:t>0,94617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9D174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31267" w14:textId="77777777" w:rsidR="00144857" w:rsidRPr="00144857" w:rsidRDefault="00144857" w:rsidP="00144857">
            <w:pPr>
              <w:pStyle w:val="a4"/>
            </w:pPr>
            <w:r w:rsidRPr="00144857">
              <w:t>0,0431</w:t>
            </w:r>
          </w:p>
        </w:tc>
      </w:tr>
      <w:tr w:rsidR="00144857" w:rsidRPr="00144857" w14:paraId="659B700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F27C5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41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A59318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8FA73" w14:textId="77777777" w:rsidR="00144857" w:rsidRPr="00144857" w:rsidRDefault="00144857" w:rsidP="00144857">
            <w:pPr>
              <w:pStyle w:val="a4"/>
            </w:pPr>
            <w:r w:rsidRPr="00144857">
              <w:t>0,93612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CFC0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C46F7" w14:textId="77777777" w:rsidR="00144857" w:rsidRPr="00144857" w:rsidRDefault="00144857" w:rsidP="00144857">
            <w:pPr>
              <w:pStyle w:val="a4"/>
            </w:pPr>
            <w:r w:rsidRPr="00144857">
              <w:t>0,1177</w:t>
            </w:r>
          </w:p>
        </w:tc>
      </w:tr>
      <w:tr w:rsidR="00144857" w:rsidRPr="00144857" w14:paraId="04B794B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26D2BB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F1D42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C25834" w14:textId="77777777" w:rsidR="00144857" w:rsidRPr="00144857" w:rsidRDefault="00144857" w:rsidP="00144857">
            <w:pPr>
              <w:pStyle w:val="a4"/>
            </w:pPr>
            <w:r w:rsidRPr="00144857">
              <w:t>0,93592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E739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56A9B" w14:textId="77777777" w:rsidR="00144857" w:rsidRPr="00144857" w:rsidRDefault="00144857" w:rsidP="00144857">
            <w:pPr>
              <w:pStyle w:val="a4"/>
            </w:pPr>
            <w:r w:rsidRPr="00144857">
              <w:t>0,0540</w:t>
            </w:r>
          </w:p>
        </w:tc>
      </w:tr>
      <w:tr w:rsidR="00144857" w:rsidRPr="00144857" w14:paraId="72F34F0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163F0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43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3A2CA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B8E67E" w14:textId="77777777" w:rsidR="00144857" w:rsidRPr="00144857" w:rsidRDefault="00144857" w:rsidP="00144857">
            <w:pPr>
              <w:pStyle w:val="a4"/>
            </w:pPr>
            <w:r w:rsidRPr="00144857">
              <w:t>0,93615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F31B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D2E6F6" w14:textId="77777777" w:rsidR="00144857" w:rsidRPr="00144857" w:rsidRDefault="00144857" w:rsidP="00144857">
            <w:pPr>
              <w:pStyle w:val="a4"/>
            </w:pPr>
            <w:r w:rsidRPr="00144857">
              <w:t>0,0922</w:t>
            </w:r>
          </w:p>
        </w:tc>
      </w:tr>
      <w:tr w:rsidR="00144857" w:rsidRPr="00144857" w14:paraId="43E4563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2B62FB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1343D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DE824" w14:textId="77777777" w:rsidR="00144857" w:rsidRPr="00144857" w:rsidRDefault="00144857" w:rsidP="00144857">
            <w:pPr>
              <w:pStyle w:val="a4"/>
            </w:pPr>
            <w:r w:rsidRPr="00144857">
              <w:t>0,93614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FA11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2E9E8" w14:textId="77777777" w:rsidR="00144857" w:rsidRPr="00144857" w:rsidRDefault="00144857" w:rsidP="00144857">
            <w:pPr>
              <w:pStyle w:val="a4"/>
            </w:pPr>
            <w:r w:rsidRPr="00144857">
              <w:t>0,1881</w:t>
            </w:r>
          </w:p>
        </w:tc>
      </w:tr>
      <w:tr w:rsidR="00144857" w:rsidRPr="00144857" w14:paraId="0139B37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CCD1B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E55D13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07AB1" w14:textId="77777777" w:rsidR="00144857" w:rsidRPr="00144857" w:rsidRDefault="00144857" w:rsidP="00144857">
            <w:pPr>
              <w:pStyle w:val="a4"/>
            </w:pPr>
            <w:r w:rsidRPr="00144857">
              <w:t>0,93606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DFBB8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293097" w14:textId="77777777" w:rsidR="00144857" w:rsidRPr="00144857" w:rsidRDefault="00144857" w:rsidP="00144857">
            <w:pPr>
              <w:pStyle w:val="a4"/>
            </w:pPr>
            <w:r w:rsidRPr="00144857">
              <w:t>0,0546</w:t>
            </w:r>
          </w:p>
        </w:tc>
      </w:tr>
      <w:tr w:rsidR="00144857" w:rsidRPr="00144857" w14:paraId="187EC48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6FFA7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>Комсомольская улица, 45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AA7A36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1F3A6D" w14:textId="77777777" w:rsidR="00144857" w:rsidRPr="00144857" w:rsidRDefault="00144857" w:rsidP="00144857">
            <w:pPr>
              <w:pStyle w:val="a4"/>
            </w:pPr>
            <w:r w:rsidRPr="00144857">
              <w:t>0,93741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150C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40CE0" w14:textId="77777777" w:rsidR="00144857" w:rsidRPr="00144857" w:rsidRDefault="00144857" w:rsidP="00144857">
            <w:pPr>
              <w:pStyle w:val="a4"/>
            </w:pPr>
            <w:r w:rsidRPr="00144857">
              <w:t>0,0959</w:t>
            </w:r>
          </w:p>
        </w:tc>
      </w:tr>
      <w:tr w:rsidR="00144857" w:rsidRPr="00144857" w14:paraId="16B9270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45DF4F" w14:textId="77777777" w:rsidR="00144857" w:rsidRPr="00144857" w:rsidRDefault="00144857" w:rsidP="00144857">
            <w:pPr>
              <w:pStyle w:val="a4"/>
            </w:pPr>
            <w:r w:rsidRPr="00144857">
              <w:t>ул. Северная,51/2 гаражные боксы АКДС, ПАО ЛОРП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94ADFE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3D060" w14:textId="77777777" w:rsidR="00144857" w:rsidRPr="00144857" w:rsidRDefault="00144857" w:rsidP="00144857">
            <w:pPr>
              <w:pStyle w:val="a4"/>
            </w:pPr>
            <w:r w:rsidRPr="00144857">
              <w:t>0,93334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BDCA5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75E4A" w14:textId="77777777" w:rsidR="00144857" w:rsidRPr="00144857" w:rsidRDefault="00144857" w:rsidP="00144857">
            <w:pPr>
              <w:pStyle w:val="a4"/>
            </w:pPr>
            <w:r w:rsidRPr="00144857">
              <w:t>0,0170</w:t>
            </w:r>
          </w:p>
        </w:tc>
      </w:tr>
      <w:tr w:rsidR="00144857" w:rsidRPr="00144857" w14:paraId="502531F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C2CAF" w14:textId="77777777" w:rsidR="00144857" w:rsidRPr="00144857" w:rsidRDefault="00144857" w:rsidP="00144857">
            <w:pPr>
              <w:pStyle w:val="a4"/>
            </w:pPr>
            <w:r w:rsidRPr="00144857">
              <w:t>Северная улица, 51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EB254B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2816B" w14:textId="77777777" w:rsidR="00144857" w:rsidRPr="00144857" w:rsidRDefault="00144857" w:rsidP="00144857">
            <w:pPr>
              <w:pStyle w:val="a4"/>
            </w:pPr>
            <w:r w:rsidRPr="00144857">
              <w:t>0,93308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2BB12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8D3E0" w14:textId="77777777" w:rsidR="00144857" w:rsidRPr="00144857" w:rsidRDefault="00144857" w:rsidP="00144857">
            <w:pPr>
              <w:pStyle w:val="a4"/>
            </w:pPr>
            <w:r w:rsidRPr="00144857">
              <w:t>0,2500</w:t>
            </w:r>
          </w:p>
        </w:tc>
      </w:tr>
      <w:tr w:rsidR="00144857" w:rsidRPr="00144857" w14:paraId="4332A10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B62D2" w14:textId="77777777" w:rsidR="00144857" w:rsidRPr="00144857" w:rsidRDefault="00144857" w:rsidP="00144857">
            <w:pPr>
              <w:pStyle w:val="a4"/>
            </w:pPr>
            <w:r w:rsidRPr="00144857">
              <w:t>Северная улица, 68с3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AD6B2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B64A5" w14:textId="77777777" w:rsidR="00144857" w:rsidRPr="00144857" w:rsidRDefault="00144857" w:rsidP="00144857">
            <w:pPr>
              <w:pStyle w:val="a4"/>
            </w:pPr>
            <w:r w:rsidRPr="00144857">
              <w:t>0,92977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1030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CF0655" w14:textId="77777777" w:rsidR="00144857" w:rsidRPr="00144857" w:rsidRDefault="00144857" w:rsidP="00144857">
            <w:pPr>
              <w:pStyle w:val="a4"/>
            </w:pPr>
            <w:r w:rsidRPr="00144857">
              <w:t>0,2251</w:t>
            </w:r>
          </w:p>
        </w:tc>
      </w:tr>
      <w:tr w:rsidR="00144857" w:rsidRPr="00144857" w14:paraId="74A3548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595614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53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7F563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DB2AD" w14:textId="77777777" w:rsidR="00144857" w:rsidRPr="00144857" w:rsidRDefault="00144857" w:rsidP="00144857">
            <w:pPr>
              <w:pStyle w:val="a4"/>
            </w:pPr>
            <w:r w:rsidRPr="00144857">
              <w:t>0,92444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C7D4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ECBF6" w14:textId="77777777" w:rsidR="00144857" w:rsidRPr="00144857" w:rsidRDefault="00144857" w:rsidP="00144857">
            <w:pPr>
              <w:pStyle w:val="a4"/>
            </w:pPr>
            <w:r w:rsidRPr="00144857">
              <w:t>0,1359</w:t>
            </w:r>
          </w:p>
        </w:tc>
      </w:tr>
      <w:tr w:rsidR="00144857" w:rsidRPr="00144857" w14:paraId="2C9C555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FFAFE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ГСК "Кедр"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CC4A7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12776" w14:textId="77777777" w:rsidR="00144857" w:rsidRPr="00144857" w:rsidRDefault="00144857" w:rsidP="00144857">
            <w:pPr>
              <w:pStyle w:val="a4"/>
            </w:pPr>
            <w:r w:rsidRPr="00144857">
              <w:t>0,92633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3D02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6475C" w14:textId="77777777" w:rsidR="00144857" w:rsidRPr="00144857" w:rsidRDefault="00144857" w:rsidP="00144857">
            <w:pPr>
              <w:pStyle w:val="a4"/>
            </w:pPr>
            <w:r w:rsidRPr="00144857">
              <w:t>0,0914</w:t>
            </w:r>
          </w:p>
        </w:tc>
      </w:tr>
      <w:tr w:rsidR="00144857" w:rsidRPr="00144857" w14:paraId="21C7B33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19D15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53/2 ГСК "Елочка"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73D8E3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46764" w14:textId="77777777" w:rsidR="00144857" w:rsidRPr="00144857" w:rsidRDefault="00144857" w:rsidP="00144857">
            <w:pPr>
              <w:pStyle w:val="a4"/>
            </w:pPr>
            <w:r w:rsidRPr="00144857">
              <w:t>0,92284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F229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F150F" w14:textId="77777777" w:rsidR="00144857" w:rsidRPr="00144857" w:rsidRDefault="00144857" w:rsidP="00144857">
            <w:pPr>
              <w:pStyle w:val="a4"/>
            </w:pPr>
            <w:r w:rsidRPr="00144857">
              <w:t>0,0519</w:t>
            </w:r>
          </w:p>
        </w:tc>
      </w:tr>
      <w:tr w:rsidR="00144857" w:rsidRPr="00144857" w14:paraId="4E83CAF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3446B7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48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9914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63BFC" w14:textId="77777777" w:rsidR="00144857" w:rsidRPr="00144857" w:rsidRDefault="00144857" w:rsidP="00144857">
            <w:pPr>
              <w:pStyle w:val="a4"/>
            </w:pPr>
            <w:r w:rsidRPr="00144857">
              <w:t>0,92409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8166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1324F" w14:textId="77777777" w:rsidR="00144857" w:rsidRPr="00144857" w:rsidRDefault="00144857" w:rsidP="00144857">
            <w:pPr>
              <w:pStyle w:val="a4"/>
            </w:pPr>
            <w:r w:rsidRPr="00144857">
              <w:t>0,0328</w:t>
            </w:r>
          </w:p>
        </w:tc>
      </w:tr>
      <w:tr w:rsidR="00144857" w:rsidRPr="00144857" w14:paraId="79195F9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DCCB5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50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2FBF7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39261F" w14:textId="77777777" w:rsidR="00144857" w:rsidRPr="00144857" w:rsidRDefault="00144857" w:rsidP="00144857">
            <w:pPr>
              <w:pStyle w:val="a4"/>
            </w:pPr>
            <w:r w:rsidRPr="00144857">
              <w:t>0,92339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8429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0423A" w14:textId="77777777" w:rsidR="00144857" w:rsidRPr="00144857" w:rsidRDefault="00144857" w:rsidP="00144857">
            <w:pPr>
              <w:pStyle w:val="a4"/>
            </w:pPr>
            <w:r w:rsidRPr="00144857">
              <w:t>0,0522</w:t>
            </w:r>
          </w:p>
        </w:tc>
      </w:tr>
      <w:tr w:rsidR="00144857" w:rsidRPr="00144857" w14:paraId="628A59D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530B8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52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DAEF43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9D72D" w14:textId="77777777" w:rsidR="00144857" w:rsidRPr="00144857" w:rsidRDefault="00144857" w:rsidP="00144857">
            <w:pPr>
              <w:pStyle w:val="a4"/>
            </w:pPr>
            <w:r w:rsidRPr="00144857">
              <w:t>0,92339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09A4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CB50B" w14:textId="77777777" w:rsidR="00144857" w:rsidRPr="00144857" w:rsidRDefault="00144857" w:rsidP="00144857">
            <w:pPr>
              <w:pStyle w:val="a4"/>
            </w:pPr>
            <w:r w:rsidRPr="00144857">
              <w:t>0,0534</w:t>
            </w:r>
          </w:p>
        </w:tc>
      </w:tr>
      <w:tr w:rsidR="00144857" w:rsidRPr="00144857" w14:paraId="6F8E410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A63837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44к1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79A6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A5395" w14:textId="77777777" w:rsidR="00144857" w:rsidRPr="00144857" w:rsidRDefault="00144857" w:rsidP="00144857">
            <w:pPr>
              <w:pStyle w:val="a4"/>
            </w:pPr>
            <w:r w:rsidRPr="00144857">
              <w:t>0,92212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5348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CD7C3" w14:textId="77777777" w:rsidR="00144857" w:rsidRPr="00144857" w:rsidRDefault="00144857" w:rsidP="00144857">
            <w:pPr>
              <w:pStyle w:val="a4"/>
            </w:pPr>
            <w:r w:rsidRPr="00144857">
              <w:t>0,0542</w:t>
            </w:r>
          </w:p>
        </w:tc>
      </w:tr>
      <w:tr w:rsidR="00144857" w:rsidRPr="00144857" w14:paraId="0794FE7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60DC84" w14:textId="77777777" w:rsidR="00144857" w:rsidRPr="00144857" w:rsidRDefault="00144857" w:rsidP="00144857">
            <w:pPr>
              <w:pStyle w:val="a4"/>
            </w:pPr>
            <w:r w:rsidRPr="00144857">
              <w:t>улица Матросова, 49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F89849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6E450" w14:textId="77777777" w:rsidR="00144857" w:rsidRPr="00144857" w:rsidRDefault="00144857" w:rsidP="00144857">
            <w:pPr>
              <w:pStyle w:val="a4"/>
            </w:pPr>
            <w:r w:rsidRPr="00144857">
              <w:t>0,92170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1A8F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B8BF5" w14:textId="77777777" w:rsidR="00144857" w:rsidRPr="00144857" w:rsidRDefault="00144857" w:rsidP="00144857">
            <w:pPr>
              <w:pStyle w:val="a4"/>
            </w:pPr>
            <w:r w:rsidRPr="00144857">
              <w:t>0,0777</w:t>
            </w:r>
          </w:p>
        </w:tc>
      </w:tr>
      <w:tr w:rsidR="00144857" w:rsidRPr="00144857" w14:paraId="483DAA9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2C124" w14:textId="77777777" w:rsidR="00144857" w:rsidRPr="00144857" w:rsidRDefault="00144857" w:rsidP="00144857">
            <w:pPr>
              <w:pStyle w:val="a4"/>
            </w:pPr>
            <w:r w:rsidRPr="00144857">
              <w:t>улица Матросова, 47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E87ED5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69BDB" w14:textId="77777777" w:rsidR="00144857" w:rsidRPr="00144857" w:rsidRDefault="00144857" w:rsidP="00144857">
            <w:pPr>
              <w:pStyle w:val="a4"/>
            </w:pPr>
            <w:r w:rsidRPr="00144857">
              <w:t>0,92170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5D86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AE771" w14:textId="77777777" w:rsidR="00144857" w:rsidRPr="00144857" w:rsidRDefault="00144857" w:rsidP="00144857">
            <w:pPr>
              <w:pStyle w:val="a4"/>
            </w:pPr>
            <w:r w:rsidRPr="00144857">
              <w:t>0,0777</w:t>
            </w:r>
          </w:p>
        </w:tc>
      </w:tr>
      <w:tr w:rsidR="00144857" w:rsidRPr="00144857" w14:paraId="4B7F0FA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C6938A" w14:textId="77777777" w:rsidR="00144857" w:rsidRPr="00144857" w:rsidRDefault="00144857" w:rsidP="00144857">
            <w:pPr>
              <w:pStyle w:val="a4"/>
            </w:pPr>
            <w:r w:rsidRPr="00144857">
              <w:t>Северная улица, 70/1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6D472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105E9" w14:textId="77777777" w:rsidR="00144857" w:rsidRPr="00144857" w:rsidRDefault="00144857" w:rsidP="00144857">
            <w:pPr>
              <w:pStyle w:val="a4"/>
            </w:pPr>
            <w:r w:rsidRPr="00144857">
              <w:t>0,92741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CA18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BE52E6" w14:textId="77777777" w:rsidR="00144857" w:rsidRPr="00144857" w:rsidRDefault="00144857" w:rsidP="00144857">
            <w:pPr>
              <w:pStyle w:val="a4"/>
            </w:pPr>
            <w:r w:rsidRPr="00144857">
              <w:t>0,0740</w:t>
            </w:r>
          </w:p>
        </w:tc>
      </w:tr>
      <w:tr w:rsidR="00144857" w:rsidRPr="00144857" w14:paraId="0D3DECF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777AA" w14:textId="77777777" w:rsidR="00144857" w:rsidRPr="00144857" w:rsidRDefault="00144857" w:rsidP="00144857">
            <w:pPr>
              <w:pStyle w:val="a4"/>
            </w:pPr>
            <w:r w:rsidRPr="00144857">
              <w:t>Северная улица, 70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6AF57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817CBD" w14:textId="77777777" w:rsidR="00144857" w:rsidRPr="00144857" w:rsidRDefault="00144857" w:rsidP="00144857">
            <w:pPr>
              <w:pStyle w:val="a4"/>
            </w:pPr>
            <w:r w:rsidRPr="00144857">
              <w:t>0,92741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B3A3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57532" w14:textId="77777777" w:rsidR="00144857" w:rsidRPr="00144857" w:rsidRDefault="00144857" w:rsidP="00144857">
            <w:pPr>
              <w:pStyle w:val="a4"/>
            </w:pPr>
            <w:r w:rsidRPr="00144857">
              <w:t>0,0400</w:t>
            </w:r>
          </w:p>
        </w:tc>
      </w:tr>
      <w:tr w:rsidR="00144857" w:rsidRPr="00144857" w14:paraId="6CA8F56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76AB6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 xml:space="preserve">, 57/1 ДЮСШ зал настольного </w:t>
            </w:r>
            <w:proofErr w:type="spellStart"/>
            <w:r w:rsidRPr="00144857">
              <w:t>тениса</w:t>
            </w:r>
            <w:proofErr w:type="spellEnd"/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59272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00073" w14:textId="77777777" w:rsidR="00144857" w:rsidRPr="00144857" w:rsidRDefault="00144857" w:rsidP="00144857">
            <w:pPr>
              <w:pStyle w:val="a4"/>
            </w:pPr>
            <w:r w:rsidRPr="00144857">
              <w:t>0,91597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DF7D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AF36B" w14:textId="77777777" w:rsidR="00144857" w:rsidRPr="00144857" w:rsidRDefault="00144857" w:rsidP="00144857">
            <w:pPr>
              <w:pStyle w:val="a4"/>
            </w:pPr>
            <w:r w:rsidRPr="00144857">
              <w:t>0,3152</w:t>
            </w:r>
          </w:p>
        </w:tc>
      </w:tr>
      <w:tr w:rsidR="00144857" w:rsidRPr="00144857" w14:paraId="57360F3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B970F" w14:textId="77777777" w:rsidR="00144857" w:rsidRPr="00144857" w:rsidRDefault="00144857" w:rsidP="00144857">
            <w:pPr>
              <w:pStyle w:val="a4"/>
            </w:pPr>
            <w:r w:rsidRPr="00144857">
              <w:t>Учебный центр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EF318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08EA1" w14:textId="77777777" w:rsidR="00144857" w:rsidRPr="00144857" w:rsidRDefault="00144857" w:rsidP="00144857">
            <w:pPr>
              <w:pStyle w:val="a4"/>
            </w:pPr>
            <w:r w:rsidRPr="00144857">
              <w:t>0,99260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C5EB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ACDCD" w14:textId="77777777" w:rsidR="00144857" w:rsidRPr="00144857" w:rsidRDefault="00144857" w:rsidP="00144857">
            <w:pPr>
              <w:pStyle w:val="a4"/>
            </w:pPr>
            <w:r w:rsidRPr="00144857">
              <w:t>0,1274</w:t>
            </w:r>
          </w:p>
        </w:tc>
      </w:tr>
      <w:tr w:rsidR="00144857" w:rsidRPr="00144857" w14:paraId="3A1236A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F24702" w14:textId="77777777" w:rsidR="00144857" w:rsidRPr="00144857" w:rsidRDefault="00144857" w:rsidP="00144857">
            <w:pPr>
              <w:pStyle w:val="a4"/>
            </w:pPr>
            <w:r w:rsidRPr="00144857">
              <w:t>ул. Северная, 31/3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B0101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823EB6" w14:textId="77777777" w:rsidR="00144857" w:rsidRPr="00144857" w:rsidRDefault="00144857" w:rsidP="00144857">
            <w:pPr>
              <w:pStyle w:val="a4"/>
            </w:pPr>
            <w:r w:rsidRPr="00144857">
              <w:t>0,99139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C7A3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8C533" w14:textId="77777777" w:rsidR="00144857" w:rsidRPr="00144857" w:rsidRDefault="00144857" w:rsidP="00144857">
            <w:pPr>
              <w:pStyle w:val="a4"/>
            </w:pPr>
            <w:r w:rsidRPr="00144857">
              <w:t>0,1517</w:t>
            </w:r>
          </w:p>
        </w:tc>
      </w:tr>
      <w:tr w:rsidR="00144857" w:rsidRPr="00144857" w14:paraId="1EC87C4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69720" w14:textId="77777777" w:rsidR="00144857" w:rsidRPr="00144857" w:rsidRDefault="00144857" w:rsidP="00144857">
            <w:pPr>
              <w:pStyle w:val="a4"/>
            </w:pPr>
            <w:r w:rsidRPr="00144857">
              <w:t>ул. Северная, 70а ГСК "Пеленг"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0A242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D8C93" w14:textId="77777777" w:rsidR="00144857" w:rsidRPr="00144857" w:rsidRDefault="00144857" w:rsidP="00144857">
            <w:pPr>
              <w:pStyle w:val="a4"/>
            </w:pPr>
            <w:r w:rsidRPr="00144857">
              <w:t>0,92168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6D1F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33015F" w14:textId="77777777" w:rsidR="00144857" w:rsidRPr="00144857" w:rsidRDefault="00144857" w:rsidP="00144857">
            <w:pPr>
              <w:pStyle w:val="a4"/>
            </w:pPr>
            <w:r w:rsidRPr="00144857">
              <w:t>0,1325</w:t>
            </w:r>
          </w:p>
        </w:tc>
      </w:tr>
      <w:tr w:rsidR="00144857" w:rsidRPr="00144857" w14:paraId="7853443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542621" w14:textId="77777777" w:rsidR="00144857" w:rsidRPr="00144857" w:rsidRDefault="00144857" w:rsidP="00144857">
            <w:pPr>
              <w:pStyle w:val="a4"/>
            </w:pPr>
            <w:r w:rsidRPr="00144857">
              <w:t>ул. Северная, ГСК "Авангард"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78945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69E845" w14:textId="77777777" w:rsidR="00144857" w:rsidRPr="00144857" w:rsidRDefault="00144857" w:rsidP="00144857">
            <w:pPr>
              <w:pStyle w:val="a4"/>
            </w:pPr>
            <w:r w:rsidRPr="00144857">
              <w:t>0,91915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06E7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9B9FEF" w14:textId="77777777" w:rsidR="00144857" w:rsidRPr="00144857" w:rsidRDefault="00144857" w:rsidP="00144857">
            <w:pPr>
              <w:pStyle w:val="a4"/>
            </w:pPr>
            <w:r w:rsidRPr="00144857">
              <w:t>0,0532</w:t>
            </w:r>
          </w:p>
        </w:tc>
      </w:tr>
      <w:tr w:rsidR="00144857" w:rsidRPr="00144857" w14:paraId="4D329FC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6D4BF3" w14:textId="77777777" w:rsidR="00144857" w:rsidRPr="00144857" w:rsidRDefault="00144857" w:rsidP="00144857">
            <w:pPr>
              <w:pStyle w:val="a4"/>
            </w:pPr>
            <w:r w:rsidRPr="00144857">
              <w:t>ул. Северная, 51/</w:t>
            </w:r>
            <w:proofErr w:type="gramStart"/>
            <w:r w:rsidRPr="00144857">
              <w:t>2  ГСК</w:t>
            </w:r>
            <w:proofErr w:type="gramEnd"/>
            <w:r w:rsidRPr="00144857">
              <w:t xml:space="preserve"> "Зюйд"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76BE3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2CFAA" w14:textId="77777777" w:rsidR="00144857" w:rsidRPr="00144857" w:rsidRDefault="00144857" w:rsidP="00144857">
            <w:pPr>
              <w:pStyle w:val="a4"/>
            </w:pPr>
            <w:r w:rsidRPr="00144857">
              <w:t>0,91663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56B5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31C54" w14:textId="77777777" w:rsidR="00144857" w:rsidRPr="00144857" w:rsidRDefault="00144857" w:rsidP="00144857">
            <w:pPr>
              <w:pStyle w:val="a4"/>
            </w:pPr>
            <w:r w:rsidRPr="00144857">
              <w:t>0,1145</w:t>
            </w:r>
          </w:p>
        </w:tc>
      </w:tr>
      <w:tr w:rsidR="00144857" w:rsidRPr="00144857" w14:paraId="31CFC43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295AC8" w14:textId="77777777" w:rsidR="00144857" w:rsidRPr="00144857" w:rsidRDefault="00144857" w:rsidP="00144857">
            <w:pPr>
              <w:pStyle w:val="a4"/>
            </w:pPr>
            <w:r w:rsidRPr="00144857">
              <w:t>ул. Ленина 2/1, МУП "Водник"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8C864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08CAB5" w14:textId="77777777" w:rsidR="00144857" w:rsidRPr="00144857" w:rsidRDefault="00144857" w:rsidP="00144857">
            <w:pPr>
              <w:pStyle w:val="a4"/>
            </w:pPr>
            <w:r w:rsidRPr="00144857">
              <w:t>0,91597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544F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438EF2" w14:textId="77777777" w:rsidR="00144857" w:rsidRPr="00144857" w:rsidRDefault="00144857" w:rsidP="00144857">
            <w:pPr>
              <w:pStyle w:val="a4"/>
            </w:pPr>
            <w:r w:rsidRPr="00144857">
              <w:t>0,1074</w:t>
            </w:r>
          </w:p>
        </w:tc>
      </w:tr>
      <w:tr w:rsidR="00144857" w:rsidRPr="00144857" w14:paraId="4042883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82856" w14:textId="77777777" w:rsidR="00144857" w:rsidRPr="00144857" w:rsidRDefault="00144857" w:rsidP="00144857">
            <w:pPr>
              <w:pStyle w:val="a4"/>
            </w:pPr>
            <w:r w:rsidRPr="00144857">
              <w:t>улица Матросова, 53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02C5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272FB" w14:textId="77777777" w:rsidR="00144857" w:rsidRPr="00144857" w:rsidRDefault="00144857" w:rsidP="00144857">
            <w:pPr>
              <w:pStyle w:val="a4"/>
            </w:pPr>
            <w:r w:rsidRPr="00144857">
              <w:t>0,92285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11CB7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69A18" w14:textId="77777777" w:rsidR="00144857" w:rsidRPr="00144857" w:rsidRDefault="00144857" w:rsidP="00144857">
            <w:pPr>
              <w:pStyle w:val="a4"/>
            </w:pPr>
            <w:r w:rsidRPr="00144857">
              <w:t>0,0441</w:t>
            </w:r>
          </w:p>
        </w:tc>
      </w:tr>
      <w:tr w:rsidR="00144857" w:rsidRPr="00144857" w14:paraId="70E353B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70D610" w14:textId="77777777" w:rsidR="00144857" w:rsidRPr="00144857" w:rsidRDefault="00144857" w:rsidP="00144857">
            <w:pPr>
              <w:pStyle w:val="a4"/>
            </w:pPr>
            <w:r w:rsidRPr="00144857">
              <w:t>улица Матросова, 55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D0F81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B0AE9" w14:textId="77777777" w:rsidR="00144857" w:rsidRPr="00144857" w:rsidRDefault="00144857" w:rsidP="00144857">
            <w:pPr>
              <w:pStyle w:val="a4"/>
            </w:pPr>
            <w:r w:rsidRPr="00144857">
              <w:t>0,92284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E641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0278DB" w14:textId="77777777" w:rsidR="00144857" w:rsidRPr="00144857" w:rsidRDefault="00144857" w:rsidP="00144857">
            <w:pPr>
              <w:pStyle w:val="a4"/>
            </w:pPr>
            <w:r w:rsidRPr="00144857">
              <w:t>0,0388</w:t>
            </w:r>
          </w:p>
        </w:tc>
      </w:tr>
      <w:tr w:rsidR="00144857" w:rsidRPr="00144857" w14:paraId="50FDF2A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01588" w14:textId="77777777" w:rsidR="00144857" w:rsidRPr="00144857" w:rsidRDefault="00144857" w:rsidP="00144857">
            <w:pPr>
              <w:pStyle w:val="a4"/>
            </w:pPr>
            <w:r w:rsidRPr="00144857">
              <w:t>улица Матросова, 70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16F21F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388CC" w14:textId="77777777" w:rsidR="00144857" w:rsidRPr="00144857" w:rsidRDefault="00144857" w:rsidP="00144857">
            <w:pPr>
              <w:pStyle w:val="a4"/>
            </w:pPr>
            <w:r w:rsidRPr="00144857">
              <w:t>0,92276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B3C59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EFBC8" w14:textId="77777777" w:rsidR="00144857" w:rsidRPr="00144857" w:rsidRDefault="00144857" w:rsidP="00144857">
            <w:pPr>
              <w:pStyle w:val="a4"/>
            </w:pPr>
            <w:r w:rsidRPr="00144857">
              <w:t>0,0595</w:t>
            </w:r>
          </w:p>
        </w:tc>
      </w:tr>
      <w:tr w:rsidR="00144857" w:rsidRPr="00144857" w14:paraId="3EC99EF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3106A" w14:textId="77777777" w:rsidR="00144857" w:rsidRPr="00144857" w:rsidRDefault="00144857" w:rsidP="00144857">
            <w:pPr>
              <w:pStyle w:val="a4"/>
            </w:pPr>
            <w:r w:rsidRPr="00144857">
              <w:t>ул. Северная,51частная кладовая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9963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F572EE" w14:textId="77777777" w:rsidR="00144857" w:rsidRPr="00144857" w:rsidRDefault="00144857" w:rsidP="00144857">
            <w:pPr>
              <w:pStyle w:val="a4"/>
            </w:pPr>
            <w:r w:rsidRPr="00144857">
              <w:t>0,93265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70D5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D6DC2E" w14:textId="77777777" w:rsidR="00144857" w:rsidRPr="00144857" w:rsidRDefault="00144857" w:rsidP="00144857">
            <w:pPr>
              <w:pStyle w:val="a4"/>
            </w:pPr>
            <w:r w:rsidRPr="00144857">
              <w:t>0,0869</w:t>
            </w:r>
          </w:p>
        </w:tc>
      </w:tr>
      <w:tr w:rsidR="00144857" w:rsidRPr="00144857" w14:paraId="19C7E81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328F0" w14:textId="77777777" w:rsidR="00144857" w:rsidRPr="00144857" w:rsidRDefault="00144857" w:rsidP="00144857">
            <w:pPr>
              <w:pStyle w:val="a4"/>
            </w:pPr>
            <w:r w:rsidRPr="00144857">
              <w:t>улица Дьячкова, 12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A67187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5E28ED" w14:textId="77777777" w:rsidR="00144857" w:rsidRPr="00144857" w:rsidRDefault="00144857" w:rsidP="00144857">
            <w:pPr>
              <w:pStyle w:val="a4"/>
            </w:pPr>
            <w:r w:rsidRPr="00144857">
              <w:t>0,97836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4E09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39E30A" w14:textId="77777777" w:rsidR="00144857" w:rsidRPr="00144857" w:rsidRDefault="00144857" w:rsidP="00144857">
            <w:pPr>
              <w:pStyle w:val="a4"/>
            </w:pPr>
            <w:r w:rsidRPr="00144857">
              <w:t>0,0316</w:t>
            </w:r>
          </w:p>
        </w:tc>
      </w:tr>
      <w:tr w:rsidR="00144857" w:rsidRPr="00144857" w14:paraId="47EAAA8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EFB0B" w14:textId="77777777" w:rsidR="00144857" w:rsidRPr="00144857" w:rsidRDefault="00144857" w:rsidP="00144857">
            <w:pPr>
              <w:pStyle w:val="a4"/>
            </w:pPr>
            <w:r w:rsidRPr="00144857">
              <w:t>улица Дьячкова, 6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919C2E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21599D" w14:textId="77777777" w:rsidR="00144857" w:rsidRPr="00144857" w:rsidRDefault="00144857" w:rsidP="00144857">
            <w:pPr>
              <w:pStyle w:val="a4"/>
            </w:pPr>
            <w:r w:rsidRPr="00144857">
              <w:t>0,97602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7D21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4D34B" w14:textId="77777777" w:rsidR="00144857" w:rsidRPr="00144857" w:rsidRDefault="00144857" w:rsidP="00144857">
            <w:pPr>
              <w:pStyle w:val="a4"/>
            </w:pPr>
            <w:r w:rsidRPr="00144857">
              <w:t>0,0255</w:t>
            </w:r>
          </w:p>
        </w:tc>
      </w:tr>
      <w:tr w:rsidR="00144857" w:rsidRPr="00144857" w14:paraId="27C0D9D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CE56C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>, ГСК "Северная 44"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A14AF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85D1B" w14:textId="77777777" w:rsidR="00144857" w:rsidRPr="00144857" w:rsidRDefault="00144857" w:rsidP="00144857">
            <w:pPr>
              <w:pStyle w:val="a4"/>
            </w:pPr>
            <w:r w:rsidRPr="00144857">
              <w:t>0,98789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8C56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AC0BC" w14:textId="77777777" w:rsidR="00144857" w:rsidRPr="00144857" w:rsidRDefault="00144857" w:rsidP="00144857">
            <w:pPr>
              <w:pStyle w:val="a4"/>
            </w:pPr>
            <w:r w:rsidRPr="00144857">
              <w:t>0,0990</w:t>
            </w:r>
          </w:p>
        </w:tc>
      </w:tr>
      <w:tr w:rsidR="00144857" w:rsidRPr="00144857" w14:paraId="75233A4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1FC60" w14:textId="77777777" w:rsidR="00144857" w:rsidRPr="00144857" w:rsidRDefault="00144857" w:rsidP="00144857">
            <w:pPr>
              <w:pStyle w:val="a4"/>
            </w:pPr>
            <w:r w:rsidRPr="00144857">
              <w:t xml:space="preserve">ул. Северная, </w:t>
            </w:r>
            <w:proofErr w:type="spellStart"/>
            <w:r w:rsidRPr="00144857">
              <w:t>ГСК"Норд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BBE9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BD79D" w14:textId="77777777" w:rsidR="00144857" w:rsidRPr="00144857" w:rsidRDefault="00144857" w:rsidP="00144857">
            <w:pPr>
              <w:pStyle w:val="a4"/>
            </w:pPr>
            <w:r w:rsidRPr="00144857">
              <w:t>0,99206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B685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DD3CD" w14:textId="77777777" w:rsidR="00144857" w:rsidRPr="00144857" w:rsidRDefault="00144857" w:rsidP="00144857">
            <w:pPr>
              <w:pStyle w:val="a4"/>
            </w:pPr>
            <w:r w:rsidRPr="00144857">
              <w:t>0,0554</w:t>
            </w:r>
          </w:p>
        </w:tc>
      </w:tr>
      <w:tr w:rsidR="00144857" w:rsidRPr="00144857" w14:paraId="08133A7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FE20D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10а ГСПК"РВС"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FFD57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6CCAB" w14:textId="77777777" w:rsidR="00144857" w:rsidRPr="00144857" w:rsidRDefault="00144857" w:rsidP="00144857">
            <w:pPr>
              <w:pStyle w:val="a4"/>
            </w:pPr>
            <w:r w:rsidRPr="00144857">
              <w:t>0,99268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96A2B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C7A0E" w14:textId="77777777" w:rsidR="00144857" w:rsidRPr="00144857" w:rsidRDefault="00144857" w:rsidP="00144857">
            <w:pPr>
              <w:pStyle w:val="a4"/>
            </w:pPr>
            <w:r w:rsidRPr="00144857">
              <w:t>0,1638</w:t>
            </w:r>
          </w:p>
        </w:tc>
      </w:tr>
      <w:tr w:rsidR="00144857" w:rsidRPr="00144857" w14:paraId="797D3DC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59BE0" w14:textId="77777777" w:rsidR="00144857" w:rsidRPr="00144857" w:rsidRDefault="00144857" w:rsidP="00144857">
            <w:pPr>
              <w:pStyle w:val="a4"/>
            </w:pPr>
            <w:r w:rsidRPr="00144857">
              <w:t>ул. Северная, 31б ГСК "Зима"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29BB44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1DFD8" w14:textId="77777777" w:rsidR="00144857" w:rsidRPr="00144857" w:rsidRDefault="00144857" w:rsidP="00144857">
            <w:pPr>
              <w:pStyle w:val="a4"/>
            </w:pPr>
            <w:r w:rsidRPr="00144857">
              <w:t>0,99274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5278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FA3983" w14:textId="77777777" w:rsidR="00144857" w:rsidRPr="00144857" w:rsidRDefault="00144857" w:rsidP="00144857">
            <w:pPr>
              <w:pStyle w:val="a4"/>
            </w:pPr>
            <w:r w:rsidRPr="00144857">
              <w:t>0,1460</w:t>
            </w:r>
          </w:p>
        </w:tc>
      </w:tr>
      <w:tr w:rsidR="00144857" w:rsidRPr="00144857" w14:paraId="7500D8C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B766B0" w14:textId="77777777" w:rsidR="00144857" w:rsidRPr="00144857" w:rsidRDefault="00144857" w:rsidP="00144857">
            <w:pPr>
              <w:pStyle w:val="a4"/>
            </w:pPr>
            <w:r w:rsidRPr="00144857">
              <w:t>улица Дьячкова, 12кв2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EB49BA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82B9A" w14:textId="77777777" w:rsidR="00144857" w:rsidRPr="00144857" w:rsidRDefault="00144857" w:rsidP="00144857">
            <w:pPr>
              <w:pStyle w:val="a4"/>
            </w:pPr>
            <w:r w:rsidRPr="00144857">
              <w:t>0,97840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2D944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9E3FC1" w14:textId="77777777" w:rsidR="00144857" w:rsidRPr="00144857" w:rsidRDefault="00144857" w:rsidP="00144857">
            <w:pPr>
              <w:pStyle w:val="a4"/>
            </w:pPr>
            <w:r w:rsidRPr="00144857">
              <w:t>0,0206</w:t>
            </w:r>
          </w:p>
        </w:tc>
      </w:tr>
      <w:tr w:rsidR="00144857" w:rsidRPr="00144857" w14:paraId="65AEA4C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857E1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ПЧ-12, Гараж, ангар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A01EA4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4537D" w14:textId="77777777" w:rsidR="00144857" w:rsidRPr="00144857" w:rsidRDefault="00144857" w:rsidP="00144857">
            <w:pPr>
              <w:pStyle w:val="a4"/>
            </w:pPr>
            <w:r w:rsidRPr="00144857">
              <w:t>0,99243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3E16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B74D9" w14:textId="77777777" w:rsidR="00144857" w:rsidRPr="00144857" w:rsidRDefault="00144857" w:rsidP="00144857">
            <w:pPr>
              <w:pStyle w:val="a4"/>
            </w:pPr>
            <w:r w:rsidRPr="00144857">
              <w:t>0,2453</w:t>
            </w:r>
          </w:p>
        </w:tc>
      </w:tr>
      <w:tr w:rsidR="00144857" w:rsidRPr="00144857" w14:paraId="30AC379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3B776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ПГК "Коммунальщик"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215EA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F8927" w14:textId="77777777" w:rsidR="00144857" w:rsidRPr="00144857" w:rsidRDefault="00144857" w:rsidP="00144857">
            <w:pPr>
              <w:pStyle w:val="a4"/>
            </w:pPr>
            <w:r w:rsidRPr="00144857">
              <w:t>0,99270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5D5A2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58AB30" w14:textId="77777777" w:rsidR="00144857" w:rsidRPr="00144857" w:rsidRDefault="00144857" w:rsidP="00144857">
            <w:pPr>
              <w:pStyle w:val="a4"/>
            </w:pPr>
            <w:r w:rsidRPr="00144857">
              <w:t>0,1088</w:t>
            </w:r>
          </w:p>
        </w:tc>
      </w:tr>
      <w:tr w:rsidR="00144857" w:rsidRPr="00144857" w14:paraId="6E4D74A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E6072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2б ГСК "Рабочий"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6CA28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64B14" w14:textId="77777777" w:rsidR="00144857" w:rsidRPr="00144857" w:rsidRDefault="00144857" w:rsidP="00144857">
            <w:pPr>
              <w:pStyle w:val="a4"/>
            </w:pPr>
            <w:r w:rsidRPr="00144857">
              <w:t>0,99266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1B235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27C214" w14:textId="77777777" w:rsidR="00144857" w:rsidRPr="00144857" w:rsidRDefault="00144857" w:rsidP="00144857">
            <w:pPr>
              <w:pStyle w:val="a4"/>
            </w:pPr>
            <w:r w:rsidRPr="00144857">
              <w:t>0,1094</w:t>
            </w:r>
          </w:p>
        </w:tc>
      </w:tr>
      <w:tr w:rsidR="00144857" w:rsidRPr="00144857" w14:paraId="2944755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81CA9E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>, 2в ГСК "Энергетик"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6EB0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B397BA" w14:textId="77777777" w:rsidR="00144857" w:rsidRPr="00144857" w:rsidRDefault="00144857" w:rsidP="00144857">
            <w:pPr>
              <w:pStyle w:val="a4"/>
            </w:pPr>
            <w:r w:rsidRPr="00144857">
              <w:t>0,99252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0A42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35F6A8" w14:textId="77777777" w:rsidR="00144857" w:rsidRPr="00144857" w:rsidRDefault="00144857" w:rsidP="00144857">
            <w:pPr>
              <w:pStyle w:val="a4"/>
            </w:pPr>
            <w:r w:rsidRPr="00144857">
              <w:t>0,0904</w:t>
            </w:r>
          </w:p>
        </w:tc>
      </w:tr>
      <w:tr w:rsidR="00144857" w:rsidRPr="00144857" w14:paraId="27263F8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6F43B" w14:textId="77777777" w:rsidR="00144857" w:rsidRPr="00144857" w:rsidRDefault="00144857" w:rsidP="00144857">
            <w:pPr>
              <w:pStyle w:val="a4"/>
            </w:pPr>
            <w:r w:rsidRPr="00144857">
              <w:t>ул.Гастело19/10 ГСК "Троя"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462E9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B35892" w14:textId="77777777" w:rsidR="00144857" w:rsidRPr="00144857" w:rsidRDefault="00144857" w:rsidP="00144857">
            <w:pPr>
              <w:pStyle w:val="a4"/>
            </w:pPr>
            <w:r w:rsidRPr="00144857">
              <w:t>0,99231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976E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49AE0" w14:textId="77777777" w:rsidR="00144857" w:rsidRPr="00144857" w:rsidRDefault="00144857" w:rsidP="00144857">
            <w:pPr>
              <w:pStyle w:val="a4"/>
            </w:pPr>
            <w:r w:rsidRPr="00144857">
              <w:t>0,0816</w:t>
            </w:r>
          </w:p>
        </w:tc>
      </w:tr>
      <w:tr w:rsidR="00144857" w:rsidRPr="00144857" w14:paraId="5E24489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08BDF" w14:textId="77777777" w:rsidR="00144857" w:rsidRPr="00144857" w:rsidRDefault="00144857" w:rsidP="00144857">
            <w:pPr>
              <w:pStyle w:val="a4"/>
            </w:pPr>
            <w:r w:rsidRPr="00144857">
              <w:t xml:space="preserve">ул. Северная, 29/2 </w:t>
            </w:r>
            <w:proofErr w:type="spellStart"/>
            <w:r w:rsidRPr="00144857">
              <w:t>ГСК"Северный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28B5A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8F561" w14:textId="77777777" w:rsidR="00144857" w:rsidRPr="00144857" w:rsidRDefault="00144857" w:rsidP="00144857">
            <w:pPr>
              <w:pStyle w:val="a4"/>
            </w:pPr>
            <w:r w:rsidRPr="00144857">
              <w:t>0,99278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BA6F0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1D20F" w14:textId="77777777" w:rsidR="00144857" w:rsidRPr="00144857" w:rsidRDefault="00144857" w:rsidP="00144857">
            <w:pPr>
              <w:pStyle w:val="a4"/>
            </w:pPr>
            <w:r w:rsidRPr="00144857">
              <w:t>0,1630</w:t>
            </w:r>
          </w:p>
        </w:tc>
      </w:tr>
      <w:tr w:rsidR="00144857" w:rsidRPr="00144857" w14:paraId="52A3A37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28D99" w14:textId="77777777" w:rsidR="00144857" w:rsidRPr="00144857" w:rsidRDefault="00144857" w:rsidP="00144857">
            <w:pPr>
              <w:pStyle w:val="a4"/>
            </w:pPr>
            <w:r w:rsidRPr="00144857">
              <w:t>ул. Гастелло, 19/9 ГСК "Вест"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EE2E6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5373DC" w14:textId="77777777" w:rsidR="00144857" w:rsidRPr="00144857" w:rsidRDefault="00144857" w:rsidP="00144857">
            <w:pPr>
              <w:pStyle w:val="a4"/>
            </w:pPr>
            <w:r w:rsidRPr="00144857">
              <w:t>0,99134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0A4B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0D2DD2" w14:textId="77777777" w:rsidR="00144857" w:rsidRPr="00144857" w:rsidRDefault="00144857" w:rsidP="00144857">
            <w:pPr>
              <w:pStyle w:val="a4"/>
            </w:pPr>
            <w:r w:rsidRPr="00144857">
              <w:t>0,1616</w:t>
            </w:r>
          </w:p>
        </w:tc>
      </w:tr>
      <w:tr w:rsidR="00144857" w:rsidRPr="00144857" w14:paraId="3F46D27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3AFD9" w14:textId="77777777" w:rsidR="00144857" w:rsidRPr="00144857" w:rsidRDefault="00144857" w:rsidP="00144857">
            <w:pPr>
              <w:pStyle w:val="a4"/>
            </w:pPr>
            <w:r w:rsidRPr="00144857">
              <w:t>ул. Гастелло, 19/2б ГСК " Стрелец"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3E15EF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C6691" w14:textId="77777777" w:rsidR="00144857" w:rsidRPr="00144857" w:rsidRDefault="00144857" w:rsidP="00144857">
            <w:pPr>
              <w:pStyle w:val="a4"/>
            </w:pPr>
            <w:r w:rsidRPr="00144857">
              <w:t>0,99219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577C2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2B5D6" w14:textId="77777777" w:rsidR="00144857" w:rsidRPr="00144857" w:rsidRDefault="00144857" w:rsidP="00144857">
            <w:pPr>
              <w:pStyle w:val="a4"/>
            </w:pPr>
            <w:r w:rsidRPr="00144857">
              <w:t>0,0421</w:t>
            </w:r>
          </w:p>
        </w:tc>
      </w:tr>
      <w:tr w:rsidR="00144857" w:rsidRPr="00144857" w14:paraId="725FC0F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06205D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ул.Гастелло</w:t>
            </w:r>
            <w:proofErr w:type="spellEnd"/>
            <w:r w:rsidRPr="00144857">
              <w:t>, ГСК "Мечта-2"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145B89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8891D" w14:textId="77777777" w:rsidR="00144857" w:rsidRPr="00144857" w:rsidRDefault="00144857" w:rsidP="00144857">
            <w:pPr>
              <w:pStyle w:val="a4"/>
            </w:pPr>
            <w:r w:rsidRPr="00144857">
              <w:t>0,99217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80D80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D659C" w14:textId="77777777" w:rsidR="00144857" w:rsidRPr="00144857" w:rsidRDefault="00144857" w:rsidP="00144857">
            <w:pPr>
              <w:pStyle w:val="a4"/>
            </w:pPr>
            <w:r w:rsidRPr="00144857">
              <w:t>0,1282</w:t>
            </w:r>
          </w:p>
        </w:tc>
      </w:tr>
      <w:tr w:rsidR="00144857" w:rsidRPr="00144857" w14:paraId="7CD4AEE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A1BB8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>ул. Гастелло, ГСК "Мечта-2+"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863BF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7F9BA" w14:textId="77777777" w:rsidR="00144857" w:rsidRPr="00144857" w:rsidRDefault="00144857" w:rsidP="00144857">
            <w:pPr>
              <w:pStyle w:val="a4"/>
            </w:pPr>
            <w:r w:rsidRPr="00144857">
              <w:t>0,99106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F443D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B5EE7" w14:textId="77777777" w:rsidR="00144857" w:rsidRPr="00144857" w:rsidRDefault="00144857" w:rsidP="00144857">
            <w:pPr>
              <w:pStyle w:val="a4"/>
            </w:pPr>
            <w:r w:rsidRPr="00144857">
              <w:t>0,0318</w:t>
            </w:r>
          </w:p>
        </w:tc>
      </w:tr>
      <w:tr w:rsidR="00144857" w:rsidRPr="00144857" w14:paraId="274E7E9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472F89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ул.Гастелло</w:t>
            </w:r>
            <w:proofErr w:type="spellEnd"/>
            <w:r w:rsidRPr="00144857">
              <w:t>, ГСК "</w:t>
            </w:r>
            <w:proofErr w:type="spellStart"/>
            <w:r w:rsidRPr="00144857">
              <w:t>Деваев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F75D3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C07EB1" w14:textId="77777777" w:rsidR="00144857" w:rsidRPr="00144857" w:rsidRDefault="00144857" w:rsidP="00144857">
            <w:pPr>
              <w:pStyle w:val="a4"/>
            </w:pPr>
            <w:r w:rsidRPr="00144857">
              <w:t>0,99101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9399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B46333" w14:textId="77777777" w:rsidR="00144857" w:rsidRPr="00144857" w:rsidRDefault="00144857" w:rsidP="00144857">
            <w:pPr>
              <w:pStyle w:val="a4"/>
            </w:pPr>
            <w:r w:rsidRPr="00144857">
              <w:t>0,0521</w:t>
            </w:r>
          </w:p>
        </w:tc>
      </w:tr>
      <w:tr w:rsidR="00144857" w:rsidRPr="00144857" w14:paraId="4A19A9B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5AF8EB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Гастело</w:t>
            </w:r>
            <w:proofErr w:type="spellEnd"/>
            <w:r w:rsidRPr="00144857">
              <w:t>, ГСК "Речник - 2"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0BFA3C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B7F61" w14:textId="77777777" w:rsidR="00144857" w:rsidRPr="00144857" w:rsidRDefault="00144857" w:rsidP="00144857">
            <w:pPr>
              <w:pStyle w:val="a4"/>
            </w:pPr>
            <w:r w:rsidRPr="00144857">
              <w:t>0,99016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26CD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35E186" w14:textId="77777777" w:rsidR="00144857" w:rsidRPr="00144857" w:rsidRDefault="00144857" w:rsidP="00144857">
            <w:pPr>
              <w:pStyle w:val="a4"/>
            </w:pPr>
            <w:r w:rsidRPr="00144857">
              <w:t>0,0922</w:t>
            </w:r>
          </w:p>
        </w:tc>
      </w:tr>
      <w:tr w:rsidR="00144857" w:rsidRPr="00144857" w14:paraId="51D7D4A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0E217" w14:textId="77777777" w:rsidR="00144857" w:rsidRPr="00144857" w:rsidRDefault="00144857" w:rsidP="00144857">
            <w:pPr>
              <w:pStyle w:val="a4"/>
            </w:pPr>
            <w:r w:rsidRPr="00144857">
              <w:t>ул. Гастелло, 19/7 ГСК "515"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E7BED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24F855" w14:textId="77777777" w:rsidR="00144857" w:rsidRPr="00144857" w:rsidRDefault="00144857" w:rsidP="00144857">
            <w:pPr>
              <w:pStyle w:val="a4"/>
            </w:pPr>
            <w:r w:rsidRPr="00144857">
              <w:t>0,98964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7A86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52561" w14:textId="77777777" w:rsidR="00144857" w:rsidRPr="00144857" w:rsidRDefault="00144857" w:rsidP="00144857">
            <w:pPr>
              <w:pStyle w:val="a4"/>
            </w:pPr>
            <w:r w:rsidRPr="00144857">
              <w:t>0,2157</w:t>
            </w:r>
          </w:p>
        </w:tc>
      </w:tr>
      <w:tr w:rsidR="00144857" w:rsidRPr="00144857" w14:paraId="7EF8CBA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6D3E7" w14:textId="77777777" w:rsidR="00144857" w:rsidRPr="00144857" w:rsidRDefault="00144857" w:rsidP="00144857">
            <w:pPr>
              <w:pStyle w:val="a4"/>
            </w:pPr>
            <w:r w:rsidRPr="00144857">
              <w:t>ул. Гастелло,19/8 ГСК "Бриг"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C23B5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2819C" w14:textId="77777777" w:rsidR="00144857" w:rsidRPr="00144857" w:rsidRDefault="00144857" w:rsidP="00144857">
            <w:pPr>
              <w:pStyle w:val="a4"/>
            </w:pPr>
            <w:r w:rsidRPr="00144857">
              <w:t>0,98973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339F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B41E3D" w14:textId="77777777" w:rsidR="00144857" w:rsidRPr="00144857" w:rsidRDefault="00144857" w:rsidP="00144857">
            <w:pPr>
              <w:pStyle w:val="a4"/>
            </w:pPr>
            <w:r w:rsidRPr="00144857">
              <w:t>0,0881</w:t>
            </w:r>
          </w:p>
        </w:tc>
      </w:tr>
      <w:tr w:rsidR="00144857" w:rsidRPr="00144857" w14:paraId="04AD115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A96FB4" w14:textId="77777777" w:rsidR="00144857" w:rsidRPr="00144857" w:rsidRDefault="00144857" w:rsidP="00144857">
            <w:pPr>
              <w:pStyle w:val="a4"/>
            </w:pPr>
            <w:r w:rsidRPr="00144857">
              <w:t>ул. Гастелло, 19/6 ГСК "</w:t>
            </w:r>
            <w:proofErr w:type="spellStart"/>
            <w:r w:rsidRPr="00144857">
              <w:t>Дэхо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F227B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ABD91" w14:textId="77777777" w:rsidR="00144857" w:rsidRPr="00144857" w:rsidRDefault="00144857" w:rsidP="00144857">
            <w:pPr>
              <w:pStyle w:val="a4"/>
            </w:pPr>
            <w:r w:rsidRPr="00144857">
              <w:t>0,98884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771A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B068B0" w14:textId="77777777" w:rsidR="00144857" w:rsidRPr="00144857" w:rsidRDefault="00144857" w:rsidP="00144857">
            <w:pPr>
              <w:pStyle w:val="a4"/>
            </w:pPr>
            <w:r w:rsidRPr="00144857">
              <w:t>0,1325</w:t>
            </w:r>
          </w:p>
        </w:tc>
      </w:tr>
      <w:tr w:rsidR="00144857" w:rsidRPr="00144857" w14:paraId="36B5550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FE610" w14:textId="77777777" w:rsidR="00144857" w:rsidRPr="00144857" w:rsidRDefault="00144857" w:rsidP="00144857">
            <w:pPr>
              <w:pStyle w:val="a4"/>
            </w:pPr>
            <w:r w:rsidRPr="00144857">
              <w:t>ул. Гастелло, 19/4 ГСК "Заря-1"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A9E662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7E6BE" w14:textId="77777777" w:rsidR="00144857" w:rsidRPr="00144857" w:rsidRDefault="00144857" w:rsidP="00144857">
            <w:pPr>
              <w:pStyle w:val="a4"/>
            </w:pPr>
            <w:r w:rsidRPr="00144857">
              <w:t>0,98945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5BAFC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384AA" w14:textId="77777777" w:rsidR="00144857" w:rsidRPr="00144857" w:rsidRDefault="00144857" w:rsidP="00144857">
            <w:pPr>
              <w:pStyle w:val="a4"/>
            </w:pPr>
            <w:r w:rsidRPr="00144857">
              <w:t>0,1060</w:t>
            </w:r>
          </w:p>
        </w:tc>
      </w:tr>
      <w:tr w:rsidR="00144857" w:rsidRPr="00144857" w14:paraId="7BB2B1E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8B131A" w14:textId="77777777" w:rsidR="00144857" w:rsidRPr="00144857" w:rsidRDefault="00144857" w:rsidP="00144857">
            <w:pPr>
              <w:pStyle w:val="a4"/>
            </w:pPr>
            <w:r w:rsidRPr="00144857">
              <w:t>ул. Гастелло, 19/1 ГСК "Заря-2"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8C36F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E3DE3" w14:textId="77777777" w:rsidR="00144857" w:rsidRPr="00144857" w:rsidRDefault="00144857" w:rsidP="00144857">
            <w:pPr>
              <w:pStyle w:val="a4"/>
            </w:pPr>
            <w:r w:rsidRPr="00144857">
              <w:t>0,98888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8E8A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261E7" w14:textId="77777777" w:rsidR="00144857" w:rsidRPr="00144857" w:rsidRDefault="00144857" w:rsidP="00144857">
            <w:pPr>
              <w:pStyle w:val="a4"/>
            </w:pPr>
            <w:r w:rsidRPr="00144857">
              <w:t>0,0917</w:t>
            </w:r>
          </w:p>
        </w:tc>
      </w:tr>
      <w:tr w:rsidR="00144857" w:rsidRPr="00144857" w14:paraId="2EDCA93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00D11" w14:textId="77777777" w:rsidR="00144857" w:rsidRPr="00144857" w:rsidRDefault="00144857" w:rsidP="00144857">
            <w:pPr>
              <w:pStyle w:val="a4"/>
            </w:pPr>
            <w:r w:rsidRPr="00144857">
              <w:t>ул. Гастелло, ГСК "Мечта"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E1FB5A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46BAE" w14:textId="77777777" w:rsidR="00144857" w:rsidRPr="00144857" w:rsidRDefault="00144857" w:rsidP="00144857">
            <w:pPr>
              <w:pStyle w:val="a4"/>
            </w:pPr>
            <w:r w:rsidRPr="00144857">
              <w:t>0,98857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53F70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9D63C" w14:textId="77777777" w:rsidR="00144857" w:rsidRPr="00144857" w:rsidRDefault="00144857" w:rsidP="00144857">
            <w:pPr>
              <w:pStyle w:val="a4"/>
            </w:pPr>
            <w:r w:rsidRPr="00144857">
              <w:t>0,0734</w:t>
            </w:r>
          </w:p>
        </w:tc>
      </w:tr>
      <w:tr w:rsidR="00144857" w:rsidRPr="00144857" w14:paraId="16C8FD7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39E22" w14:textId="77777777" w:rsidR="00144857" w:rsidRPr="00144857" w:rsidRDefault="00144857" w:rsidP="00144857">
            <w:pPr>
              <w:pStyle w:val="a4"/>
            </w:pPr>
            <w:r w:rsidRPr="00144857">
              <w:t>ул. Гастелло, ГСК "Мечта"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E6565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8A44B4" w14:textId="77777777" w:rsidR="00144857" w:rsidRPr="00144857" w:rsidRDefault="00144857" w:rsidP="00144857">
            <w:pPr>
              <w:pStyle w:val="a4"/>
            </w:pPr>
            <w:r w:rsidRPr="00144857">
              <w:t>0,98854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7AA115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2677D" w14:textId="77777777" w:rsidR="00144857" w:rsidRPr="00144857" w:rsidRDefault="00144857" w:rsidP="00144857">
            <w:pPr>
              <w:pStyle w:val="a4"/>
            </w:pPr>
            <w:r w:rsidRPr="00144857">
              <w:t>0,0734</w:t>
            </w:r>
          </w:p>
        </w:tc>
      </w:tr>
      <w:tr w:rsidR="00144857" w:rsidRPr="00144857" w14:paraId="0CE848C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10DB5" w14:textId="77777777" w:rsidR="00144857" w:rsidRPr="00144857" w:rsidRDefault="00144857" w:rsidP="00144857">
            <w:pPr>
              <w:pStyle w:val="a4"/>
            </w:pPr>
            <w:r w:rsidRPr="00144857">
              <w:t>Элита 22/1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67B12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04A55A" w14:textId="77777777" w:rsidR="00144857" w:rsidRPr="00144857" w:rsidRDefault="00144857" w:rsidP="00144857">
            <w:pPr>
              <w:pStyle w:val="a4"/>
            </w:pPr>
            <w:r w:rsidRPr="00144857">
              <w:t>0,98726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48224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5884B8" w14:textId="77777777" w:rsidR="00144857" w:rsidRPr="00144857" w:rsidRDefault="00144857" w:rsidP="00144857">
            <w:pPr>
              <w:pStyle w:val="a4"/>
            </w:pPr>
            <w:r w:rsidRPr="00144857">
              <w:t>0,0483</w:t>
            </w:r>
          </w:p>
        </w:tc>
      </w:tr>
      <w:tr w:rsidR="00144857" w:rsidRPr="00144857" w14:paraId="0D22381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CF480" w14:textId="77777777" w:rsidR="00144857" w:rsidRPr="00144857" w:rsidRDefault="00144857" w:rsidP="00144857">
            <w:pPr>
              <w:pStyle w:val="a4"/>
            </w:pPr>
            <w:r w:rsidRPr="00144857">
              <w:t>ул. Северная, 24/1 ГСК "Стройка"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7CB628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4E655" w14:textId="77777777" w:rsidR="00144857" w:rsidRPr="00144857" w:rsidRDefault="00144857" w:rsidP="00144857">
            <w:pPr>
              <w:pStyle w:val="a4"/>
            </w:pPr>
            <w:r w:rsidRPr="00144857">
              <w:t>0,98283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547D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29BDC" w14:textId="77777777" w:rsidR="00144857" w:rsidRPr="00144857" w:rsidRDefault="00144857" w:rsidP="00144857">
            <w:pPr>
              <w:pStyle w:val="a4"/>
            </w:pPr>
            <w:r w:rsidRPr="00144857">
              <w:t>0,1058</w:t>
            </w:r>
          </w:p>
        </w:tc>
      </w:tr>
      <w:tr w:rsidR="00144857" w:rsidRPr="00144857" w14:paraId="1E4B1B5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CDA24A" w14:textId="77777777" w:rsidR="00144857" w:rsidRPr="00144857" w:rsidRDefault="00144857" w:rsidP="00144857">
            <w:pPr>
              <w:pStyle w:val="a4"/>
            </w:pPr>
            <w:r w:rsidRPr="00144857">
              <w:t>ул. Северная, м-н Алмаз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D7E0FB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DEA678" w14:textId="77777777" w:rsidR="00144857" w:rsidRPr="00144857" w:rsidRDefault="00144857" w:rsidP="00144857">
            <w:pPr>
              <w:pStyle w:val="a4"/>
            </w:pPr>
            <w:r w:rsidRPr="00144857">
              <w:t>0,96070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526A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8C56F" w14:textId="77777777" w:rsidR="00144857" w:rsidRPr="00144857" w:rsidRDefault="00144857" w:rsidP="00144857">
            <w:pPr>
              <w:pStyle w:val="a4"/>
            </w:pPr>
            <w:r w:rsidRPr="00144857">
              <w:t>0,2164</w:t>
            </w:r>
          </w:p>
        </w:tc>
      </w:tr>
      <w:tr w:rsidR="00144857" w:rsidRPr="00144857" w14:paraId="48FD4E8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41D7D" w14:textId="77777777" w:rsidR="00144857" w:rsidRPr="00144857" w:rsidRDefault="00144857" w:rsidP="00144857">
            <w:pPr>
              <w:pStyle w:val="a4"/>
            </w:pPr>
            <w:r w:rsidRPr="00144857">
              <w:t>ул.Дьячкова,</w:t>
            </w:r>
            <w:proofErr w:type="gramStart"/>
            <w:r w:rsidRPr="00144857">
              <w:t>10  Максимов</w:t>
            </w:r>
            <w:proofErr w:type="gramEnd"/>
            <w:r w:rsidRPr="00144857">
              <w:t xml:space="preserve"> В.Н.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CC1230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283BE" w14:textId="77777777" w:rsidR="00144857" w:rsidRPr="00144857" w:rsidRDefault="00144857" w:rsidP="00144857">
            <w:pPr>
              <w:pStyle w:val="a4"/>
            </w:pPr>
            <w:r w:rsidRPr="00144857">
              <w:t>0,97525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4F4B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D6235" w14:textId="77777777" w:rsidR="00144857" w:rsidRPr="00144857" w:rsidRDefault="00144857" w:rsidP="00144857">
            <w:pPr>
              <w:pStyle w:val="a4"/>
            </w:pPr>
            <w:r w:rsidRPr="00144857">
              <w:t>0,3034</w:t>
            </w:r>
          </w:p>
        </w:tc>
      </w:tr>
      <w:tr w:rsidR="00144857" w:rsidRPr="00144857" w14:paraId="0B0DE2F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AE252" w14:textId="77777777" w:rsidR="00144857" w:rsidRPr="00144857" w:rsidRDefault="00144857" w:rsidP="00144857">
            <w:pPr>
              <w:pStyle w:val="a4"/>
            </w:pPr>
            <w:r w:rsidRPr="00144857">
              <w:t>ул.Дьячкова,8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8923A0" w14:textId="77777777" w:rsidR="00144857" w:rsidRPr="00144857" w:rsidRDefault="00144857" w:rsidP="00144857">
            <w:pPr>
              <w:pStyle w:val="a4"/>
            </w:pPr>
            <w:r w:rsidRPr="00144857">
              <w:t>0,05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8A809" w14:textId="77777777" w:rsidR="00144857" w:rsidRPr="00144857" w:rsidRDefault="00144857" w:rsidP="00144857">
            <w:pPr>
              <w:pStyle w:val="a4"/>
            </w:pPr>
            <w:r w:rsidRPr="00144857">
              <w:t>0,97526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3454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466142" w14:textId="77777777" w:rsidR="00144857" w:rsidRPr="00144857" w:rsidRDefault="00144857" w:rsidP="00144857">
            <w:pPr>
              <w:pStyle w:val="a4"/>
            </w:pPr>
            <w:r w:rsidRPr="00144857">
              <w:t>0,2852</w:t>
            </w:r>
          </w:p>
        </w:tc>
      </w:tr>
      <w:tr w:rsidR="00144857" w:rsidRPr="00144857" w14:paraId="12C8A58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9DEBA" w14:textId="77777777" w:rsidR="00144857" w:rsidRPr="00144857" w:rsidRDefault="00144857" w:rsidP="00144857">
            <w:pPr>
              <w:pStyle w:val="a4"/>
            </w:pPr>
            <w:r w:rsidRPr="00144857">
              <w:t>ул. Дьячкова, 2/1Гараж Ложкина П.А.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723EBE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DC933" w14:textId="77777777" w:rsidR="00144857" w:rsidRPr="00144857" w:rsidRDefault="00144857" w:rsidP="00144857">
            <w:pPr>
              <w:pStyle w:val="a4"/>
            </w:pPr>
            <w:r w:rsidRPr="00144857">
              <w:t>0,96987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CA2F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5883E" w14:textId="77777777" w:rsidR="00144857" w:rsidRPr="00144857" w:rsidRDefault="00144857" w:rsidP="00144857">
            <w:pPr>
              <w:pStyle w:val="a4"/>
            </w:pPr>
            <w:r w:rsidRPr="00144857">
              <w:t>0,0089</w:t>
            </w:r>
          </w:p>
        </w:tc>
      </w:tr>
      <w:tr w:rsidR="00144857" w:rsidRPr="00144857" w14:paraId="3DAE2E0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37214" w14:textId="77777777" w:rsidR="00144857" w:rsidRPr="00144857" w:rsidRDefault="00144857" w:rsidP="00144857">
            <w:pPr>
              <w:pStyle w:val="a4"/>
            </w:pPr>
            <w:r w:rsidRPr="00144857">
              <w:t>ул. Заводская, 10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C4606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74F70" w14:textId="77777777" w:rsidR="00144857" w:rsidRPr="00144857" w:rsidRDefault="00144857" w:rsidP="00144857">
            <w:pPr>
              <w:pStyle w:val="a4"/>
            </w:pPr>
            <w:r w:rsidRPr="00144857">
              <w:t>0,96586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F4DE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BBAE9" w14:textId="77777777" w:rsidR="00144857" w:rsidRPr="00144857" w:rsidRDefault="00144857" w:rsidP="00144857">
            <w:pPr>
              <w:pStyle w:val="a4"/>
            </w:pPr>
            <w:r w:rsidRPr="00144857">
              <w:t>0,0152</w:t>
            </w:r>
          </w:p>
        </w:tc>
      </w:tr>
      <w:tr w:rsidR="00144857" w:rsidRPr="00144857" w14:paraId="76C4E6F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86A8E" w14:textId="77777777" w:rsidR="00144857" w:rsidRPr="00144857" w:rsidRDefault="00144857" w:rsidP="00144857">
            <w:pPr>
              <w:pStyle w:val="a4"/>
            </w:pPr>
            <w:r w:rsidRPr="00144857">
              <w:t>КОС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8CA346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09E87" w14:textId="77777777" w:rsidR="00144857" w:rsidRPr="00144857" w:rsidRDefault="00144857" w:rsidP="00144857">
            <w:pPr>
              <w:pStyle w:val="a4"/>
            </w:pPr>
            <w:r w:rsidRPr="00144857">
              <w:t>0,95856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E82A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7F454" w14:textId="77777777" w:rsidR="00144857" w:rsidRPr="00144857" w:rsidRDefault="00144857" w:rsidP="00144857">
            <w:pPr>
              <w:pStyle w:val="a4"/>
            </w:pPr>
            <w:r w:rsidRPr="00144857">
              <w:t>0,1517</w:t>
            </w:r>
          </w:p>
        </w:tc>
      </w:tr>
      <w:tr w:rsidR="00144857" w:rsidRPr="00144857" w14:paraId="2882E00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CC719" w14:textId="77777777" w:rsidR="00144857" w:rsidRPr="00144857" w:rsidRDefault="00144857" w:rsidP="00144857">
            <w:pPr>
              <w:pStyle w:val="a4"/>
            </w:pPr>
            <w:r w:rsidRPr="00144857">
              <w:t>КОС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F0D96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48DE93" w14:textId="77777777" w:rsidR="00144857" w:rsidRPr="00144857" w:rsidRDefault="00144857" w:rsidP="00144857">
            <w:pPr>
              <w:pStyle w:val="a4"/>
            </w:pPr>
            <w:r w:rsidRPr="00144857">
              <w:t>0,95810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F984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D0C0D8" w14:textId="77777777" w:rsidR="00144857" w:rsidRPr="00144857" w:rsidRDefault="00144857" w:rsidP="00144857">
            <w:pPr>
              <w:pStyle w:val="a4"/>
            </w:pPr>
            <w:r w:rsidRPr="00144857">
              <w:t>0,1517</w:t>
            </w:r>
          </w:p>
        </w:tc>
      </w:tr>
      <w:tr w:rsidR="00144857" w:rsidRPr="00144857" w14:paraId="392545E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96A46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ул.Дьячкова</w:t>
            </w:r>
            <w:proofErr w:type="spellEnd"/>
            <w:r w:rsidRPr="00144857">
              <w:t xml:space="preserve"> 9, Гараж </w:t>
            </w:r>
            <w:proofErr w:type="spellStart"/>
            <w:r w:rsidRPr="00144857">
              <w:t>Томшин</w:t>
            </w:r>
            <w:proofErr w:type="spellEnd"/>
            <w:r w:rsidRPr="00144857">
              <w:t xml:space="preserve"> М.Д.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ED154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414B73" w14:textId="77777777" w:rsidR="00144857" w:rsidRPr="00144857" w:rsidRDefault="00144857" w:rsidP="00144857">
            <w:pPr>
              <w:pStyle w:val="a4"/>
            </w:pPr>
            <w:r w:rsidRPr="00144857">
              <w:t>0,97849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83CA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3B2C74" w14:textId="77777777" w:rsidR="00144857" w:rsidRPr="00144857" w:rsidRDefault="00144857" w:rsidP="00144857">
            <w:pPr>
              <w:pStyle w:val="a4"/>
            </w:pPr>
            <w:r w:rsidRPr="00144857">
              <w:t>0,0124</w:t>
            </w:r>
          </w:p>
        </w:tc>
      </w:tr>
      <w:tr w:rsidR="00144857" w:rsidRPr="00144857" w14:paraId="60F8E04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811CD" w14:textId="77777777" w:rsidR="00144857" w:rsidRPr="00144857" w:rsidRDefault="00144857" w:rsidP="00144857">
            <w:pPr>
              <w:pStyle w:val="a4"/>
            </w:pPr>
            <w:r w:rsidRPr="00144857">
              <w:t xml:space="preserve">ул. Матросова, 16 б </w:t>
            </w:r>
            <w:proofErr w:type="spellStart"/>
            <w:r w:rsidRPr="00144857">
              <w:t>ГСПК"Юг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FBF9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6B137" w14:textId="77777777" w:rsidR="00144857" w:rsidRPr="00144857" w:rsidRDefault="00144857" w:rsidP="00144857">
            <w:pPr>
              <w:pStyle w:val="a4"/>
            </w:pPr>
            <w:r w:rsidRPr="00144857">
              <w:t>0,99271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F97A6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D978B6" w14:textId="77777777" w:rsidR="00144857" w:rsidRPr="00144857" w:rsidRDefault="00144857" w:rsidP="00144857">
            <w:pPr>
              <w:pStyle w:val="a4"/>
            </w:pPr>
            <w:r w:rsidRPr="00144857">
              <w:t>0,0707</w:t>
            </w:r>
          </w:p>
        </w:tc>
      </w:tr>
      <w:tr w:rsidR="00144857" w:rsidRPr="00144857" w14:paraId="79DF3C2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C07E2C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 xml:space="preserve">, 10г </w:t>
            </w:r>
            <w:proofErr w:type="spellStart"/>
            <w:r w:rsidRPr="00144857">
              <w:t>ГСПК"Байкал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5464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56325E" w14:textId="77777777" w:rsidR="00144857" w:rsidRPr="00144857" w:rsidRDefault="00144857" w:rsidP="00144857">
            <w:pPr>
              <w:pStyle w:val="a4"/>
            </w:pPr>
            <w:r w:rsidRPr="00144857">
              <w:t>0,99143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6FD7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C5A1DC" w14:textId="77777777" w:rsidR="00144857" w:rsidRPr="00144857" w:rsidRDefault="00144857" w:rsidP="00144857">
            <w:pPr>
              <w:pStyle w:val="a4"/>
            </w:pPr>
            <w:r w:rsidRPr="00144857">
              <w:t>0,0569</w:t>
            </w:r>
          </w:p>
        </w:tc>
      </w:tr>
      <w:tr w:rsidR="00144857" w:rsidRPr="00144857" w14:paraId="2316B1B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48097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Строда</w:t>
            </w:r>
            <w:proofErr w:type="spellEnd"/>
            <w:r w:rsidRPr="00144857">
              <w:t xml:space="preserve">, 10г </w:t>
            </w:r>
            <w:proofErr w:type="spellStart"/>
            <w:r w:rsidRPr="00144857">
              <w:t>ГСПК"Байкал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95C63F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32ADE" w14:textId="77777777" w:rsidR="00144857" w:rsidRPr="00144857" w:rsidRDefault="00144857" w:rsidP="00144857">
            <w:pPr>
              <w:pStyle w:val="a4"/>
            </w:pPr>
            <w:r w:rsidRPr="00144857">
              <w:t>0,99140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0412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00E325" w14:textId="77777777" w:rsidR="00144857" w:rsidRPr="00144857" w:rsidRDefault="00144857" w:rsidP="00144857">
            <w:pPr>
              <w:pStyle w:val="a4"/>
            </w:pPr>
            <w:r w:rsidRPr="00144857">
              <w:t>0,0569</w:t>
            </w:r>
          </w:p>
        </w:tc>
      </w:tr>
      <w:tr w:rsidR="00144857" w:rsidRPr="00144857" w14:paraId="6769936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CD149" w14:textId="77777777" w:rsidR="00144857" w:rsidRPr="00144857" w:rsidRDefault="00144857" w:rsidP="00144857">
            <w:pPr>
              <w:pStyle w:val="a4"/>
            </w:pPr>
            <w:r w:rsidRPr="00144857">
              <w:t xml:space="preserve">ул. </w:t>
            </w:r>
            <w:proofErr w:type="spellStart"/>
            <w:r w:rsidRPr="00144857">
              <w:t>Строд</w:t>
            </w:r>
            <w:proofErr w:type="spellEnd"/>
            <w:r w:rsidRPr="00144857">
              <w:t>, 10б. ГСПК"Нефтяник-1" ЯНБ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5B782" w14:textId="77777777" w:rsidR="00144857" w:rsidRPr="00144857" w:rsidRDefault="00144857" w:rsidP="00144857">
            <w:pPr>
              <w:pStyle w:val="a4"/>
            </w:pPr>
            <w:r w:rsidRPr="00144857">
              <w:t>0,04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BDD5D5" w14:textId="77777777" w:rsidR="00144857" w:rsidRPr="00144857" w:rsidRDefault="00144857" w:rsidP="00144857">
            <w:pPr>
              <w:pStyle w:val="a4"/>
            </w:pPr>
            <w:r w:rsidRPr="00144857">
              <w:t>0,99277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143E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650E2" w14:textId="77777777" w:rsidR="00144857" w:rsidRPr="00144857" w:rsidRDefault="00144857" w:rsidP="00144857">
            <w:pPr>
              <w:pStyle w:val="a4"/>
            </w:pPr>
            <w:r w:rsidRPr="00144857">
              <w:t>0,2516</w:t>
            </w:r>
          </w:p>
        </w:tc>
      </w:tr>
      <w:tr w:rsidR="00144857" w:rsidRPr="00144857" w14:paraId="121EEA1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4934E1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Потр</w:t>
            </w:r>
            <w:proofErr w:type="spellEnd"/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E8C36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59962" w14:textId="77777777" w:rsidR="00144857" w:rsidRPr="00144857" w:rsidRDefault="00144857" w:rsidP="00144857">
            <w:pPr>
              <w:pStyle w:val="a4"/>
            </w:pPr>
            <w:r w:rsidRPr="00144857">
              <w:t>0,99278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6A0D0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3C4BB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6DB980D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082C82" w14:textId="77777777" w:rsidR="00144857" w:rsidRPr="00144857" w:rsidRDefault="00144857" w:rsidP="00144857">
            <w:pPr>
              <w:pStyle w:val="a4"/>
            </w:pPr>
            <w:r w:rsidRPr="00144857">
              <w:t>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04621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F1DBA" w14:textId="77777777" w:rsidR="00144857" w:rsidRPr="00144857" w:rsidRDefault="00144857" w:rsidP="00144857">
            <w:pPr>
              <w:pStyle w:val="a4"/>
            </w:pPr>
            <w:r w:rsidRPr="00144857">
              <w:t>0,99266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45C2F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215B53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1D6CCED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11539" w14:textId="77777777" w:rsidR="00144857" w:rsidRPr="00144857" w:rsidRDefault="00144857" w:rsidP="00144857">
            <w:pPr>
              <w:pStyle w:val="a4"/>
            </w:pPr>
            <w:r w:rsidRPr="00144857">
              <w:t>ул. Северная, 50 Гаражи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7E01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C5E32" w14:textId="77777777" w:rsidR="00144857" w:rsidRPr="00144857" w:rsidRDefault="00144857" w:rsidP="00144857">
            <w:pPr>
              <w:pStyle w:val="a4"/>
            </w:pPr>
            <w:r w:rsidRPr="00144857">
              <w:t>0,97932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67DE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19DE2B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6DCE05A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480949" w14:textId="77777777" w:rsidR="00144857" w:rsidRPr="00144857" w:rsidRDefault="00144857" w:rsidP="00144857">
            <w:pPr>
              <w:pStyle w:val="a4"/>
            </w:pPr>
            <w:r w:rsidRPr="00144857">
              <w:t>ул. Северная, 50 Гаражи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92709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7B654E" w14:textId="77777777" w:rsidR="00144857" w:rsidRPr="00144857" w:rsidRDefault="00144857" w:rsidP="00144857">
            <w:pPr>
              <w:pStyle w:val="a4"/>
            </w:pPr>
            <w:r w:rsidRPr="00144857">
              <w:t>0,97934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A1D6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77D25C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68F8706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D0AEE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16 баня (Ка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5905C8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FA1C6" w14:textId="77777777" w:rsidR="00144857" w:rsidRPr="00144857" w:rsidRDefault="00144857" w:rsidP="00144857">
            <w:pPr>
              <w:pStyle w:val="a4"/>
            </w:pPr>
            <w:r w:rsidRPr="00144857">
              <w:t>0,97090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DF3C9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E2B1B" w14:textId="77777777" w:rsidR="00144857" w:rsidRPr="00144857" w:rsidRDefault="00144857" w:rsidP="00144857">
            <w:pPr>
              <w:pStyle w:val="a4"/>
            </w:pPr>
            <w:r w:rsidRPr="00144857">
              <w:t>0,0089</w:t>
            </w:r>
          </w:p>
        </w:tc>
      </w:tr>
      <w:tr w:rsidR="00144857" w:rsidRPr="00144857" w14:paraId="3A3A32C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D88E6" w14:textId="77777777" w:rsidR="00144857" w:rsidRPr="00144857" w:rsidRDefault="00144857" w:rsidP="00144857">
            <w:pPr>
              <w:pStyle w:val="a4"/>
            </w:pPr>
            <w:r w:rsidRPr="00144857">
              <w:t>ул. Комсомольская. 18 Гараж Лыткина Е.Г.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992BC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FEEC19" w14:textId="77777777" w:rsidR="00144857" w:rsidRPr="00144857" w:rsidRDefault="00144857" w:rsidP="00144857">
            <w:pPr>
              <w:pStyle w:val="a4"/>
            </w:pPr>
            <w:r w:rsidRPr="00144857">
              <w:t>0,96966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43E9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219F1" w14:textId="77777777" w:rsidR="00144857" w:rsidRPr="00144857" w:rsidRDefault="00144857" w:rsidP="00144857">
            <w:pPr>
              <w:pStyle w:val="a4"/>
            </w:pPr>
            <w:r w:rsidRPr="00144857">
              <w:t>0,0205</w:t>
            </w:r>
          </w:p>
        </w:tc>
      </w:tr>
      <w:tr w:rsidR="00144857" w:rsidRPr="00144857" w14:paraId="176A1001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B9E7DC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22а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0C348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06B43" w14:textId="77777777" w:rsidR="00144857" w:rsidRPr="00144857" w:rsidRDefault="00144857" w:rsidP="00144857">
            <w:pPr>
              <w:pStyle w:val="a4"/>
            </w:pPr>
            <w:r w:rsidRPr="00144857">
              <w:t>0,96875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2FB577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51850E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31A2591D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F4A664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22а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034B9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139AB5" w14:textId="77777777" w:rsidR="00144857" w:rsidRPr="00144857" w:rsidRDefault="00144857" w:rsidP="00144857">
            <w:pPr>
              <w:pStyle w:val="a4"/>
            </w:pPr>
            <w:r w:rsidRPr="00144857">
              <w:t>0,96772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31B8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4A532" w14:textId="77777777" w:rsidR="00144857" w:rsidRPr="00144857" w:rsidRDefault="00144857" w:rsidP="00144857">
            <w:pPr>
              <w:pStyle w:val="a4"/>
            </w:pPr>
            <w:r w:rsidRPr="00144857">
              <w:t>0,1213</w:t>
            </w:r>
          </w:p>
        </w:tc>
      </w:tr>
      <w:tr w:rsidR="00144857" w:rsidRPr="00144857" w14:paraId="08BBE05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18161" w14:textId="77777777" w:rsidR="00144857" w:rsidRPr="00144857" w:rsidRDefault="00144857" w:rsidP="00144857">
            <w:pPr>
              <w:pStyle w:val="a4"/>
            </w:pPr>
            <w:r w:rsidRPr="00144857">
              <w:t>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0D49E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89FFE" w14:textId="77777777" w:rsidR="00144857" w:rsidRPr="00144857" w:rsidRDefault="00144857" w:rsidP="00144857">
            <w:pPr>
              <w:pStyle w:val="a4"/>
            </w:pPr>
            <w:r w:rsidRPr="00144857">
              <w:t>0,96896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ED04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8268E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550C1AD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B3444" w14:textId="77777777" w:rsidR="00144857" w:rsidRPr="00144857" w:rsidRDefault="00144857" w:rsidP="00144857">
            <w:pPr>
              <w:pStyle w:val="a4"/>
            </w:pPr>
            <w:r w:rsidRPr="00144857">
              <w:t>Склад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0DE6F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217F9" w14:textId="77777777" w:rsidR="00144857" w:rsidRPr="00144857" w:rsidRDefault="00144857" w:rsidP="00144857">
            <w:pPr>
              <w:pStyle w:val="a4"/>
            </w:pPr>
            <w:r w:rsidRPr="00144857">
              <w:t>0,95590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E888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820B9" w14:textId="77777777" w:rsidR="00144857" w:rsidRPr="00144857" w:rsidRDefault="00144857" w:rsidP="00144857">
            <w:pPr>
              <w:pStyle w:val="a4"/>
            </w:pPr>
            <w:r w:rsidRPr="00144857">
              <w:t>0,0431</w:t>
            </w:r>
          </w:p>
        </w:tc>
      </w:tr>
      <w:tr w:rsidR="00144857" w:rsidRPr="00144857" w14:paraId="2D8B5E0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EAECE" w14:textId="77777777" w:rsidR="00144857" w:rsidRPr="00144857" w:rsidRDefault="00144857" w:rsidP="00144857">
            <w:pPr>
              <w:pStyle w:val="a4"/>
            </w:pPr>
            <w:r w:rsidRPr="00144857">
              <w:t>Комсомольская улица, 37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4E29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E66958" w14:textId="77777777" w:rsidR="00144857" w:rsidRPr="00144857" w:rsidRDefault="00144857" w:rsidP="00144857">
            <w:pPr>
              <w:pStyle w:val="a4"/>
            </w:pPr>
            <w:r w:rsidRPr="00144857">
              <w:t>0,95512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641350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459C55" w14:textId="77777777" w:rsidR="00144857" w:rsidRPr="00144857" w:rsidRDefault="00144857" w:rsidP="00144857">
            <w:pPr>
              <w:pStyle w:val="a4"/>
            </w:pPr>
            <w:r w:rsidRPr="00144857">
              <w:t>0,0425</w:t>
            </w:r>
          </w:p>
        </w:tc>
      </w:tr>
      <w:tr w:rsidR="00144857" w:rsidRPr="00144857" w14:paraId="7178C60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31F6A" w14:textId="77777777" w:rsidR="00144857" w:rsidRPr="00144857" w:rsidRDefault="00144857" w:rsidP="00144857">
            <w:pPr>
              <w:pStyle w:val="a4"/>
            </w:pPr>
            <w:r w:rsidRPr="00144857">
              <w:t>ул. Северная, ГСК "Авангард"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F8FC6D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8B00C" w14:textId="77777777" w:rsidR="00144857" w:rsidRPr="00144857" w:rsidRDefault="00144857" w:rsidP="00144857">
            <w:pPr>
              <w:pStyle w:val="a4"/>
            </w:pPr>
            <w:r w:rsidRPr="00144857">
              <w:t>0,91871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69D0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2886D" w14:textId="77777777" w:rsidR="00144857" w:rsidRPr="00144857" w:rsidRDefault="00144857" w:rsidP="00144857">
            <w:pPr>
              <w:pStyle w:val="a4"/>
            </w:pPr>
            <w:r w:rsidRPr="00144857">
              <w:t>0,0532</w:t>
            </w:r>
          </w:p>
        </w:tc>
      </w:tr>
      <w:tr w:rsidR="00144857" w:rsidRPr="00144857" w14:paraId="0446CCAF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264FE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53/2 ГСК "Елочка"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F94BC1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BD8AB" w14:textId="77777777" w:rsidR="00144857" w:rsidRPr="00144857" w:rsidRDefault="00144857" w:rsidP="00144857">
            <w:pPr>
              <w:pStyle w:val="a4"/>
            </w:pPr>
            <w:r w:rsidRPr="00144857">
              <w:t>0,92286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1402BE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BA1F12" w14:textId="77777777" w:rsidR="00144857" w:rsidRPr="00144857" w:rsidRDefault="00144857" w:rsidP="00144857">
            <w:pPr>
              <w:pStyle w:val="a4"/>
            </w:pPr>
            <w:r w:rsidRPr="00144857">
              <w:t>0,0519</w:t>
            </w:r>
          </w:p>
        </w:tc>
      </w:tr>
      <w:tr w:rsidR="00144857" w:rsidRPr="00144857" w14:paraId="59B6132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271291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ул.Дьячкова</w:t>
            </w:r>
            <w:proofErr w:type="spellEnd"/>
            <w:r w:rsidRPr="00144857">
              <w:t xml:space="preserve"> 9, Гараж Смолянинов В.С.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018F9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AC932" w14:textId="77777777" w:rsidR="00144857" w:rsidRPr="00144857" w:rsidRDefault="00144857" w:rsidP="00144857">
            <w:pPr>
              <w:pStyle w:val="a4"/>
            </w:pPr>
            <w:r w:rsidRPr="00144857">
              <w:t>0,97846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955A9B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1C52D" w14:textId="77777777" w:rsidR="00144857" w:rsidRPr="00144857" w:rsidRDefault="00144857" w:rsidP="00144857">
            <w:pPr>
              <w:pStyle w:val="a4"/>
            </w:pPr>
            <w:r w:rsidRPr="00144857">
              <w:t>0,0085</w:t>
            </w:r>
          </w:p>
        </w:tc>
      </w:tr>
      <w:tr w:rsidR="00144857" w:rsidRPr="00144857" w14:paraId="3C2F6086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9CE22" w14:textId="77777777" w:rsidR="00144857" w:rsidRPr="00144857" w:rsidRDefault="00144857" w:rsidP="00144857">
            <w:pPr>
              <w:pStyle w:val="a4"/>
            </w:pPr>
            <w:r w:rsidRPr="00144857">
              <w:t>ул. Дьячкова 9,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35B7B5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56DEC" w14:textId="77777777" w:rsidR="00144857" w:rsidRPr="00144857" w:rsidRDefault="00144857" w:rsidP="00144857">
            <w:pPr>
              <w:pStyle w:val="a4"/>
            </w:pPr>
            <w:r w:rsidRPr="00144857">
              <w:t>0,97844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6E86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6E7FF3" w14:textId="77777777" w:rsidR="00144857" w:rsidRPr="00144857" w:rsidRDefault="00144857" w:rsidP="00144857">
            <w:pPr>
              <w:pStyle w:val="a4"/>
            </w:pPr>
            <w:r w:rsidRPr="00144857">
              <w:t>0,0676</w:t>
            </w:r>
          </w:p>
        </w:tc>
      </w:tr>
      <w:tr w:rsidR="00144857" w:rsidRPr="00144857" w14:paraId="5AEA5ABC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6C6F5" w14:textId="77777777" w:rsidR="00144857" w:rsidRPr="00144857" w:rsidRDefault="00144857" w:rsidP="00144857">
            <w:pPr>
              <w:pStyle w:val="a4"/>
            </w:pPr>
            <w:r w:rsidRPr="00144857">
              <w:t xml:space="preserve">пер. </w:t>
            </w:r>
            <w:proofErr w:type="spellStart"/>
            <w:r w:rsidRPr="00144857">
              <w:t>Базовский</w:t>
            </w:r>
            <w:proofErr w:type="spellEnd"/>
            <w:r w:rsidRPr="00144857">
              <w:t>, 1б ГСК "Нефтяник"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5B430D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81D58" w14:textId="77777777" w:rsidR="00144857" w:rsidRPr="00144857" w:rsidRDefault="00144857" w:rsidP="00144857">
            <w:pPr>
              <w:pStyle w:val="a4"/>
            </w:pPr>
            <w:r w:rsidRPr="00144857">
              <w:t>0,99025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A933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EB033" w14:textId="77777777" w:rsidR="00144857" w:rsidRPr="00144857" w:rsidRDefault="00144857" w:rsidP="00144857">
            <w:pPr>
              <w:pStyle w:val="a4"/>
            </w:pPr>
            <w:r w:rsidRPr="00144857">
              <w:t>0,1372</w:t>
            </w:r>
          </w:p>
        </w:tc>
      </w:tr>
      <w:tr w:rsidR="00144857" w:rsidRPr="00144857" w14:paraId="5149D72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A7BFB4" w14:textId="77777777" w:rsidR="00144857" w:rsidRPr="00144857" w:rsidRDefault="00144857" w:rsidP="00144857">
            <w:pPr>
              <w:pStyle w:val="a4"/>
            </w:pPr>
            <w:r w:rsidRPr="00144857">
              <w:lastRenderedPageBreak/>
              <w:t xml:space="preserve">пер. </w:t>
            </w:r>
            <w:proofErr w:type="spellStart"/>
            <w:r w:rsidRPr="00144857">
              <w:t>Базовский</w:t>
            </w:r>
            <w:proofErr w:type="spellEnd"/>
            <w:r w:rsidRPr="00144857">
              <w:t xml:space="preserve">, 18/1 </w:t>
            </w:r>
            <w:proofErr w:type="spellStart"/>
            <w:r w:rsidRPr="00144857">
              <w:t>ГСПК"Варяг</w:t>
            </w:r>
            <w:proofErr w:type="spellEnd"/>
            <w:r w:rsidRPr="00144857">
              <w:t>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723B54" w14:textId="77777777" w:rsidR="00144857" w:rsidRPr="00144857" w:rsidRDefault="00144857" w:rsidP="00144857">
            <w:pPr>
              <w:pStyle w:val="a4"/>
            </w:pPr>
            <w:r w:rsidRPr="00144857">
              <w:t>0,03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ABE63" w14:textId="77777777" w:rsidR="00144857" w:rsidRPr="00144857" w:rsidRDefault="00144857" w:rsidP="00144857">
            <w:pPr>
              <w:pStyle w:val="a4"/>
            </w:pPr>
            <w:r w:rsidRPr="00144857">
              <w:t>0,99081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46B0A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31A6E" w14:textId="77777777" w:rsidR="00144857" w:rsidRPr="00144857" w:rsidRDefault="00144857" w:rsidP="00144857">
            <w:pPr>
              <w:pStyle w:val="a4"/>
            </w:pPr>
            <w:r w:rsidRPr="00144857">
              <w:t>0,1584</w:t>
            </w:r>
          </w:p>
        </w:tc>
      </w:tr>
      <w:tr w:rsidR="00144857" w:rsidRPr="00144857" w14:paraId="4AF2531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01AA3" w14:textId="77777777" w:rsidR="00144857" w:rsidRPr="00144857" w:rsidRDefault="00144857" w:rsidP="00144857">
            <w:pPr>
              <w:pStyle w:val="a4"/>
            </w:pPr>
            <w:r w:rsidRPr="00144857">
              <w:t>Матросова, 22/а ГСК "</w:t>
            </w:r>
            <w:proofErr w:type="spellStart"/>
            <w:r w:rsidRPr="00144857">
              <w:t>Нефтянник</w:t>
            </w:r>
            <w:proofErr w:type="spellEnd"/>
            <w:r w:rsidRPr="00144857">
              <w:t xml:space="preserve"> 2"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9A916C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C9842B" w14:textId="77777777" w:rsidR="00144857" w:rsidRPr="00144857" w:rsidRDefault="00144857" w:rsidP="00144857">
            <w:pPr>
              <w:pStyle w:val="a4"/>
            </w:pPr>
            <w:r w:rsidRPr="00144857">
              <w:t>0,99278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E05EB6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9E24B1" w14:textId="77777777" w:rsidR="00144857" w:rsidRPr="00144857" w:rsidRDefault="00144857" w:rsidP="00144857">
            <w:pPr>
              <w:pStyle w:val="a4"/>
            </w:pPr>
            <w:r w:rsidRPr="00144857">
              <w:t>0,1089</w:t>
            </w:r>
          </w:p>
        </w:tc>
      </w:tr>
      <w:tr w:rsidR="00144857" w:rsidRPr="00144857" w14:paraId="7BD85B62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6AB3C8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>, 40/1а ГСК "Бриг"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7FE75C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B76E1" w14:textId="77777777" w:rsidR="00144857" w:rsidRPr="00144857" w:rsidRDefault="00144857" w:rsidP="00144857">
            <w:pPr>
              <w:pStyle w:val="a4"/>
            </w:pPr>
            <w:r w:rsidRPr="00144857">
              <w:t>0,99275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C9A5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AA8BE" w14:textId="77777777" w:rsidR="00144857" w:rsidRPr="00144857" w:rsidRDefault="00144857" w:rsidP="00144857">
            <w:pPr>
              <w:pStyle w:val="a4"/>
            </w:pPr>
            <w:r w:rsidRPr="00144857">
              <w:t>0,0531</w:t>
            </w:r>
          </w:p>
        </w:tc>
      </w:tr>
      <w:tr w:rsidR="00144857" w:rsidRPr="00144857" w14:paraId="42CA904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36C10D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ул.Северная</w:t>
            </w:r>
            <w:proofErr w:type="spellEnd"/>
            <w:r w:rsidRPr="00144857">
              <w:t>, ГСК "Эльбрус"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8F2B3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3BB35" w14:textId="77777777" w:rsidR="00144857" w:rsidRPr="00144857" w:rsidRDefault="00144857" w:rsidP="00144857">
            <w:pPr>
              <w:pStyle w:val="a4"/>
            </w:pPr>
            <w:r w:rsidRPr="00144857">
              <w:t>0,98711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1B598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B08426" w14:textId="77777777" w:rsidR="00144857" w:rsidRPr="00144857" w:rsidRDefault="00144857" w:rsidP="00144857">
            <w:pPr>
              <w:pStyle w:val="a4"/>
            </w:pPr>
            <w:r w:rsidRPr="00144857">
              <w:t>0,1154</w:t>
            </w:r>
          </w:p>
        </w:tc>
      </w:tr>
      <w:tr w:rsidR="00144857" w:rsidRPr="00144857" w14:paraId="455381DA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DD1E6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ГСК "Комсомольская,23 Б"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A6A26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72EEA" w14:textId="77777777" w:rsidR="00144857" w:rsidRPr="00144857" w:rsidRDefault="00144857" w:rsidP="00144857">
            <w:pPr>
              <w:pStyle w:val="a4"/>
            </w:pPr>
            <w:r w:rsidRPr="00144857">
              <w:t>0,97555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F8B32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ABBBE1" w14:textId="77777777" w:rsidR="00144857" w:rsidRPr="00144857" w:rsidRDefault="00144857" w:rsidP="00144857">
            <w:pPr>
              <w:pStyle w:val="a4"/>
            </w:pPr>
            <w:r w:rsidRPr="00144857">
              <w:t>0,0746</w:t>
            </w:r>
          </w:p>
        </w:tc>
      </w:tr>
      <w:tr w:rsidR="00144857" w:rsidRPr="00144857" w14:paraId="32B79967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95D3E" w14:textId="77777777" w:rsidR="00144857" w:rsidRPr="00144857" w:rsidRDefault="00144857" w:rsidP="00144857">
            <w:pPr>
              <w:pStyle w:val="a4"/>
            </w:pPr>
            <w:r w:rsidRPr="00144857">
              <w:t>ул. Комсомольская, ГСК "Комсомольская,23 А"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6ACD39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FB1F1" w14:textId="77777777" w:rsidR="00144857" w:rsidRPr="00144857" w:rsidRDefault="00144857" w:rsidP="00144857">
            <w:pPr>
              <w:pStyle w:val="a4"/>
            </w:pPr>
            <w:r w:rsidRPr="00144857">
              <w:t>0,97575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A20C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791F6F" w14:textId="77777777" w:rsidR="00144857" w:rsidRPr="00144857" w:rsidRDefault="00144857" w:rsidP="00144857">
            <w:pPr>
              <w:pStyle w:val="a4"/>
            </w:pPr>
            <w:r w:rsidRPr="00144857">
              <w:t>0,0622</w:t>
            </w:r>
          </w:p>
        </w:tc>
      </w:tr>
      <w:tr w:rsidR="00144857" w:rsidRPr="00144857" w14:paraId="630E8580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84C11C" w14:textId="77777777" w:rsidR="00144857" w:rsidRPr="00144857" w:rsidRDefault="00144857" w:rsidP="00144857">
            <w:pPr>
              <w:pStyle w:val="a4"/>
            </w:pPr>
            <w:r w:rsidRPr="00144857">
              <w:t xml:space="preserve">ул. Комсомольская, 26 Гараж </w:t>
            </w:r>
            <w:proofErr w:type="spellStart"/>
            <w:r w:rsidRPr="00144857">
              <w:t>Коротюк</w:t>
            </w:r>
            <w:proofErr w:type="spellEnd"/>
            <w:r w:rsidRPr="00144857">
              <w:t xml:space="preserve"> И.С. (Кухаренко О.Н.)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12DF5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CE139" w14:textId="77777777" w:rsidR="00144857" w:rsidRPr="00144857" w:rsidRDefault="00144857" w:rsidP="00144857">
            <w:pPr>
              <w:pStyle w:val="a4"/>
            </w:pPr>
            <w:r w:rsidRPr="00144857">
              <w:t>0,96670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94403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30E0A" w14:textId="77777777" w:rsidR="00144857" w:rsidRPr="00144857" w:rsidRDefault="00144857" w:rsidP="00144857">
            <w:pPr>
              <w:pStyle w:val="a4"/>
            </w:pPr>
            <w:r w:rsidRPr="00144857">
              <w:t>0,0133</w:t>
            </w:r>
          </w:p>
        </w:tc>
      </w:tr>
      <w:tr w:rsidR="00144857" w:rsidRPr="00144857" w14:paraId="1F0CBC68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24609C" w14:textId="77777777" w:rsidR="00144857" w:rsidRPr="00144857" w:rsidRDefault="00144857" w:rsidP="00144857">
            <w:pPr>
              <w:pStyle w:val="a4"/>
            </w:pPr>
            <w:r w:rsidRPr="00144857">
              <w:t xml:space="preserve">улица </w:t>
            </w:r>
            <w:proofErr w:type="spellStart"/>
            <w:r w:rsidRPr="00144857">
              <w:t>Корзинникова</w:t>
            </w:r>
            <w:proofErr w:type="spellEnd"/>
            <w:r w:rsidRPr="00144857">
              <w:t>, 3кв2 Гараж и баня Захарова О.Ф.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B03BB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B0C93" w14:textId="77777777" w:rsidR="00144857" w:rsidRPr="00144857" w:rsidRDefault="00144857" w:rsidP="00144857">
            <w:pPr>
              <w:pStyle w:val="a4"/>
            </w:pPr>
            <w:r w:rsidRPr="00144857">
              <w:t>0,94965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4E561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A9A42" w14:textId="77777777" w:rsidR="00144857" w:rsidRPr="00144857" w:rsidRDefault="00144857" w:rsidP="00144857">
            <w:pPr>
              <w:pStyle w:val="a4"/>
            </w:pPr>
            <w:r w:rsidRPr="00144857">
              <w:t>0,0202</w:t>
            </w:r>
          </w:p>
        </w:tc>
      </w:tr>
      <w:tr w:rsidR="00144857" w:rsidRPr="00144857" w14:paraId="2C1D1D9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A4A0DF" w14:textId="77777777" w:rsidR="00144857" w:rsidRPr="00144857" w:rsidRDefault="00144857" w:rsidP="00144857">
            <w:pPr>
              <w:pStyle w:val="a4"/>
            </w:pPr>
            <w:r w:rsidRPr="00144857">
              <w:t xml:space="preserve">ул. Комсомольская, 45 Гараж Забродин </w:t>
            </w:r>
            <w:proofErr w:type="gramStart"/>
            <w:r w:rsidRPr="00144857">
              <w:t>К.Ю.(</w:t>
            </w:r>
            <w:proofErr w:type="spellStart"/>
            <w:proofErr w:type="gramEnd"/>
            <w:r w:rsidRPr="00144857">
              <w:t>Закарян</w:t>
            </w:r>
            <w:proofErr w:type="spellEnd"/>
            <w:r w:rsidRPr="00144857">
              <w:t xml:space="preserve"> А.Б.)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C629B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1F94BF" w14:textId="77777777" w:rsidR="00144857" w:rsidRPr="00144857" w:rsidRDefault="00144857" w:rsidP="00144857">
            <w:pPr>
              <w:pStyle w:val="a4"/>
            </w:pPr>
            <w:r w:rsidRPr="00144857">
              <w:t>0,93761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A4551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21DC7" w14:textId="77777777" w:rsidR="00144857" w:rsidRPr="00144857" w:rsidRDefault="00144857" w:rsidP="00144857">
            <w:pPr>
              <w:pStyle w:val="a4"/>
            </w:pPr>
            <w:r w:rsidRPr="00144857">
              <w:t>0,0145</w:t>
            </w:r>
          </w:p>
        </w:tc>
      </w:tr>
      <w:tr w:rsidR="00144857" w:rsidRPr="00144857" w14:paraId="2F72C383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0593A1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>, 54/1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FD8868" w14:textId="77777777" w:rsidR="00144857" w:rsidRPr="00144857" w:rsidRDefault="00144857" w:rsidP="00144857">
            <w:pPr>
              <w:pStyle w:val="a4"/>
            </w:pPr>
            <w:r w:rsidRPr="00144857">
              <w:t>0,01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6B1DB" w14:textId="77777777" w:rsidR="00144857" w:rsidRPr="00144857" w:rsidRDefault="00144857" w:rsidP="00144857">
            <w:pPr>
              <w:pStyle w:val="a4"/>
            </w:pPr>
            <w:r w:rsidRPr="00144857">
              <w:t>0,92027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C2019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4C2D1" w14:textId="77777777" w:rsidR="00144857" w:rsidRPr="00144857" w:rsidRDefault="00144857" w:rsidP="00144857">
            <w:pPr>
              <w:pStyle w:val="a4"/>
            </w:pPr>
            <w:r w:rsidRPr="00144857">
              <w:t>0,0546</w:t>
            </w:r>
          </w:p>
        </w:tc>
      </w:tr>
      <w:tr w:rsidR="00144857" w:rsidRPr="00144857" w14:paraId="22B675B5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C34E88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>, 54 Якутская больница ФГБУЗ ДВОМЦ ФМБА России,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89E5C" w14:textId="77777777" w:rsidR="00144857" w:rsidRPr="00144857" w:rsidRDefault="00144857" w:rsidP="00144857">
            <w:pPr>
              <w:pStyle w:val="a4"/>
            </w:pPr>
            <w:r w:rsidRPr="00144857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FF8ED" w14:textId="77777777" w:rsidR="00144857" w:rsidRPr="00144857" w:rsidRDefault="00144857" w:rsidP="00144857">
            <w:pPr>
              <w:pStyle w:val="a4"/>
            </w:pPr>
            <w:r w:rsidRPr="00144857">
              <w:t>0,91924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8D7D34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91D51" w14:textId="77777777" w:rsidR="00144857" w:rsidRPr="00144857" w:rsidRDefault="00144857" w:rsidP="00144857">
            <w:pPr>
              <w:pStyle w:val="a4"/>
            </w:pPr>
            <w:r w:rsidRPr="00144857">
              <w:t>0,1148</w:t>
            </w:r>
          </w:p>
        </w:tc>
      </w:tr>
      <w:tr w:rsidR="00144857" w:rsidRPr="00144857" w14:paraId="0D2782D4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E6CF5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 xml:space="preserve">, 54 Якутская больница ФГБУЗ ДВОМЦ ФМБА России, </w:t>
            </w:r>
            <w:proofErr w:type="spellStart"/>
            <w:proofErr w:type="gramStart"/>
            <w:r w:rsidRPr="00144857">
              <w:t>стоматич.стационар</w:t>
            </w:r>
            <w:proofErr w:type="spellEnd"/>
            <w:proofErr w:type="gramEnd"/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6C26E" w14:textId="77777777" w:rsidR="00144857" w:rsidRPr="00144857" w:rsidRDefault="00144857" w:rsidP="00144857">
            <w:pPr>
              <w:pStyle w:val="a4"/>
            </w:pPr>
            <w:r w:rsidRPr="00144857">
              <w:t>0,13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CDBE1F" w14:textId="77777777" w:rsidR="00144857" w:rsidRPr="00144857" w:rsidRDefault="00144857" w:rsidP="00144857">
            <w:pPr>
              <w:pStyle w:val="a4"/>
            </w:pPr>
            <w:r w:rsidRPr="00144857">
              <w:t>0,91911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035BAA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06FA3" w14:textId="77777777" w:rsidR="00144857" w:rsidRPr="00144857" w:rsidRDefault="00144857" w:rsidP="00144857">
            <w:pPr>
              <w:pStyle w:val="a4"/>
            </w:pPr>
            <w:r w:rsidRPr="00144857">
              <w:t>0,7804</w:t>
            </w:r>
          </w:p>
        </w:tc>
      </w:tr>
      <w:tr w:rsidR="00144857" w:rsidRPr="00144857" w14:paraId="4801C3BB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2C4D9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>, 54 Якутская больница ФГБУЗ ДВОМЦ ФМБА России, ФГДС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D69DC3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F0F04" w14:textId="77777777" w:rsidR="00144857" w:rsidRPr="00144857" w:rsidRDefault="00144857" w:rsidP="00144857">
            <w:pPr>
              <w:pStyle w:val="a4"/>
            </w:pPr>
            <w:r w:rsidRPr="00144857">
              <w:t>0,91784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9FE9BD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D6D6F8" w14:textId="77777777" w:rsidR="00144857" w:rsidRPr="00144857" w:rsidRDefault="00144857" w:rsidP="00144857">
            <w:pPr>
              <w:pStyle w:val="a4"/>
            </w:pPr>
            <w:r w:rsidRPr="00144857">
              <w:t>0,0236</w:t>
            </w:r>
          </w:p>
        </w:tc>
      </w:tr>
      <w:tr w:rsidR="00144857" w:rsidRPr="00144857" w14:paraId="60B10C29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BEBC65" w14:textId="77777777" w:rsidR="00144857" w:rsidRPr="00144857" w:rsidRDefault="00144857" w:rsidP="00144857">
            <w:pPr>
              <w:pStyle w:val="a4"/>
            </w:pPr>
            <w:proofErr w:type="spellStart"/>
            <w:r w:rsidRPr="00144857">
              <w:t>ул.Комсомольская</w:t>
            </w:r>
            <w:proofErr w:type="spellEnd"/>
            <w:r w:rsidRPr="00144857">
              <w:t>, 54 Якутская больница ФГБУЗ ДВОМЦ ФМБА России, гараж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4E31E7" w14:textId="77777777" w:rsidR="00144857" w:rsidRPr="00144857" w:rsidRDefault="00144857" w:rsidP="00144857">
            <w:pPr>
              <w:pStyle w:val="a4"/>
            </w:pPr>
            <w:r w:rsidRPr="00144857">
              <w:t>0,00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DD4222" w14:textId="77777777" w:rsidR="00144857" w:rsidRPr="00144857" w:rsidRDefault="00144857" w:rsidP="00144857">
            <w:pPr>
              <w:pStyle w:val="a4"/>
            </w:pPr>
            <w:r w:rsidRPr="00144857">
              <w:t>0,91664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EFCAC" w14:textId="77777777" w:rsidR="00144857" w:rsidRPr="00144857" w:rsidRDefault="00144857" w:rsidP="00144857">
            <w:pPr>
              <w:pStyle w:val="a4"/>
            </w:pPr>
            <w:r w:rsidRPr="00144857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04919" w14:textId="77777777" w:rsidR="00144857" w:rsidRPr="00144857" w:rsidRDefault="00144857" w:rsidP="00144857">
            <w:pPr>
              <w:pStyle w:val="a4"/>
            </w:pPr>
            <w:r w:rsidRPr="00144857">
              <w:t>0,0274</w:t>
            </w:r>
          </w:p>
        </w:tc>
      </w:tr>
      <w:tr w:rsidR="00144857" w:rsidRPr="00313502" w14:paraId="6D45CC1E" w14:textId="77777777" w:rsidTr="003E00D7">
        <w:trPr>
          <w:trHeight w:val="20"/>
        </w:trPr>
        <w:tc>
          <w:tcPr>
            <w:tcW w:w="15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C770F" w14:textId="77777777" w:rsidR="00144857" w:rsidRPr="00313502" w:rsidRDefault="00144857" w:rsidP="00144857">
            <w:pPr>
              <w:pStyle w:val="a4"/>
            </w:pPr>
            <w:proofErr w:type="spellStart"/>
            <w:r w:rsidRPr="00313502">
              <w:t>ул.Комсомольская</w:t>
            </w:r>
            <w:proofErr w:type="spellEnd"/>
            <w:r w:rsidRPr="00313502">
              <w:t>, 54 Якутская больница ФГБУЗ ДВОМЦ ФМБА России, прачечная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03F15" w14:textId="77777777" w:rsidR="00144857" w:rsidRPr="00313502" w:rsidRDefault="00144857" w:rsidP="00144857">
            <w:pPr>
              <w:pStyle w:val="a4"/>
            </w:pPr>
            <w:r w:rsidRPr="00313502">
              <w:t>0,02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E0F128" w14:textId="77777777" w:rsidR="00144857" w:rsidRPr="00313502" w:rsidRDefault="00144857" w:rsidP="00144857">
            <w:pPr>
              <w:pStyle w:val="a4"/>
            </w:pPr>
            <w:r w:rsidRPr="00313502">
              <w:t>0,91616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9064ED" w14:textId="77777777" w:rsidR="00144857" w:rsidRPr="00313502" w:rsidRDefault="00144857" w:rsidP="00144857">
            <w:pPr>
              <w:pStyle w:val="a4"/>
            </w:pPr>
            <w:r w:rsidRPr="00313502">
              <w:t>0,99802</w:t>
            </w:r>
          </w:p>
        </w:tc>
        <w:tc>
          <w:tcPr>
            <w:tcW w:w="11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7C7FF6" w14:textId="77777777" w:rsidR="00144857" w:rsidRPr="00313502" w:rsidRDefault="00144857" w:rsidP="00144857">
            <w:pPr>
              <w:pStyle w:val="a4"/>
            </w:pPr>
            <w:r w:rsidRPr="00313502">
              <w:t>0,1140</w:t>
            </w:r>
          </w:p>
        </w:tc>
      </w:tr>
    </w:tbl>
    <w:p w14:paraId="0C5C9561" w14:textId="77777777" w:rsidR="006A4103" w:rsidRPr="00313502" w:rsidRDefault="006A4103" w:rsidP="006A4103"/>
    <w:p w14:paraId="337876C6" w14:textId="40AE0688" w:rsidR="006A4103" w:rsidRPr="00313502" w:rsidRDefault="006A4103" w:rsidP="006A4103">
      <w:pPr>
        <w:pStyle w:val="20"/>
      </w:pPr>
      <w:bookmarkStart w:id="15" w:name="_Toc204595720"/>
      <w:r w:rsidRPr="00313502">
        <w:t>Результаты оценки коэффициентов готовности теплопроводов к несению тепловой нагрузки</w:t>
      </w:r>
      <w:bookmarkEnd w:id="15"/>
    </w:p>
    <w:p w14:paraId="53142B11" w14:textId="77777777" w:rsidR="00313502" w:rsidRPr="00313502" w:rsidRDefault="00313502" w:rsidP="00313502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313502">
        <w:rPr>
          <w:rFonts w:eastAsia="Times New Roman" w:cs="Times New Roman"/>
          <w:szCs w:val="20"/>
          <w:lang w:eastAsia="ru-RU"/>
        </w:rPr>
        <w:t xml:space="preserve">Расчет коэффициентов готовности теплопроводов к несению тепловой нагрузки выполняется в соответствии с приложением 18 приказа </w:t>
      </w:r>
      <w:proofErr w:type="spellStart"/>
      <w:r w:rsidRPr="00313502">
        <w:rPr>
          <w:rFonts w:eastAsia="Times New Roman" w:cs="Times New Roman"/>
          <w:szCs w:val="20"/>
          <w:lang w:eastAsia="ru-RU"/>
        </w:rPr>
        <w:t>Минэнрго</w:t>
      </w:r>
      <w:proofErr w:type="spellEnd"/>
      <w:r w:rsidRPr="00313502">
        <w:rPr>
          <w:rFonts w:eastAsia="Times New Roman" w:cs="Times New Roman"/>
          <w:szCs w:val="20"/>
          <w:lang w:eastAsia="ru-RU"/>
        </w:rPr>
        <w:t xml:space="preserve"> № 212 «Методические указания по разработке схем теплоснабжения» от 05.03.2019 г. (пункт П 18.2, подпункт П 18.2.13).</w:t>
      </w:r>
    </w:p>
    <w:p w14:paraId="47C512EA" w14:textId="77777777" w:rsidR="00313502" w:rsidRPr="00A65C12" w:rsidRDefault="00313502" w:rsidP="00313502">
      <w:r w:rsidRPr="00313502">
        <w:t xml:space="preserve">Расчетные значения готовности системы теплоснабжения к расчетному теплоснабжению </w:t>
      </w:r>
      <w:r w:rsidRPr="00A65C12">
        <w:t>представлены в разделе 11.3 настоящего документа.</w:t>
      </w:r>
    </w:p>
    <w:p w14:paraId="4E86120C" w14:textId="77777777" w:rsidR="006A4103" w:rsidRPr="00A65C12" w:rsidRDefault="006A4103" w:rsidP="006A4103"/>
    <w:p w14:paraId="2F71468C" w14:textId="365DC773" w:rsidR="006A4103" w:rsidRPr="00A65C12" w:rsidRDefault="006A4103" w:rsidP="006A4103">
      <w:pPr>
        <w:pStyle w:val="20"/>
      </w:pPr>
      <w:bookmarkStart w:id="16" w:name="_Toc204595721"/>
      <w:r w:rsidRPr="00A65C12">
        <w:lastRenderedPageBreak/>
        <w:t xml:space="preserve">Результаты оценки </w:t>
      </w:r>
      <w:proofErr w:type="spellStart"/>
      <w:r w:rsidRPr="00A65C12">
        <w:t>недоотпуска</w:t>
      </w:r>
      <w:proofErr w:type="spellEnd"/>
      <w:r w:rsidRPr="00A65C12">
        <w:t xml:space="preserve"> тепловой энергии по причине отказов (аварийных ситуаций) и простоев тепловых сетей и источников тепловой энергии</w:t>
      </w:r>
      <w:bookmarkEnd w:id="16"/>
    </w:p>
    <w:p w14:paraId="7F1FFE45" w14:textId="77777777" w:rsidR="00313502" w:rsidRPr="00A65C12" w:rsidRDefault="00313502" w:rsidP="00313502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A65C12">
        <w:rPr>
          <w:rFonts w:eastAsia="Times New Roman" w:cs="Times New Roman"/>
          <w:szCs w:val="20"/>
          <w:lang w:eastAsia="ru-RU"/>
        </w:rPr>
        <w:t xml:space="preserve">Расчет </w:t>
      </w:r>
      <w:proofErr w:type="spellStart"/>
      <w:r w:rsidRPr="00A65C12">
        <w:rPr>
          <w:rFonts w:eastAsia="Times New Roman" w:cs="Times New Roman"/>
          <w:szCs w:val="20"/>
          <w:lang w:eastAsia="ru-RU"/>
        </w:rPr>
        <w:t>недоотпуска</w:t>
      </w:r>
      <w:proofErr w:type="spellEnd"/>
      <w:r w:rsidRPr="00A65C12">
        <w:rPr>
          <w:rFonts w:eastAsia="Times New Roman" w:cs="Times New Roman"/>
          <w:szCs w:val="20"/>
          <w:lang w:eastAsia="ru-RU"/>
        </w:rPr>
        <w:t xml:space="preserve"> тепловой энергии из-за отказов (простоев) тепловых сетей и источников тепловой энергии, выполняется в соответствии с приложением 18 приказа </w:t>
      </w:r>
      <w:proofErr w:type="spellStart"/>
      <w:r w:rsidRPr="00A65C12">
        <w:rPr>
          <w:rFonts w:eastAsia="Times New Roman" w:cs="Times New Roman"/>
          <w:szCs w:val="20"/>
          <w:lang w:eastAsia="ru-RU"/>
        </w:rPr>
        <w:t>Минэнрго</w:t>
      </w:r>
      <w:proofErr w:type="spellEnd"/>
      <w:r w:rsidRPr="00A65C12">
        <w:rPr>
          <w:rFonts w:eastAsia="Times New Roman" w:cs="Times New Roman"/>
          <w:szCs w:val="20"/>
          <w:lang w:eastAsia="ru-RU"/>
        </w:rPr>
        <w:t xml:space="preserve"> № 212 «Методические указания по разработке схем теплоснабжения» от 05.03.2019 г. (пункт П 18.2, подпункт П 18.2.21).</w:t>
      </w:r>
    </w:p>
    <w:p w14:paraId="096AA990" w14:textId="0BCC39B9" w:rsidR="00313502" w:rsidRPr="005E5381" w:rsidRDefault="00313502" w:rsidP="00313502">
      <w:pPr>
        <w:snapToGrid w:val="0"/>
        <w:contextualSpacing/>
        <w:rPr>
          <w:rFonts w:eastAsia="Times New Roman" w:cs="Times New Roman"/>
          <w:szCs w:val="20"/>
          <w:lang w:eastAsia="ru-RU"/>
        </w:rPr>
      </w:pPr>
      <w:r w:rsidRPr="00A65C12">
        <w:rPr>
          <w:rFonts w:eastAsia="Times New Roman" w:cs="Times New Roman"/>
          <w:szCs w:val="20"/>
          <w:lang w:eastAsia="ru-RU"/>
        </w:rPr>
        <w:t xml:space="preserve">Результаты расчетов численных значений </w:t>
      </w:r>
      <w:proofErr w:type="spellStart"/>
      <w:r w:rsidRPr="00A65C12">
        <w:rPr>
          <w:rFonts w:eastAsia="Times New Roman" w:cs="Times New Roman"/>
          <w:szCs w:val="20"/>
          <w:lang w:eastAsia="ru-RU"/>
        </w:rPr>
        <w:t>недоотпуска</w:t>
      </w:r>
      <w:proofErr w:type="spellEnd"/>
      <w:r w:rsidRPr="00A65C12">
        <w:rPr>
          <w:rFonts w:eastAsia="Times New Roman" w:cs="Times New Roman"/>
          <w:szCs w:val="20"/>
          <w:lang w:eastAsia="ru-RU"/>
        </w:rPr>
        <w:t xml:space="preserve"> тепловой энергии потребителям из-за отказов (простоев) тепловых сетей и источников тепловой энергии в отопительном периоде </w:t>
      </w:r>
      <w:r w:rsidRPr="00A65C12">
        <w:t xml:space="preserve">представлены в таблице </w:t>
      </w:r>
      <w:r w:rsidRPr="00A65C12">
        <w:fldChar w:fldCharType="begin"/>
      </w:r>
      <w:r w:rsidRPr="00A65C12">
        <w:instrText xml:space="preserve"> REF  _Ref204594260 \h \r \t </w:instrText>
      </w:r>
      <w:r w:rsidR="00A65C12">
        <w:instrText xml:space="preserve"> \* MERGEFORMAT </w:instrText>
      </w:r>
      <w:r w:rsidRPr="00A65C12">
        <w:fldChar w:fldCharType="separate"/>
      </w:r>
      <w:r w:rsidR="009B3DD0">
        <w:t>11.3.1</w:t>
      </w:r>
      <w:r w:rsidRPr="00A65C12">
        <w:fldChar w:fldCharType="end"/>
      </w:r>
      <w:r w:rsidRPr="00A65C12">
        <w:t xml:space="preserve"> и </w:t>
      </w:r>
      <w:r w:rsidR="00A65C12" w:rsidRPr="00A65C12">
        <w:t>графически на рисунке</w:t>
      </w:r>
      <w:r w:rsidRPr="00A65C12">
        <w:t xml:space="preserve"> ниже.</w:t>
      </w:r>
    </w:p>
    <w:p w14:paraId="6A5A40F6" w14:textId="33CE521B" w:rsidR="006A4103" w:rsidRDefault="006A4103" w:rsidP="006A4103">
      <w:pPr>
        <w:rPr>
          <w:noProof/>
          <w:lang w:eastAsia="ru-RU"/>
        </w:rPr>
      </w:pPr>
    </w:p>
    <w:p w14:paraId="182313E8" w14:textId="77777777" w:rsidR="00A65C12" w:rsidRDefault="00A65C12" w:rsidP="006A4103">
      <w:pPr>
        <w:rPr>
          <w:noProof/>
          <w:lang w:eastAsia="ru-RU"/>
        </w:rPr>
        <w:sectPr w:rsidR="00A65C12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1A4AAD04" w14:textId="5FEBEB6D" w:rsidR="00A65C12" w:rsidRDefault="00A65C12" w:rsidP="00A65C12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50A8925" wp14:editId="351E2130">
            <wp:extent cx="9961880" cy="5358765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1880" cy="535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DE6FFC" w14:textId="586EFFCA" w:rsidR="006A4103" w:rsidRDefault="00A65C12" w:rsidP="00A65C12">
      <w:pPr>
        <w:pStyle w:val="5"/>
      </w:pPr>
      <w:r>
        <w:t xml:space="preserve">Расчетные значения </w:t>
      </w:r>
      <w:proofErr w:type="spellStart"/>
      <w:r>
        <w:t>недоотпуска</w:t>
      </w:r>
      <w:proofErr w:type="spellEnd"/>
      <w:r>
        <w:t xml:space="preserve"> тепловой энергии от котельных МУП «</w:t>
      </w:r>
      <w:proofErr w:type="spellStart"/>
      <w:r>
        <w:t>Жатайтеплосеть</w:t>
      </w:r>
      <w:proofErr w:type="spellEnd"/>
      <w:r>
        <w:t>»</w:t>
      </w:r>
    </w:p>
    <w:p w14:paraId="0918F7AC" w14:textId="77777777" w:rsidR="00A65C12" w:rsidRDefault="00A65C12" w:rsidP="006A4103"/>
    <w:p w14:paraId="0EB1127C" w14:textId="77777777" w:rsidR="00A65C12" w:rsidRDefault="00A65C12" w:rsidP="006A4103">
      <w:pPr>
        <w:rPr>
          <w:highlight w:val="yellow"/>
        </w:rPr>
        <w:sectPr w:rsidR="00A65C12" w:rsidSect="00A65C12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1394546E" w14:textId="64F5120E" w:rsidR="006A4103" w:rsidRPr="00F333BB" w:rsidRDefault="006A4103" w:rsidP="006A4103">
      <w:pPr>
        <w:pStyle w:val="20"/>
      </w:pPr>
      <w:bookmarkStart w:id="17" w:name="_Toc204595722"/>
      <w:r w:rsidRPr="00F333BB">
        <w:lastRenderedPageBreak/>
        <w:t>Мероприятия по резервированию источников тепловой энергии и тепловых сетей, определенных системой мер по повышению надежности</w:t>
      </w:r>
      <w:bookmarkEnd w:id="17"/>
    </w:p>
    <w:p w14:paraId="72E72367" w14:textId="18ED55DE" w:rsidR="006A4103" w:rsidRPr="00F333BB" w:rsidRDefault="00F333BB" w:rsidP="006A4103">
      <w:r w:rsidRPr="00F333BB">
        <w:t>Системой мер по повышению надежности потребителей тепловой энергии городского округа «</w:t>
      </w:r>
      <w:proofErr w:type="spellStart"/>
      <w:r w:rsidRPr="00F333BB">
        <w:t>Жатай</w:t>
      </w:r>
      <w:proofErr w:type="spellEnd"/>
      <w:r w:rsidRPr="00F333BB">
        <w:t>» не определены мероприятия по резервированию тепловых сетей и источников тепловой энергии.</w:t>
      </w:r>
    </w:p>
    <w:p w14:paraId="312DF064" w14:textId="77777777" w:rsidR="006A4103" w:rsidRPr="00F333BB" w:rsidRDefault="006A4103" w:rsidP="006A4103"/>
    <w:p w14:paraId="5839D534" w14:textId="388A5C26" w:rsidR="006A4103" w:rsidRPr="00F333BB" w:rsidRDefault="006A4103" w:rsidP="006A4103">
      <w:pPr>
        <w:pStyle w:val="20"/>
      </w:pPr>
      <w:bookmarkStart w:id="18" w:name="_Toc204595723"/>
      <w:r w:rsidRPr="00F333BB">
        <w:t>Мероприятия по замене тепловых сетей, определенных системой мер по повышению надежности</w:t>
      </w:r>
      <w:bookmarkEnd w:id="18"/>
    </w:p>
    <w:p w14:paraId="6CDD8A3D" w14:textId="78BDD4B9" w:rsidR="006A4103" w:rsidRPr="00F333BB" w:rsidRDefault="00F333BB" w:rsidP="006A4103">
      <w:r w:rsidRPr="00F333BB">
        <w:t>Системой мер по повышению надежности потребителей тепловой энергии городского округа «</w:t>
      </w:r>
      <w:proofErr w:type="spellStart"/>
      <w:r w:rsidRPr="00F333BB">
        <w:t>Жатай</w:t>
      </w:r>
      <w:proofErr w:type="spellEnd"/>
      <w:r w:rsidRPr="00F333BB">
        <w:t>» определены мероприятия по замене ветхих тепловых сетей, обоснование которых представлено в п. 8.7.</w:t>
      </w:r>
    </w:p>
    <w:p w14:paraId="5818C5E0" w14:textId="77777777" w:rsidR="006A4103" w:rsidRPr="00F333BB" w:rsidRDefault="006A4103" w:rsidP="006A4103"/>
    <w:p w14:paraId="5A00288C" w14:textId="5F0D68EA" w:rsidR="006A4103" w:rsidRPr="00F333BB" w:rsidRDefault="006A4103" w:rsidP="006A4103">
      <w:pPr>
        <w:pStyle w:val="20"/>
      </w:pPr>
      <w:bookmarkStart w:id="19" w:name="_Toc204595724"/>
      <w:r w:rsidRPr="00F333BB">
        <w:t>Сценарии развития аварий в системах теплоснабжения с суммарной установленной тепловой мощностью источников тепловой энергии 100 Гкал/ч и более</w:t>
      </w:r>
      <w:bookmarkEnd w:id="19"/>
    </w:p>
    <w:p w14:paraId="0CAEDA41" w14:textId="6C71BDAA" w:rsidR="006A4103" w:rsidRPr="00F333BB" w:rsidRDefault="00F333BB" w:rsidP="006A4103">
      <w:r w:rsidRPr="00F333BB">
        <w:t>На территории городского округа «</w:t>
      </w:r>
      <w:proofErr w:type="spellStart"/>
      <w:r w:rsidRPr="00F333BB">
        <w:t>Жатай</w:t>
      </w:r>
      <w:proofErr w:type="spellEnd"/>
      <w:r w:rsidRPr="00F333BB">
        <w:t>» отсутствуют системы теплоснабжения с суммарной установленной тепловой мощностью источников тепловой энергии 100 Гкал/ч и более.</w:t>
      </w:r>
    </w:p>
    <w:p w14:paraId="4081C9D0" w14:textId="77777777" w:rsidR="006A4103" w:rsidRPr="00F333BB" w:rsidRDefault="006A4103" w:rsidP="006A4103"/>
    <w:p w14:paraId="17B610E0" w14:textId="380886F3" w:rsidR="006A4103" w:rsidRPr="00F333BB" w:rsidRDefault="006A4103" w:rsidP="006A4103">
      <w:pPr>
        <w:pStyle w:val="20"/>
      </w:pPr>
      <w:bookmarkStart w:id="20" w:name="_Toc204595725"/>
      <w:r w:rsidRPr="00F333BB">
        <w:t>Предложения, обеспечивающие надежность систем теплоснабжения</w:t>
      </w:r>
      <w:bookmarkEnd w:id="20"/>
    </w:p>
    <w:p w14:paraId="3EB21A3F" w14:textId="59E0DAC0" w:rsidR="006A4103" w:rsidRPr="00F333BB" w:rsidRDefault="006A4103" w:rsidP="006A4103">
      <w:pPr>
        <w:pStyle w:val="3"/>
      </w:pPr>
      <w:bookmarkStart w:id="21" w:name="_Toc204595726"/>
      <w:r w:rsidRPr="00F333BB"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  <w:bookmarkEnd w:id="21"/>
    </w:p>
    <w:p w14:paraId="5C6A0750" w14:textId="41FD5ABF" w:rsidR="006A4103" w:rsidRPr="00F333BB" w:rsidRDefault="00F333BB" w:rsidP="006A4103">
      <w:r w:rsidRPr="00F333BB"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</w:t>
      </w:r>
      <w:r w:rsidRPr="00F333BB">
        <w:lastRenderedPageBreak/>
        <w:t>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</w:t>
      </w:r>
      <w:proofErr w:type="spellStart"/>
      <w:r w:rsidRPr="00F333BB">
        <w:t>ную</w:t>
      </w:r>
      <w:proofErr w:type="spellEnd"/>
      <w:r w:rsidRPr="00F333BB">
        <w:t xml:space="preserve">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14:paraId="5995266A" w14:textId="77777777" w:rsidR="006A4103" w:rsidRPr="00F333BB" w:rsidRDefault="006A4103" w:rsidP="006A4103"/>
    <w:p w14:paraId="51A5B78E" w14:textId="09DDF0E9" w:rsidR="006A4103" w:rsidRPr="00F333BB" w:rsidRDefault="006A4103" w:rsidP="006A4103">
      <w:pPr>
        <w:pStyle w:val="3"/>
      </w:pPr>
      <w:bookmarkStart w:id="22" w:name="_Toc204595727"/>
      <w:r w:rsidRPr="00F333BB">
        <w:t>Установка резервного оборудования на источниках тепловой энергии</w:t>
      </w:r>
      <w:bookmarkEnd w:id="22"/>
    </w:p>
    <w:p w14:paraId="6B1E1754" w14:textId="7C531C2E" w:rsidR="006A4103" w:rsidRPr="00F333BB" w:rsidRDefault="00F333BB" w:rsidP="006A4103">
      <w:r w:rsidRPr="00F333BB">
        <w:t>В результате оценки надежности теплоснабжения потребителей тепловой энергии городского округа «</w:t>
      </w:r>
      <w:proofErr w:type="spellStart"/>
      <w:r w:rsidRPr="00F333BB">
        <w:t>Жатай</w:t>
      </w:r>
      <w:proofErr w:type="spellEnd"/>
      <w:r w:rsidRPr="00F333BB">
        <w:t>» определено, что источники тепловой энергии городского округа имеют достаточный резерв тепловой мощности для обеспечения расчетных тепловых нагрузок существующих потребителей в нормированном диапазоне температур. Поэтому, установка резервного оборудования на источниках не предусматривается.</w:t>
      </w:r>
    </w:p>
    <w:p w14:paraId="62D9E586" w14:textId="77777777" w:rsidR="006A4103" w:rsidRPr="00F333BB" w:rsidRDefault="006A4103" w:rsidP="006A4103"/>
    <w:p w14:paraId="5D7FA62A" w14:textId="553DB2D1" w:rsidR="006A4103" w:rsidRPr="00F333BB" w:rsidRDefault="006A4103" w:rsidP="006A4103">
      <w:pPr>
        <w:pStyle w:val="3"/>
      </w:pPr>
      <w:bookmarkStart w:id="23" w:name="_Toc204595728"/>
      <w:r w:rsidRPr="00F333BB">
        <w:t>Организация совместной работы нескольких источников тепловой энергии на единую тепловую сеть</w:t>
      </w:r>
      <w:bookmarkEnd w:id="23"/>
    </w:p>
    <w:p w14:paraId="5A3B7562" w14:textId="5B84E81A" w:rsidR="00F333BB" w:rsidRPr="00F333BB" w:rsidRDefault="00F333BB" w:rsidP="00F333BB">
      <w:r w:rsidRPr="00F333BB">
        <w:t>Источники тепловой энергии МУП «</w:t>
      </w:r>
      <w:proofErr w:type="spellStart"/>
      <w:r w:rsidRPr="00F333BB">
        <w:t>Жатайтеплосеть</w:t>
      </w:r>
      <w:proofErr w:type="spellEnd"/>
      <w:r w:rsidRPr="00F333BB">
        <w:t xml:space="preserve">» на территории </w:t>
      </w:r>
      <w:r>
        <w:t>городского округа</w:t>
      </w:r>
      <w:r w:rsidRPr="00F333BB">
        <w:t> «</w:t>
      </w:r>
      <w:proofErr w:type="spellStart"/>
      <w:r w:rsidRPr="00F333BB">
        <w:t>Жатай</w:t>
      </w:r>
      <w:proofErr w:type="spellEnd"/>
      <w:r w:rsidRPr="00F333BB">
        <w:t xml:space="preserve">» работают на единую тепловую сеть. Котельные №1 и №2 (в резерве) работают только в отопительный период, модульная котельная работает в </w:t>
      </w:r>
      <w:proofErr w:type="spellStart"/>
      <w:r w:rsidRPr="00F333BB">
        <w:t>межотопительный</w:t>
      </w:r>
      <w:proofErr w:type="spellEnd"/>
      <w:r w:rsidRPr="00F333BB">
        <w:t xml:space="preserve"> период, обеспечивая тепловой энергией только на нужды ГВС. </w:t>
      </w:r>
    </w:p>
    <w:p w14:paraId="1A7474A4" w14:textId="57DA647B" w:rsidR="00F333BB" w:rsidRPr="00F333BB" w:rsidRDefault="00F333BB" w:rsidP="00F333BB">
      <w:r w:rsidRPr="00F333BB">
        <w:t>В перспективе совместная работа источников тепловой энергии МУП «</w:t>
      </w:r>
      <w:proofErr w:type="spellStart"/>
      <w:r w:rsidRPr="00F333BB">
        <w:t>Жатайтеплосеть</w:t>
      </w:r>
      <w:proofErr w:type="spellEnd"/>
      <w:r w:rsidRPr="00F333BB">
        <w:t>» на единую тепловую сеть сохраняется.</w:t>
      </w:r>
    </w:p>
    <w:p w14:paraId="5D912D0D" w14:textId="77777777" w:rsidR="006A4103" w:rsidRPr="00F333BB" w:rsidRDefault="006A4103" w:rsidP="006A4103"/>
    <w:p w14:paraId="05168276" w14:textId="2C5D4E7F" w:rsidR="006A4103" w:rsidRPr="00F333BB" w:rsidRDefault="006A4103" w:rsidP="006A4103">
      <w:pPr>
        <w:pStyle w:val="3"/>
      </w:pPr>
      <w:bookmarkStart w:id="24" w:name="_Toc204595729"/>
      <w:r w:rsidRPr="00F333BB">
        <w:t>Резервирование тепловых сетей смежных районов поселения, городского округа, города федерального значения</w:t>
      </w:r>
      <w:bookmarkEnd w:id="24"/>
    </w:p>
    <w:p w14:paraId="3C9A15A6" w14:textId="45868F9F" w:rsidR="006A4103" w:rsidRPr="00F333BB" w:rsidRDefault="00F333BB" w:rsidP="006A4103">
      <w:r w:rsidRPr="00F333BB">
        <w:t xml:space="preserve"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</w:t>
      </w:r>
      <w:r w:rsidRPr="00F333BB">
        <w:lastRenderedPageBreak/>
        <w:t>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 на обеспечении теплом небольшого количества потребителей. Возможность подачи тепла 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14:paraId="5258827B" w14:textId="77777777" w:rsidR="006A4103" w:rsidRPr="00F333BB" w:rsidRDefault="006A4103" w:rsidP="006A4103"/>
    <w:p w14:paraId="4B979D3E" w14:textId="3BAD0DEB" w:rsidR="006A4103" w:rsidRPr="00F333BB" w:rsidRDefault="006A4103" w:rsidP="006A4103">
      <w:pPr>
        <w:pStyle w:val="3"/>
      </w:pPr>
      <w:bookmarkStart w:id="25" w:name="_Toc204595730"/>
      <w:r w:rsidRPr="00F333BB">
        <w:t>Устройство резервных насосных станций</w:t>
      </w:r>
      <w:bookmarkEnd w:id="25"/>
    </w:p>
    <w:p w14:paraId="182A6D57" w14:textId="2E738685" w:rsidR="006A4103" w:rsidRPr="00F333BB" w:rsidRDefault="00F333BB" w:rsidP="006A4103">
      <w:r w:rsidRPr="00F333BB">
        <w:t>В результате оценки надежности теплоснабжения потребителей тепловой энергии городского округа «</w:t>
      </w:r>
      <w:proofErr w:type="spellStart"/>
      <w:r w:rsidRPr="00F333BB">
        <w:t>Жатай</w:t>
      </w:r>
      <w:proofErr w:type="spellEnd"/>
      <w:r w:rsidRPr="00F333BB">
        <w:t>» установлено, что устройство резервных насосных станций в составе действующих систем теплоснабжения не требуется.</w:t>
      </w:r>
    </w:p>
    <w:p w14:paraId="465AEC9B" w14:textId="77777777" w:rsidR="006A4103" w:rsidRPr="00F333BB" w:rsidRDefault="006A4103" w:rsidP="006A4103"/>
    <w:p w14:paraId="12782C17" w14:textId="12349E6E" w:rsidR="006A4103" w:rsidRPr="00F333BB" w:rsidRDefault="006A4103" w:rsidP="006A4103">
      <w:pPr>
        <w:pStyle w:val="3"/>
      </w:pPr>
      <w:bookmarkStart w:id="26" w:name="_Toc204595731"/>
      <w:r w:rsidRPr="00F333BB">
        <w:t>Установка баков-аккумуляторов</w:t>
      </w:r>
      <w:bookmarkEnd w:id="26"/>
    </w:p>
    <w:p w14:paraId="617B688C" w14:textId="628ED48C" w:rsidR="006A4103" w:rsidRPr="00F333BB" w:rsidRDefault="00F333BB" w:rsidP="006A4103">
      <w:r w:rsidRPr="00F333BB">
        <w:t>В результате оценки надежности теплоснабжения потребителей тепловой энергии городского округа «</w:t>
      </w:r>
      <w:proofErr w:type="spellStart"/>
      <w:r w:rsidRPr="00F333BB">
        <w:t>Жатай</w:t>
      </w:r>
      <w:proofErr w:type="spellEnd"/>
      <w:r w:rsidRPr="00F333BB">
        <w:t>» установлено, что установка баков-аккумуляторов в составе действующих систем теплоснабжения не требуется.</w:t>
      </w:r>
    </w:p>
    <w:p w14:paraId="77B3AC8C" w14:textId="77777777" w:rsidR="006A4103" w:rsidRPr="00F333BB" w:rsidRDefault="006A4103" w:rsidP="006A4103"/>
    <w:p w14:paraId="033FA3CC" w14:textId="357006D9" w:rsidR="006A4103" w:rsidRPr="00F333BB" w:rsidRDefault="006A4103" w:rsidP="006A4103">
      <w:pPr>
        <w:pStyle w:val="20"/>
      </w:pPr>
      <w:bookmarkStart w:id="27" w:name="_Toc204595732"/>
      <w:r w:rsidRPr="00F333BB">
        <w:t>Описание изменений в показателях надежности теплоснабжения за период, предшествующий разработке схемы теплоснабжения, с учетом введенных в эксплуатацию новых и реконструированных тепловых сетей и сооружений на них.</w:t>
      </w:r>
      <w:bookmarkEnd w:id="27"/>
    </w:p>
    <w:p w14:paraId="1F9A1B83" w14:textId="49C04CF8" w:rsidR="00877308" w:rsidRDefault="00F333BB" w:rsidP="00FE5242">
      <w:r w:rsidRPr="00F333BB">
        <w:t>Показатели надежности системы теплоснабжения актуализированы по состоянию на отчетный год. Изменения показателей надежности происходят по причине износа и мероприятий по реконструкции тепловых сетей на участках от имеющихся источников тепловой энергии.</w:t>
      </w:r>
    </w:p>
    <w:sectPr w:rsidR="00877308" w:rsidSect="00917E27">
      <w:pgSz w:w="11906" w:h="16838"/>
      <w:pgMar w:top="1134" w:right="850" w:bottom="1134" w:left="1701" w:header="284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C6A4E0" w14:textId="77777777" w:rsidR="00323F21" w:rsidRDefault="00323F21" w:rsidP="006F7CE0">
      <w:pPr>
        <w:spacing w:line="240" w:lineRule="auto"/>
      </w:pPr>
      <w:r>
        <w:separator/>
      </w:r>
    </w:p>
  </w:endnote>
  <w:endnote w:type="continuationSeparator" w:id="0">
    <w:p w14:paraId="05FB1A58" w14:textId="77777777" w:rsidR="00323F21" w:rsidRDefault="00323F21" w:rsidP="006F7C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31698391"/>
      <w:docPartObj>
        <w:docPartGallery w:val="Page Numbers (Bottom of Page)"/>
        <w:docPartUnique/>
      </w:docPartObj>
    </w:sdtPr>
    <w:sdtContent>
      <w:p w14:paraId="620075E2" w14:textId="6DD5388E" w:rsidR="003E00D7" w:rsidRDefault="003E00D7" w:rsidP="0082467A">
        <w:pPr>
          <w:pStyle w:val="a7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29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FBD3A9" w14:textId="6A7A626E" w:rsidR="003E00D7" w:rsidRPr="003E00D7" w:rsidRDefault="003E00D7" w:rsidP="003E00D7">
    <w:pPr>
      <w:spacing w:line="240" w:lineRule="auto"/>
      <w:ind w:firstLine="0"/>
      <w:jc w:val="center"/>
      <w:rPr>
        <w:szCs w:val="24"/>
      </w:rPr>
    </w:pPr>
    <w:r w:rsidRPr="003E00D7">
      <w:rPr>
        <w:szCs w:val="24"/>
      </w:rPr>
      <w:t>г. Якутск</w:t>
    </w:r>
  </w:p>
  <w:p w14:paraId="4E54EE02" w14:textId="5375D507" w:rsidR="003E00D7" w:rsidRPr="000E70ED" w:rsidRDefault="003E00D7" w:rsidP="003E00D7">
    <w:pPr>
      <w:spacing w:line="240" w:lineRule="auto"/>
      <w:ind w:firstLine="0"/>
      <w:jc w:val="center"/>
      <w:rPr>
        <w:szCs w:val="24"/>
      </w:rPr>
    </w:pPr>
    <w:r w:rsidRPr="003E00D7">
      <w:rPr>
        <w:szCs w:val="24"/>
      </w:rPr>
      <w:t>2026 год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0013076"/>
      <w:docPartObj>
        <w:docPartGallery w:val="Page Numbers (Bottom of Page)"/>
        <w:docPartUnique/>
      </w:docPartObj>
    </w:sdtPr>
    <w:sdtContent>
      <w:p w14:paraId="051FC564" w14:textId="77777777" w:rsidR="003E00D7" w:rsidRPr="003E00D7" w:rsidRDefault="003E00D7" w:rsidP="003E00D7">
        <w:pPr>
          <w:spacing w:line="240" w:lineRule="auto"/>
          <w:ind w:firstLine="0"/>
          <w:jc w:val="center"/>
          <w:rPr>
            <w:szCs w:val="24"/>
          </w:rPr>
        </w:pPr>
        <w:r w:rsidRPr="003E00D7">
          <w:rPr>
            <w:szCs w:val="24"/>
          </w:rPr>
          <w:t>г. Якутск</w:t>
        </w:r>
      </w:p>
      <w:p w14:paraId="01506E16" w14:textId="2EE44D2B" w:rsidR="003E00D7" w:rsidRPr="00877308" w:rsidRDefault="003E00D7" w:rsidP="003E00D7">
        <w:pPr>
          <w:spacing w:line="240" w:lineRule="auto"/>
          <w:ind w:firstLine="0"/>
          <w:jc w:val="center"/>
          <w:rPr>
            <w:szCs w:val="24"/>
          </w:rPr>
        </w:pPr>
        <w:r w:rsidRPr="003E00D7">
          <w:rPr>
            <w:szCs w:val="24"/>
          </w:rPr>
          <w:t>2026 год</w:t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91881782"/>
      <w:docPartObj>
        <w:docPartGallery w:val="Page Numbers (Bottom of Page)"/>
        <w:docPartUnique/>
      </w:docPartObj>
    </w:sdtPr>
    <w:sdtContent>
      <w:sdt>
        <w:sdtPr>
          <w:id w:val="753778324"/>
          <w:docPartObj>
            <w:docPartGallery w:val="Page Numbers (Bottom of Page)"/>
            <w:docPartUnique/>
          </w:docPartObj>
        </w:sdtPr>
        <w:sdtContent>
          <w:p w14:paraId="32A277D3" w14:textId="3F4B230A" w:rsidR="003E00D7" w:rsidRDefault="003E00D7" w:rsidP="000E70ED">
            <w:pPr>
              <w:pStyle w:val="a7"/>
              <w:ind w:firstLine="0"/>
              <w:jc w:val="center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>
              <w:rPr>
                <w:noProof/>
              </w:rPr>
              <w:t>3</w:t>
            </w:r>
            <w:r>
              <w:fldChar w:fldCharType="end"/>
            </w:r>
          </w:p>
        </w:sdtContent>
      </w:sdt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75981215"/>
      <w:docPartObj>
        <w:docPartGallery w:val="Page Numbers (Bottom of Page)"/>
        <w:docPartUnique/>
      </w:docPartObj>
    </w:sdtPr>
    <w:sdtContent>
      <w:p w14:paraId="2CA53C3B" w14:textId="77777777" w:rsidR="003E00D7" w:rsidRDefault="003E00D7" w:rsidP="00C348C4">
        <w:pPr>
          <w:spacing w:line="240" w:lineRule="auto"/>
          <w:ind w:left="-1247"/>
          <w:jc w:val="center"/>
          <w:rPr>
            <w:szCs w:val="24"/>
          </w:rPr>
        </w:pPr>
        <w:r w:rsidRPr="00D907F8">
          <w:rPr>
            <w:szCs w:val="24"/>
          </w:rPr>
          <w:t>г. Санкт-Петербург</w:t>
        </w:r>
      </w:p>
      <w:p w14:paraId="5A0460E0" w14:textId="77777777" w:rsidR="003E00D7" w:rsidRDefault="003E00D7" w:rsidP="00C348C4">
        <w:pPr>
          <w:spacing w:line="240" w:lineRule="auto"/>
          <w:ind w:left="-1247"/>
          <w:jc w:val="center"/>
        </w:pPr>
        <w:r>
          <w:rPr>
            <w:szCs w:val="24"/>
          </w:rPr>
          <w:t>2023</w:t>
        </w:r>
        <w:r w:rsidRPr="00D907F8">
          <w:rPr>
            <w:szCs w:val="24"/>
          </w:rPr>
          <w:t xml:space="preserve"> год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E9A2F3" w14:textId="77777777" w:rsidR="00323F21" w:rsidRDefault="00323F21" w:rsidP="006F7CE0">
      <w:pPr>
        <w:spacing w:line="240" w:lineRule="auto"/>
      </w:pPr>
      <w:r>
        <w:separator/>
      </w:r>
    </w:p>
  </w:footnote>
  <w:footnote w:type="continuationSeparator" w:id="0">
    <w:p w14:paraId="0D28C67F" w14:textId="77777777" w:rsidR="00323F21" w:rsidRDefault="00323F21" w:rsidP="006F7C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E77F47" w14:textId="77777777" w:rsidR="003E00D7" w:rsidRDefault="003E00D7" w:rsidP="000E70ED">
    <w:pPr>
      <w:pStyle w:val="a5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29CFDD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Times New Roman" w:hint="default"/>
      </w:rPr>
    </w:lvl>
  </w:abstractNum>
  <w:abstractNum w:abstractNumId="1" w15:restartNumberingAfterBreak="0">
    <w:nsid w:val="013D1F68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25B19D3"/>
    <w:multiLevelType w:val="hybridMultilevel"/>
    <w:tmpl w:val="5658E756"/>
    <w:lvl w:ilvl="0" w:tplc="2E56FF4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5C33A2E"/>
    <w:multiLevelType w:val="hybridMultilevel"/>
    <w:tmpl w:val="F940CFB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7CCAC458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7130776"/>
    <w:multiLevelType w:val="hybridMultilevel"/>
    <w:tmpl w:val="73388AB6"/>
    <w:lvl w:ilvl="0" w:tplc="2F785D06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D26CFA9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293FF5"/>
    <w:multiLevelType w:val="hybridMultilevel"/>
    <w:tmpl w:val="6B0E8B76"/>
    <w:lvl w:ilvl="0" w:tplc="BC745D0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EC722A4"/>
    <w:multiLevelType w:val="hybridMultilevel"/>
    <w:tmpl w:val="38186EE8"/>
    <w:lvl w:ilvl="0" w:tplc="2534B826">
      <w:start w:val="3"/>
      <w:numFmt w:val="bullet"/>
      <w:suff w:val="space"/>
      <w:lvlText w:val="•"/>
      <w:lvlJc w:val="left"/>
      <w:pPr>
        <w:ind w:left="36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AE1046"/>
    <w:multiLevelType w:val="hybridMultilevel"/>
    <w:tmpl w:val="47142F82"/>
    <w:lvl w:ilvl="0" w:tplc="A8EE4A9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2341579"/>
    <w:multiLevelType w:val="hybridMultilevel"/>
    <w:tmpl w:val="6CC8C826"/>
    <w:lvl w:ilvl="0" w:tplc="BBC895D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597AFF"/>
    <w:multiLevelType w:val="hybridMultilevel"/>
    <w:tmpl w:val="3898A8BA"/>
    <w:lvl w:ilvl="0" w:tplc="47B8DD3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1B1767A9"/>
    <w:multiLevelType w:val="hybridMultilevel"/>
    <w:tmpl w:val="74E297D2"/>
    <w:lvl w:ilvl="0" w:tplc="22EE8B3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1A1BE6"/>
    <w:multiLevelType w:val="hybridMultilevel"/>
    <w:tmpl w:val="3258B600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1D3D5BCD"/>
    <w:multiLevelType w:val="hybridMultilevel"/>
    <w:tmpl w:val="FD427458"/>
    <w:lvl w:ilvl="0" w:tplc="36D609B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1E637800"/>
    <w:multiLevelType w:val="hybridMultilevel"/>
    <w:tmpl w:val="D304E836"/>
    <w:lvl w:ilvl="0" w:tplc="058AF5E4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1602052"/>
    <w:multiLevelType w:val="hybridMultilevel"/>
    <w:tmpl w:val="3654B9A6"/>
    <w:lvl w:ilvl="0" w:tplc="2534B826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25E2A74"/>
    <w:multiLevelType w:val="hybridMultilevel"/>
    <w:tmpl w:val="335EE45E"/>
    <w:lvl w:ilvl="0" w:tplc="1AA6AC4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3497"/>
    <w:multiLevelType w:val="hybridMultilevel"/>
    <w:tmpl w:val="4B7AF48C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8C83ED0"/>
    <w:multiLevelType w:val="hybridMultilevel"/>
    <w:tmpl w:val="FD3E009A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F840C7E"/>
    <w:multiLevelType w:val="hybridMultilevel"/>
    <w:tmpl w:val="01C4092A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1955817"/>
    <w:multiLevelType w:val="hybridMultilevel"/>
    <w:tmpl w:val="54D4BF4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1EB3A7D"/>
    <w:multiLevelType w:val="hybridMultilevel"/>
    <w:tmpl w:val="DE285472"/>
    <w:lvl w:ilvl="0" w:tplc="EBB4FDD0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3074265"/>
    <w:multiLevelType w:val="multilevel"/>
    <w:tmpl w:val="A0881C5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suff w:val="space"/>
      <w:lvlText w:val="%1.%2.%3.%4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suff w:val="space"/>
      <w:lvlText w:val="Рисунок %1.%2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suff w:val="space"/>
      <w:lvlText w:val="Таблица %1.%2.%6"/>
      <w:lvlJc w:val="left"/>
      <w:pPr>
        <w:ind w:left="3260" w:firstLine="0"/>
      </w:pPr>
      <w:rPr>
        <w:rFonts w:hint="default"/>
      </w:rPr>
    </w:lvl>
    <w:lvl w:ilvl="6">
      <w:start w:val="3"/>
      <w:numFmt w:val="bullet"/>
      <w:suff w:val="space"/>
      <w:lvlText w:val="•"/>
      <w:lvlJc w:val="left"/>
      <w:pPr>
        <w:ind w:left="2520" w:hanging="360"/>
      </w:pPr>
      <w:rPr>
        <w:rFonts w:ascii="Times New Roman" w:eastAsia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3443196B"/>
    <w:multiLevelType w:val="hybridMultilevel"/>
    <w:tmpl w:val="69544C38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6A216B3"/>
    <w:multiLevelType w:val="multilevel"/>
    <w:tmpl w:val="B62C3352"/>
    <w:lvl w:ilvl="0">
      <w:start w:val="11"/>
      <w:numFmt w:val="decimal"/>
      <w:pStyle w:val="1"/>
      <w:suff w:val="space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0"/>
      <w:suff w:val="space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pStyle w:val="4"/>
      <w:suff w:val="space"/>
      <w:lvlText w:val="%1.%2.%3.%4.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pStyle w:val="5"/>
      <w:suff w:val="space"/>
      <w:lvlText w:val="Рисунок %1.%2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pStyle w:val="6"/>
      <w:suff w:val="space"/>
      <w:lvlText w:val="Таблица %1.%2.%6."/>
      <w:lvlJc w:val="left"/>
      <w:pPr>
        <w:ind w:left="326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36B16ADD"/>
    <w:multiLevelType w:val="hybridMultilevel"/>
    <w:tmpl w:val="D73A7450"/>
    <w:lvl w:ilvl="0" w:tplc="726AE34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36BE5703"/>
    <w:multiLevelType w:val="hybridMultilevel"/>
    <w:tmpl w:val="27427B58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6D1980"/>
    <w:multiLevelType w:val="hybridMultilevel"/>
    <w:tmpl w:val="EA405FE8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54E06C5"/>
    <w:multiLevelType w:val="hybridMultilevel"/>
    <w:tmpl w:val="30F80D64"/>
    <w:lvl w:ilvl="0" w:tplc="AFC81B7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6AD1F2A"/>
    <w:multiLevelType w:val="hybridMultilevel"/>
    <w:tmpl w:val="37C84FD6"/>
    <w:lvl w:ilvl="0" w:tplc="94F85E1E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611A23"/>
    <w:multiLevelType w:val="hybridMultilevel"/>
    <w:tmpl w:val="BE0AFB8A"/>
    <w:lvl w:ilvl="0" w:tplc="BBC895DA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4E710D53"/>
    <w:multiLevelType w:val="hybridMultilevel"/>
    <w:tmpl w:val="F3362276"/>
    <w:lvl w:ilvl="0" w:tplc="D0CA957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F114F8"/>
    <w:multiLevelType w:val="hybridMultilevel"/>
    <w:tmpl w:val="31308C92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E3D14DF"/>
    <w:multiLevelType w:val="hybridMultilevel"/>
    <w:tmpl w:val="2D02F5F2"/>
    <w:lvl w:ilvl="0" w:tplc="2534B826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3E46C3"/>
    <w:multiLevelType w:val="hybridMultilevel"/>
    <w:tmpl w:val="59847FEC"/>
    <w:lvl w:ilvl="0" w:tplc="B76051E6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B564B9"/>
    <w:multiLevelType w:val="hybridMultilevel"/>
    <w:tmpl w:val="50E600C2"/>
    <w:lvl w:ilvl="0" w:tplc="90A824C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2BD38C8"/>
    <w:multiLevelType w:val="hybridMultilevel"/>
    <w:tmpl w:val="6876FAEE"/>
    <w:lvl w:ilvl="0" w:tplc="E5023A0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F651F1"/>
    <w:multiLevelType w:val="hybridMultilevel"/>
    <w:tmpl w:val="BD3AE94E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7FB52EE"/>
    <w:multiLevelType w:val="hybridMultilevel"/>
    <w:tmpl w:val="78FCFFD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8D46401"/>
    <w:multiLevelType w:val="hybridMultilevel"/>
    <w:tmpl w:val="B36CD546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ACF4EFE"/>
    <w:multiLevelType w:val="hybridMultilevel"/>
    <w:tmpl w:val="5054118E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2480050"/>
    <w:multiLevelType w:val="hybridMultilevel"/>
    <w:tmpl w:val="446896B0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3BE0D6B"/>
    <w:multiLevelType w:val="hybridMultilevel"/>
    <w:tmpl w:val="4A864DEE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40115EE"/>
    <w:multiLevelType w:val="hybridMultilevel"/>
    <w:tmpl w:val="137A7BCC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74443687"/>
    <w:multiLevelType w:val="hybridMultilevel"/>
    <w:tmpl w:val="FD1A5F42"/>
    <w:lvl w:ilvl="0" w:tplc="658ADE0C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64750CA"/>
    <w:multiLevelType w:val="hybridMultilevel"/>
    <w:tmpl w:val="1AB859B0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F0A6957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7FA649C6"/>
    <w:multiLevelType w:val="hybridMultilevel"/>
    <w:tmpl w:val="2D6A84E8"/>
    <w:lvl w:ilvl="0" w:tplc="036E069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0"/>
  </w:num>
  <w:num w:numId="4">
    <w:abstractNumId w:val="15"/>
  </w:num>
  <w:num w:numId="5">
    <w:abstractNumId w:val="0"/>
  </w:num>
  <w:num w:numId="6">
    <w:abstractNumId w:val="33"/>
  </w:num>
  <w:num w:numId="7">
    <w:abstractNumId w:val="28"/>
  </w:num>
  <w:num w:numId="8">
    <w:abstractNumId w:val="39"/>
  </w:num>
  <w:num w:numId="9">
    <w:abstractNumId w:val="25"/>
  </w:num>
  <w:num w:numId="10">
    <w:abstractNumId w:val="9"/>
  </w:num>
  <w:num w:numId="11">
    <w:abstractNumId w:val="4"/>
  </w:num>
  <w:num w:numId="12">
    <w:abstractNumId w:val="10"/>
  </w:num>
  <w:num w:numId="13">
    <w:abstractNumId w:val="8"/>
  </w:num>
  <w:num w:numId="14">
    <w:abstractNumId w:val="16"/>
  </w:num>
  <w:num w:numId="15">
    <w:abstractNumId w:val="18"/>
  </w:num>
  <w:num w:numId="16">
    <w:abstractNumId w:val="29"/>
  </w:num>
  <w:num w:numId="17">
    <w:abstractNumId w:val="11"/>
  </w:num>
  <w:num w:numId="18">
    <w:abstractNumId w:val="1"/>
  </w:num>
  <w:num w:numId="19">
    <w:abstractNumId w:val="45"/>
  </w:num>
  <w:num w:numId="20">
    <w:abstractNumId w:val="43"/>
  </w:num>
  <w:num w:numId="21">
    <w:abstractNumId w:val="46"/>
  </w:num>
  <w:num w:numId="22">
    <w:abstractNumId w:val="26"/>
  </w:num>
  <w:num w:numId="23">
    <w:abstractNumId w:val="41"/>
  </w:num>
  <w:num w:numId="24">
    <w:abstractNumId w:val="32"/>
  </w:num>
  <w:num w:numId="25">
    <w:abstractNumId w:val="3"/>
  </w:num>
  <w:num w:numId="26">
    <w:abstractNumId w:val="14"/>
  </w:num>
  <w:num w:numId="27">
    <w:abstractNumId w:val="6"/>
  </w:num>
  <w:num w:numId="28">
    <w:abstractNumId w:val="20"/>
  </w:num>
  <w:num w:numId="29">
    <w:abstractNumId w:val="40"/>
  </w:num>
  <w:num w:numId="30">
    <w:abstractNumId w:val="36"/>
  </w:num>
  <w:num w:numId="31">
    <w:abstractNumId w:val="19"/>
  </w:num>
  <w:num w:numId="32">
    <w:abstractNumId w:val="17"/>
  </w:num>
  <w:num w:numId="33">
    <w:abstractNumId w:val="38"/>
  </w:num>
  <w:num w:numId="34">
    <w:abstractNumId w:val="37"/>
  </w:num>
  <w:num w:numId="35">
    <w:abstractNumId w:val="22"/>
  </w:num>
  <w:num w:numId="36">
    <w:abstractNumId w:val="31"/>
  </w:num>
  <w:num w:numId="37">
    <w:abstractNumId w:val="21"/>
  </w:num>
  <w:num w:numId="38">
    <w:abstractNumId w:val="34"/>
  </w:num>
  <w:num w:numId="39">
    <w:abstractNumId w:val="5"/>
  </w:num>
  <w:num w:numId="40">
    <w:abstractNumId w:val="12"/>
  </w:num>
  <w:num w:numId="41">
    <w:abstractNumId w:val="42"/>
  </w:num>
  <w:num w:numId="42">
    <w:abstractNumId w:val="44"/>
  </w:num>
  <w:num w:numId="43">
    <w:abstractNumId w:val="13"/>
  </w:num>
  <w:num w:numId="44">
    <w:abstractNumId w:val="24"/>
  </w:num>
  <w:num w:numId="45">
    <w:abstractNumId w:val="7"/>
  </w:num>
  <w:num w:numId="46">
    <w:abstractNumId w:val="35"/>
  </w:num>
  <w:num w:numId="47">
    <w:abstractNumId w:val="2"/>
  </w:num>
  <w:num w:numId="48">
    <w:abstractNumId w:val="27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6754"/>
    <w:rsid w:val="000029A1"/>
    <w:rsid w:val="000058D0"/>
    <w:rsid w:val="00013428"/>
    <w:rsid w:val="00023DE1"/>
    <w:rsid w:val="00024C21"/>
    <w:rsid w:val="00031411"/>
    <w:rsid w:val="00031EB9"/>
    <w:rsid w:val="00032E4D"/>
    <w:rsid w:val="00037018"/>
    <w:rsid w:val="000423AA"/>
    <w:rsid w:val="00042B7C"/>
    <w:rsid w:val="00043351"/>
    <w:rsid w:val="00053BF7"/>
    <w:rsid w:val="00071204"/>
    <w:rsid w:val="0007251D"/>
    <w:rsid w:val="0007512B"/>
    <w:rsid w:val="00093222"/>
    <w:rsid w:val="000951DC"/>
    <w:rsid w:val="0009665A"/>
    <w:rsid w:val="00096FD3"/>
    <w:rsid w:val="000A4585"/>
    <w:rsid w:val="000A7D03"/>
    <w:rsid w:val="000B2D1C"/>
    <w:rsid w:val="000C0DE2"/>
    <w:rsid w:val="000C134D"/>
    <w:rsid w:val="000C6DA7"/>
    <w:rsid w:val="000D38B9"/>
    <w:rsid w:val="000E301F"/>
    <w:rsid w:val="000E6676"/>
    <w:rsid w:val="000E7091"/>
    <w:rsid w:val="000E70ED"/>
    <w:rsid w:val="000F30EC"/>
    <w:rsid w:val="000F4208"/>
    <w:rsid w:val="000F47AC"/>
    <w:rsid w:val="000F6FAC"/>
    <w:rsid w:val="00100BD4"/>
    <w:rsid w:val="001026F6"/>
    <w:rsid w:val="001028C5"/>
    <w:rsid w:val="00103F12"/>
    <w:rsid w:val="001113B4"/>
    <w:rsid w:val="00114C6A"/>
    <w:rsid w:val="00121CA6"/>
    <w:rsid w:val="00123E8F"/>
    <w:rsid w:val="00125A0A"/>
    <w:rsid w:val="0013470E"/>
    <w:rsid w:val="0013480B"/>
    <w:rsid w:val="00135BC4"/>
    <w:rsid w:val="001364E3"/>
    <w:rsid w:val="00144857"/>
    <w:rsid w:val="00146BEB"/>
    <w:rsid w:val="00177336"/>
    <w:rsid w:val="001807F1"/>
    <w:rsid w:val="00181359"/>
    <w:rsid w:val="0018279E"/>
    <w:rsid w:val="0018680D"/>
    <w:rsid w:val="00193B24"/>
    <w:rsid w:val="00194CBF"/>
    <w:rsid w:val="001A116A"/>
    <w:rsid w:val="001A2CFF"/>
    <w:rsid w:val="001A65EF"/>
    <w:rsid w:val="001B70E0"/>
    <w:rsid w:val="001B754E"/>
    <w:rsid w:val="001C49EB"/>
    <w:rsid w:val="001C65B3"/>
    <w:rsid w:val="001D0F5D"/>
    <w:rsid w:val="001D4172"/>
    <w:rsid w:val="001D4F76"/>
    <w:rsid w:val="002005FA"/>
    <w:rsid w:val="00202300"/>
    <w:rsid w:val="0020554C"/>
    <w:rsid w:val="00205F7F"/>
    <w:rsid w:val="00206701"/>
    <w:rsid w:val="00215D5C"/>
    <w:rsid w:val="00216B5C"/>
    <w:rsid w:val="00231948"/>
    <w:rsid w:val="002325D6"/>
    <w:rsid w:val="002366CC"/>
    <w:rsid w:val="00236CC4"/>
    <w:rsid w:val="00242C1B"/>
    <w:rsid w:val="00242DC8"/>
    <w:rsid w:val="00246AA4"/>
    <w:rsid w:val="00253E2C"/>
    <w:rsid w:val="002700F0"/>
    <w:rsid w:val="002761F5"/>
    <w:rsid w:val="002827B7"/>
    <w:rsid w:val="00283BE7"/>
    <w:rsid w:val="00283DB0"/>
    <w:rsid w:val="002861A2"/>
    <w:rsid w:val="0029092C"/>
    <w:rsid w:val="00290A89"/>
    <w:rsid w:val="00290D71"/>
    <w:rsid w:val="002910AE"/>
    <w:rsid w:val="00293EDC"/>
    <w:rsid w:val="00294294"/>
    <w:rsid w:val="00295952"/>
    <w:rsid w:val="00295EE7"/>
    <w:rsid w:val="00296754"/>
    <w:rsid w:val="002A1AF7"/>
    <w:rsid w:val="002A3A9B"/>
    <w:rsid w:val="002A3BAD"/>
    <w:rsid w:val="002A5645"/>
    <w:rsid w:val="002A5F63"/>
    <w:rsid w:val="002B1E51"/>
    <w:rsid w:val="002B22BA"/>
    <w:rsid w:val="002B31E9"/>
    <w:rsid w:val="002C07BF"/>
    <w:rsid w:val="002C13E9"/>
    <w:rsid w:val="002C1A13"/>
    <w:rsid w:val="002C2F1B"/>
    <w:rsid w:val="002C395C"/>
    <w:rsid w:val="002D1573"/>
    <w:rsid w:val="002D2C74"/>
    <w:rsid w:val="002D4D27"/>
    <w:rsid w:val="002D5061"/>
    <w:rsid w:val="002D64E7"/>
    <w:rsid w:val="002E0820"/>
    <w:rsid w:val="002E581C"/>
    <w:rsid w:val="002E6608"/>
    <w:rsid w:val="002F0FAF"/>
    <w:rsid w:val="002F5CA7"/>
    <w:rsid w:val="00300A39"/>
    <w:rsid w:val="003123E6"/>
    <w:rsid w:val="00313502"/>
    <w:rsid w:val="00315CA8"/>
    <w:rsid w:val="003214DA"/>
    <w:rsid w:val="0032324D"/>
    <w:rsid w:val="00323F21"/>
    <w:rsid w:val="00331162"/>
    <w:rsid w:val="00342E4E"/>
    <w:rsid w:val="00347812"/>
    <w:rsid w:val="00353AAA"/>
    <w:rsid w:val="00361D31"/>
    <w:rsid w:val="003633B5"/>
    <w:rsid w:val="00364B54"/>
    <w:rsid w:val="003843D1"/>
    <w:rsid w:val="00387A1F"/>
    <w:rsid w:val="003954BB"/>
    <w:rsid w:val="00395CDF"/>
    <w:rsid w:val="003A0459"/>
    <w:rsid w:val="003A05B5"/>
    <w:rsid w:val="003A1B14"/>
    <w:rsid w:val="003A4190"/>
    <w:rsid w:val="003B0EA1"/>
    <w:rsid w:val="003B654E"/>
    <w:rsid w:val="003C3A7F"/>
    <w:rsid w:val="003E00D7"/>
    <w:rsid w:val="003E0D94"/>
    <w:rsid w:val="003E0E94"/>
    <w:rsid w:val="003E19B0"/>
    <w:rsid w:val="003E19C8"/>
    <w:rsid w:val="003F26D5"/>
    <w:rsid w:val="003F59F6"/>
    <w:rsid w:val="003F7DC6"/>
    <w:rsid w:val="004013C2"/>
    <w:rsid w:val="004126A0"/>
    <w:rsid w:val="00414403"/>
    <w:rsid w:val="0042040A"/>
    <w:rsid w:val="004257E1"/>
    <w:rsid w:val="00434DF2"/>
    <w:rsid w:val="0043566B"/>
    <w:rsid w:val="004455EA"/>
    <w:rsid w:val="00445BDF"/>
    <w:rsid w:val="004502A7"/>
    <w:rsid w:val="0045343C"/>
    <w:rsid w:val="0046024A"/>
    <w:rsid w:val="0046311C"/>
    <w:rsid w:val="00464279"/>
    <w:rsid w:val="00464CBA"/>
    <w:rsid w:val="0046505A"/>
    <w:rsid w:val="004662ED"/>
    <w:rsid w:val="00467462"/>
    <w:rsid w:val="00473B1F"/>
    <w:rsid w:val="004766B7"/>
    <w:rsid w:val="004767DD"/>
    <w:rsid w:val="00477900"/>
    <w:rsid w:val="004856DE"/>
    <w:rsid w:val="004860D7"/>
    <w:rsid w:val="004A24F5"/>
    <w:rsid w:val="004A6A18"/>
    <w:rsid w:val="004B388A"/>
    <w:rsid w:val="004B530B"/>
    <w:rsid w:val="004C6763"/>
    <w:rsid w:val="004C6EE9"/>
    <w:rsid w:val="004C7074"/>
    <w:rsid w:val="004D2D79"/>
    <w:rsid w:val="004D411A"/>
    <w:rsid w:val="004D7305"/>
    <w:rsid w:val="004E3E08"/>
    <w:rsid w:val="004E48CF"/>
    <w:rsid w:val="004E6563"/>
    <w:rsid w:val="004F0E7F"/>
    <w:rsid w:val="004F15D5"/>
    <w:rsid w:val="005010E4"/>
    <w:rsid w:val="00506381"/>
    <w:rsid w:val="00511546"/>
    <w:rsid w:val="00514E63"/>
    <w:rsid w:val="00516595"/>
    <w:rsid w:val="00517066"/>
    <w:rsid w:val="005170D5"/>
    <w:rsid w:val="005174D2"/>
    <w:rsid w:val="00517879"/>
    <w:rsid w:val="00521CE4"/>
    <w:rsid w:val="00533EB1"/>
    <w:rsid w:val="005374F1"/>
    <w:rsid w:val="00540922"/>
    <w:rsid w:val="00547B14"/>
    <w:rsid w:val="00550B4B"/>
    <w:rsid w:val="00551BF5"/>
    <w:rsid w:val="005530E1"/>
    <w:rsid w:val="005579FB"/>
    <w:rsid w:val="005604C9"/>
    <w:rsid w:val="005615F7"/>
    <w:rsid w:val="0056725D"/>
    <w:rsid w:val="00573F98"/>
    <w:rsid w:val="00575446"/>
    <w:rsid w:val="005759C2"/>
    <w:rsid w:val="0058332F"/>
    <w:rsid w:val="005858D1"/>
    <w:rsid w:val="00586C92"/>
    <w:rsid w:val="00593BEF"/>
    <w:rsid w:val="005A002C"/>
    <w:rsid w:val="005A010C"/>
    <w:rsid w:val="005A0B69"/>
    <w:rsid w:val="005A0CDE"/>
    <w:rsid w:val="005B0269"/>
    <w:rsid w:val="005B3865"/>
    <w:rsid w:val="005B7D38"/>
    <w:rsid w:val="005C4E71"/>
    <w:rsid w:val="005D0858"/>
    <w:rsid w:val="005D20F7"/>
    <w:rsid w:val="005E3A9A"/>
    <w:rsid w:val="005E7AE8"/>
    <w:rsid w:val="005F4EFA"/>
    <w:rsid w:val="005F629A"/>
    <w:rsid w:val="005F6798"/>
    <w:rsid w:val="005F7A8F"/>
    <w:rsid w:val="0061018D"/>
    <w:rsid w:val="0062210D"/>
    <w:rsid w:val="00623C2B"/>
    <w:rsid w:val="00624CFA"/>
    <w:rsid w:val="0062534C"/>
    <w:rsid w:val="0063022C"/>
    <w:rsid w:val="00636A0A"/>
    <w:rsid w:val="00647CDC"/>
    <w:rsid w:val="00650771"/>
    <w:rsid w:val="00650778"/>
    <w:rsid w:val="0066142C"/>
    <w:rsid w:val="00662D94"/>
    <w:rsid w:val="006638DE"/>
    <w:rsid w:val="00677FAE"/>
    <w:rsid w:val="00693339"/>
    <w:rsid w:val="006A4103"/>
    <w:rsid w:val="006A4AAE"/>
    <w:rsid w:val="006C1C95"/>
    <w:rsid w:val="006C2D9A"/>
    <w:rsid w:val="006C479F"/>
    <w:rsid w:val="006C4960"/>
    <w:rsid w:val="006D09E0"/>
    <w:rsid w:val="006D51D1"/>
    <w:rsid w:val="006D6C5A"/>
    <w:rsid w:val="006D6E39"/>
    <w:rsid w:val="006F2537"/>
    <w:rsid w:val="006F7430"/>
    <w:rsid w:val="006F7CE0"/>
    <w:rsid w:val="00705BCD"/>
    <w:rsid w:val="00714044"/>
    <w:rsid w:val="007150AB"/>
    <w:rsid w:val="00715FDD"/>
    <w:rsid w:val="0071722F"/>
    <w:rsid w:val="00720AC8"/>
    <w:rsid w:val="00721745"/>
    <w:rsid w:val="00721F25"/>
    <w:rsid w:val="00723186"/>
    <w:rsid w:val="00733798"/>
    <w:rsid w:val="0073530E"/>
    <w:rsid w:val="007444F7"/>
    <w:rsid w:val="007533B9"/>
    <w:rsid w:val="00755860"/>
    <w:rsid w:val="00757898"/>
    <w:rsid w:val="00765644"/>
    <w:rsid w:val="0076740F"/>
    <w:rsid w:val="007746D9"/>
    <w:rsid w:val="0078020A"/>
    <w:rsid w:val="007812C8"/>
    <w:rsid w:val="00781FD6"/>
    <w:rsid w:val="007868C5"/>
    <w:rsid w:val="0079038D"/>
    <w:rsid w:val="00791B7F"/>
    <w:rsid w:val="00795568"/>
    <w:rsid w:val="0079754A"/>
    <w:rsid w:val="0079763F"/>
    <w:rsid w:val="007A039B"/>
    <w:rsid w:val="007A0988"/>
    <w:rsid w:val="007A3587"/>
    <w:rsid w:val="007B4357"/>
    <w:rsid w:val="007C2AA8"/>
    <w:rsid w:val="007D7ED9"/>
    <w:rsid w:val="007E17DC"/>
    <w:rsid w:val="007E37D5"/>
    <w:rsid w:val="007E6F8D"/>
    <w:rsid w:val="007F4324"/>
    <w:rsid w:val="00803551"/>
    <w:rsid w:val="008206EF"/>
    <w:rsid w:val="0082467A"/>
    <w:rsid w:val="00830602"/>
    <w:rsid w:val="00831171"/>
    <w:rsid w:val="008365CA"/>
    <w:rsid w:val="00841AA8"/>
    <w:rsid w:val="00841B2B"/>
    <w:rsid w:val="0084405D"/>
    <w:rsid w:val="008503BE"/>
    <w:rsid w:val="00852F96"/>
    <w:rsid w:val="00877308"/>
    <w:rsid w:val="0088497A"/>
    <w:rsid w:val="008932D2"/>
    <w:rsid w:val="008948F7"/>
    <w:rsid w:val="008A079F"/>
    <w:rsid w:val="008A0925"/>
    <w:rsid w:val="008A24C0"/>
    <w:rsid w:val="008A6AF8"/>
    <w:rsid w:val="008B6791"/>
    <w:rsid w:val="008B7E2D"/>
    <w:rsid w:val="008C6BDB"/>
    <w:rsid w:val="008D086C"/>
    <w:rsid w:val="008D145D"/>
    <w:rsid w:val="008E246B"/>
    <w:rsid w:val="008E38E1"/>
    <w:rsid w:val="008E3D6D"/>
    <w:rsid w:val="008E523A"/>
    <w:rsid w:val="008F01C8"/>
    <w:rsid w:val="008F28E7"/>
    <w:rsid w:val="008F43B6"/>
    <w:rsid w:val="0090096E"/>
    <w:rsid w:val="0090723F"/>
    <w:rsid w:val="0091387C"/>
    <w:rsid w:val="00914B0A"/>
    <w:rsid w:val="00917E27"/>
    <w:rsid w:val="0092152B"/>
    <w:rsid w:val="009248A1"/>
    <w:rsid w:val="00927679"/>
    <w:rsid w:val="00927C98"/>
    <w:rsid w:val="00932772"/>
    <w:rsid w:val="0093620D"/>
    <w:rsid w:val="009368A2"/>
    <w:rsid w:val="0093775B"/>
    <w:rsid w:val="00943B8A"/>
    <w:rsid w:val="0094659C"/>
    <w:rsid w:val="00953AEF"/>
    <w:rsid w:val="00954339"/>
    <w:rsid w:val="00956460"/>
    <w:rsid w:val="00963498"/>
    <w:rsid w:val="009656A3"/>
    <w:rsid w:val="0096603C"/>
    <w:rsid w:val="0097195C"/>
    <w:rsid w:val="00991419"/>
    <w:rsid w:val="00994057"/>
    <w:rsid w:val="009A10E8"/>
    <w:rsid w:val="009A3697"/>
    <w:rsid w:val="009A663C"/>
    <w:rsid w:val="009B3DD0"/>
    <w:rsid w:val="009B6EBC"/>
    <w:rsid w:val="009C061D"/>
    <w:rsid w:val="009D0F4A"/>
    <w:rsid w:val="009E6869"/>
    <w:rsid w:val="009E6BB4"/>
    <w:rsid w:val="009F134B"/>
    <w:rsid w:val="009F5212"/>
    <w:rsid w:val="00A0346E"/>
    <w:rsid w:val="00A039E5"/>
    <w:rsid w:val="00A14215"/>
    <w:rsid w:val="00A1629A"/>
    <w:rsid w:val="00A17A72"/>
    <w:rsid w:val="00A265FE"/>
    <w:rsid w:val="00A3021D"/>
    <w:rsid w:val="00A35CB8"/>
    <w:rsid w:val="00A365D2"/>
    <w:rsid w:val="00A40A9E"/>
    <w:rsid w:val="00A4452E"/>
    <w:rsid w:val="00A45305"/>
    <w:rsid w:val="00A542F4"/>
    <w:rsid w:val="00A56E23"/>
    <w:rsid w:val="00A57F5F"/>
    <w:rsid w:val="00A65C12"/>
    <w:rsid w:val="00A65F44"/>
    <w:rsid w:val="00A70892"/>
    <w:rsid w:val="00A72592"/>
    <w:rsid w:val="00A821FE"/>
    <w:rsid w:val="00A87BF6"/>
    <w:rsid w:val="00A9193F"/>
    <w:rsid w:val="00AA0345"/>
    <w:rsid w:val="00AA3AAE"/>
    <w:rsid w:val="00AB23CC"/>
    <w:rsid w:val="00AB42DC"/>
    <w:rsid w:val="00AB53DE"/>
    <w:rsid w:val="00AB7551"/>
    <w:rsid w:val="00AC1DAB"/>
    <w:rsid w:val="00AD3C5A"/>
    <w:rsid w:val="00AE5BB6"/>
    <w:rsid w:val="00AF3B0D"/>
    <w:rsid w:val="00AF5D20"/>
    <w:rsid w:val="00AF79F6"/>
    <w:rsid w:val="00B00DDE"/>
    <w:rsid w:val="00B01739"/>
    <w:rsid w:val="00B059EF"/>
    <w:rsid w:val="00B060E8"/>
    <w:rsid w:val="00B12BE3"/>
    <w:rsid w:val="00B160B3"/>
    <w:rsid w:val="00B160C2"/>
    <w:rsid w:val="00B171D9"/>
    <w:rsid w:val="00B233CE"/>
    <w:rsid w:val="00B335D8"/>
    <w:rsid w:val="00B56613"/>
    <w:rsid w:val="00B653FD"/>
    <w:rsid w:val="00B67143"/>
    <w:rsid w:val="00B7292A"/>
    <w:rsid w:val="00B75B28"/>
    <w:rsid w:val="00B7601C"/>
    <w:rsid w:val="00B83752"/>
    <w:rsid w:val="00B84AF3"/>
    <w:rsid w:val="00B86C61"/>
    <w:rsid w:val="00B87EF3"/>
    <w:rsid w:val="00B901D5"/>
    <w:rsid w:val="00B910A1"/>
    <w:rsid w:val="00B910BD"/>
    <w:rsid w:val="00B95820"/>
    <w:rsid w:val="00B978B5"/>
    <w:rsid w:val="00BA1F23"/>
    <w:rsid w:val="00BA27E5"/>
    <w:rsid w:val="00BA3168"/>
    <w:rsid w:val="00BA55E6"/>
    <w:rsid w:val="00BB0D48"/>
    <w:rsid w:val="00BB2151"/>
    <w:rsid w:val="00BB7C57"/>
    <w:rsid w:val="00BC21CA"/>
    <w:rsid w:val="00BC3776"/>
    <w:rsid w:val="00BC6D30"/>
    <w:rsid w:val="00BD497F"/>
    <w:rsid w:val="00BE0992"/>
    <w:rsid w:val="00BE0E6D"/>
    <w:rsid w:val="00BE4EA9"/>
    <w:rsid w:val="00BE7F98"/>
    <w:rsid w:val="00C0563F"/>
    <w:rsid w:val="00C05A19"/>
    <w:rsid w:val="00C10822"/>
    <w:rsid w:val="00C12CC8"/>
    <w:rsid w:val="00C147C6"/>
    <w:rsid w:val="00C16D2D"/>
    <w:rsid w:val="00C173ED"/>
    <w:rsid w:val="00C26714"/>
    <w:rsid w:val="00C30D95"/>
    <w:rsid w:val="00C348C4"/>
    <w:rsid w:val="00C3502D"/>
    <w:rsid w:val="00C43729"/>
    <w:rsid w:val="00C60D1A"/>
    <w:rsid w:val="00C66E72"/>
    <w:rsid w:val="00C70267"/>
    <w:rsid w:val="00C71083"/>
    <w:rsid w:val="00C71476"/>
    <w:rsid w:val="00C83F43"/>
    <w:rsid w:val="00C84B05"/>
    <w:rsid w:val="00C90BB4"/>
    <w:rsid w:val="00C940E9"/>
    <w:rsid w:val="00C97BA5"/>
    <w:rsid w:val="00CA0AF8"/>
    <w:rsid w:val="00CB00A9"/>
    <w:rsid w:val="00CB0994"/>
    <w:rsid w:val="00CB61BD"/>
    <w:rsid w:val="00CB7D52"/>
    <w:rsid w:val="00CC10C1"/>
    <w:rsid w:val="00CC1B35"/>
    <w:rsid w:val="00CD17C2"/>
    <w:rsid w:val="00CD6E27"/>
    <w:rsid w:val="00CE1B46"/>
    <w:rsid w:val="00CE3D9A"/>
    <w:rsid w:val="00CE5A05"/>
    <w:rsid w:val="00CE5E03"/>
    <w:rsid w:val="00CF05D2"/>
    <w:rsid w:val="00CF0DBD"/>
    <w:rsid w:val="00CF3DE3"/>
    <w:rsid w:val="00CF4E46"/>
    <w:rsid w:val="00CF5C10"/>
    <w:rsid w:val="00D006B2"/>
    <w:rsid w:val="00D03F73"/>
    <w:rsid w:val="00D0716D"/>
    <w:rsid w:val="00D14DA5"/>
    <w:rsid w:val="00D2235A"/>
    <w:rsid w:val="00D23B00"/>
    <w:rsid w:val="00D26B60"/>
    <w:rsid w:val="00D3086C"/>
    <w:rsid w:val="00D34208"/>
    <w:rsid w:val="00D41A8E"/>
    <w:rsid w:val="00D42116"/>
    <w:rsid w:val="00D501AA"/>
    <w:rsid w:val="00D50819"/>
    <w:rsid w:val="00D54152"/>
    <w:rsid w:val="00D548C3"/>
    <w:rsid w:val="00D7504B"/>
    <w:rsid w:val="00D75667"/>
    <w:rsid w:val="00D75ABF"/>
    <w:rsid w:val="00D761A1"/>
    <w:rsid w:val="00D83B3B"/>
    <w:rsid w:val="00D859F7"/>
    <w:rsid w:val="00D870BE"/>
    <w:rsid w:val="00D900E7"/>
    <w:rsid w:val="00D90B96"/>
    <w:rsid w:val="00D92881"/>
    <w:rsid w:val="00D96EA8"/>
    <w:rsid w:val="00DA67D1"/>
    <w:rsid w:val="00DB072A"/>
    <w:rsid w:val="00DB4948"/>
    <w:rsid w:val="00DC04E5"/>
    <w:rsid w:val="00DC30ED"/>
    <w:rsid w:val="00DD2ABB"/>
    <w:rsid w:val="00DD3F63"/>
    <w:rsid w:val="00DE28B4"/>
    <w:rsid w:val="00DE2A6E"/>
    <w:rsid w:val="00DE5131"/>
    <w:rsid w:val="00DF5DB5"/>
    <w:rsid w:val="00E020DD"/>
    <w:rsid w:val="00E0523C"/>
    <w:rsid w:val="00E104A0"/>
    <w:rsid w:val="00E20046"/>
    <w:rsid w:val="00E222E9"/>
    <w:rsid w:val="00E246C3"/>
    <w:rsid w:val="00E2501A"/>
    <w:rsid w:val="00E34232"/>
    <w:rsid w:val="00E34D43"/>
    <w:rsid w:val="00E370E7"/>
    <w:rsid w:val="00E47AB1"/>
    <w:rsid w:val="00E55137"/>
    <w:rsid w:val="00E554B6"/>
    <w:rsid w:val="00E56823"/>
    <w:rsid w:val="00E6780B"/>
    <w:rsid w:val="00E711FE"/>
    <w:rsid w:val="00E75BF9"/>
    <w:rsid w:val="00E77C6C"/>
    <w:rsid w:val="00E809E1"/>
    <w:rsid w:val="00E82513"/>
    <w:rsid w:val="00E829EA"/>
    <w:rsid w:val="00E843E5"/>
    <w:rsid w:val="00E85254"/>
    <w:rsid w:val="00E938C6"/>
    <w:rsid w:val="00E95BD1"/>
    <w:rsid w:val="00EA1BF2"/>
    <w:rsid w:val="00EB30F8"/>
    <w:rsid w:val="00EB5109"/>
    <w:rsid w:val="00EB70BA"/>
    <w:rsid w:val="00EC15DA"/>
    <w:rsid w:val="00EC6CED"/>
    <w:rsid w:val="00EC71CE"/>
    <w:rsid w:val="00ED1242"/>
    <w:rsid w:val="00ED134D"/>
    <w:rsid w:val="00ED521C"/>
    <w:rsid w:val="00ED649D"/>
    <w:rsid w:val="00ED730C"/>
    <w:rsid w:val="00EE4A0A"/>
    <w:rsid w:val="00EE5BCE"/>
    <w:rsid w:val="00EE62E4"/>
    <w:rsid w:val="00EE7970"/>
    <w:rsid w:val="00EF055B"/>
    <w:rsid w:val="00EF2633"/>
    <w:rsid w:val="00EF30B6"/>
    <w:rsid w:val="00EF5165"/>
    <w:rsid w:val="00EF5B77"/>
    <w:rsid w:val="00F0475E"/>
    <w:rsid w:val="00F1217E"/>
    <w:rsid w:val="00F1266C"/>
    <w:rsid w:val="00F143A2"/>
    <w:rsid w:val="00F14A24"/>
    <w:rsid w:val="00F16E4C"/>
    <w:rsid w:val="00F22F96"/>
    <w:rsid w:val="00F244DB"/>
    <w:rsid w:val="00F25864"/>
    <w:rsid w:val="00F274FF"/>
    <w:rsid w:val="00F27C1E"/>
    <w:rsid w:val="00F31075"/>
    <w:rsid w:val="00F31CBA"/>
    <w:rsid w:val="00F333BB"/>
    <w:rsid w:val="00F34162"/>
    <w:rsid w:val="00F507D0"/>
    <w:rsid w:val="00F510D5"/>
    <w:rsid w:val="00F519BF"/>
    <w:rsid w:val="00F53554"/>
    <w:rsid w:val="00F558B0"/>
    <w:rsid w:val="00F5780A"/>
    <w:rsid w:val="00F71A46"/>
    <w:rsid w:val="00F72423"/>
    <w:rsid w:val="00F8129A"/>
    <w:rsid w:val="00F86B33"/>
    <w:rsid w:val="00F937ED"/>
    <w:rsid w:val="00F9586D"/>
    <w:rsid w:val="00F97E22"/>
    <w:rsid w:val="00FA4A9F"/>
    <w:rsid w:val="00FA74E4"/>
    <w:rsid w:val="00FB16A6"/>
    <w:rsid w:val="00FB24F0"/>
    <w:rsid w:val="00FB47BF"/>
    <w:rsid w:val="00FC27F8"/>
    <w:rsid w:val="00FC2B79"/>
    <w:rsid w:val="00FC45F3"/>
    <w:rsid w:val="00FC6E03"/>
    <w:rsid w:val="00FD5382"/>
    <w:rsid w:val="00FE17C2"/>
    <w:rsid w:val="00FE5242"/>
    <w:rsid w:val="00FF3858"/>
    <w:rsid w:val="00FF4A7B"/>
    <w:rsid w:val="00FF76A5"/>
    <w:rsid w:val="00FF7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D97AB7"/>
  <w15:chartTrackingRefBased/>
  <w15:docId w15:val="{9EE6148F-4753-4E6A-97F9-209CD6DEF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сновной_текст"/>
    <w:qFormat/>
    <w:rsid w:val="00956460"/>
    <w:pPr>
      <w:spacing w:after="0" w:line="360" w:lineRule="auto"/>
      <w:ind w:firstLine="709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20"/>
    <w:link w:val="10"/>
    <w:uiPriority w:val="9"/>
    <w:qFormat/>
    <w:rsid w:val="006A4103"/>
    <w:pPr>
      <w:keepNext/>
      <w:keepLines/>
      <w:numPr>
        <w:numId w:val="1"/>
      </w:numPr>
      <w:ind w:firstLine="709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basedOn w:val="1"/>
    <w:next w:val="3"/>
    <w:link w:val="21"/>
    <w:uiPriority w:val="9"/>
    <w:qFormat/>
    <w:rsid w:val="006A4103"/>
    <w:pPr>
      <w:numPr>
        <w:ilvl w:val="1"/>
      </w:numPr>
      <w:ind w:left="0" w:firstLine="709"/>
      <w:outlineLvl w:val="1"/>
    </w:pPr>
    <w:rPr>
      <w:szCs w:val="26"/>
    </w:rPr>
  </w:style>
  <w:style w:type="paragraph" w:styleId="3">
    <w:name w:val="heading 3"/>
    <w:basedOn w:val="a"/>
    <w:next w:val="a"/>
    <w:link w:val="30"/>
    <w:uiPriority w:val="9"/>
    <w:qFormat/>
    <w:rsid w:val="006A4103"/>
    <w:pPr>
      <w:keepNext/>
      <w:keepLines/>
      <w:numPr>
        <w:ilvl w:val="2"/>
        <w:numId w:val="1"/>
      </w:numPr>
      <w:ind w:left="0" w:firstLine="709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a"/>
    <w:next w:val="a"/>
    <w:link w:val="40"/>
    <w:uiPriority w:val="9"/>
    <w:qFormat/>
    <w:rsid w:val="006A4103"/>
    <w:pPr>
      <w:keepNext/>
      <w:keepLines/>
      <w:numPr>
        <w:ilvl w:val="3"/>
        <w:numId w:val="1"/>
      </w:numPr>
      <w:ind w:left="0" w:firstLine="709"/>
      <w:outlineLvl w:val="3"/>
    </w:pPr>
    <w:rPr>
      <w:rFonts w:eastAsiaTheme="majorEastAsia" w:cstheme="majorBidi"/>
      <w:iCs/>
    </w:rPr>
  </w:style>
  <w:style w:type="paragraph" w:styleId="5">
    <w:name w:val="heading 5"/>
    <w:basedOn w:val="a"/>
    <w:next w:val="a"/>
    <w:link w:val="50"/>
    <w:uiPriority w:val="9"/>
    <w:qFormat/>
    <w:rsid w:val="006A4103"/>
    <w:pPr>
      <w:keepNext/>
      <w:keepLines/>
      <w:numPr>
        <w:ilvl w:val="4"/>
        <w:numId w:val="1"/>
      </w:numPr>
      <w:spacing w:line="240" w:lineRule="auto"/>
      <w:jc w:val="center"/>
      <w:outlineLvl w:val="4"/>
    </w:pPr>
    <w:rPr>
      <w:rFonts w:eastAsiaTheme="majorEastAsia" w:cstheme="majorBidi"/>
      <w:b/>
    </w:rPr>
  </w:style>
  <w:style w:type="paragraph" w:styleId="6">
    <w:name w:val="heading 6"/>
    <w:basedOn w:val="a"/>
    <w:next w:val="a"/>
    <w:link w:val="60"/>
    <w:uiPriority w:val="9"/>
    <w:unhideWhenUsed/>
    <w:qFormat/>
    <w:rsid w:val="006A4103"/>
    <w:pPr>
      <w:keepNext/>
      <w:keepLines/>
      <w:numPr>
        <w:ilvl w:val="5"/>
        <w:numId w:val="1"/>
      </w:numPr>
      <w:spacing w:after="80" w:line="240" w:lineRule="auto"/>
      <w:ind w:left="0"/>
      <w:outlineLvl w:val="5"/>
    </w:pPr>
    <w:rPr>
      <w:rFonts w:eastAsiaTheme="majorEastAsia" w:cstheme="majorBidi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Жирный"/>
    <w:basedOn w:val="a"/>
    <w:next w:val="a"/>
    <w:qFormat/>
    <w:rsid w:val="00956460"/>
    <w:pPr>
      <w:spacing w:line="240" w:lineRule="auto"/>
      <w:ind w:firstLine="0"/>
      <w:jc w:val="center"/>
    </w:pPr>
    <w:rPr>
      <w:b/>
      <w:sz w:val="28"/>
    </w:rPr>
  </w:style>
  <w:style w:type="character" w:customStyle="1" w:styleId="10">
    <w:name w:val="Заголовок 1 Знак"/>
    <w:basedOn w:val="a0"/>
    <w:link w:val="1"/>
    <w:uiPriority w:val="9"/>
    <w:rsid w:val="006A4103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1">
    <w:name w:val="Заголовок 2 Знак"/>
    <w:basedOn w:val="a0"/>
    <w:link w:val="20"/>
    <w:uiPriority w:val="9"/>
    <w:rsid w:val="006A4103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6A4103"/>
    <w:rPr>
      <w:rFonts w:ascii="Times New Roman" w:eastAsiaTheme="majorEastAsia" w:hAnsi="Times New Roman" w:cstheme="majorBidi"/>
      <w:iCs/>
      <w:sz w:val="26"/>
    </w:rPr>
  </w:style>
  <w:style w:type="character" w:customStyle="1" w:styleId="30">
    <w:name w:val="Заголовок 3 Знак"/>
    <w:basedOn w:val="a0"/>
    <w:link w:val="3"/>
    <w:uiPriority w:val="9"/>
    <w:rsid w:val="006A4103"/>
    <w:rPr>
      <w:rFonts w:ascii="Times New Roman" w:eastAsiaTheme="majorEastAsia" w:hAnsi="Times New Roman" w:cstheme="majorBidi"/>
      <w:b/>
      <w:sz w:val="26"/>
      <w:szCs w:val="24"/>
    </w:rPr>
  </w:style>
  <w:style w:type="character" w:customStyle="1" w:styleId="50">
    <w:name w:val="Заголовок 5 Знак"/>
    <w:basedOn w:val="a0"/>
    <w:link w:val="5"/>
    <w:uiPriority w:val="9"/>
    <w:rsid w:val="006A4103"/>
    <w:rPr>
      <w:rFonts w:ascii="Times New Roman" w:eastAsiaTheme="majorEastAsia" w:hAnsi="Times New Roman" w:cstheme="majorBidi"/>
      <w:b/>
      <w:sz w:val="26"/>
    </w:rPr>
  </w:style>
  <w:style w:type="paragraph" w:customStyle="1" w:styleId="a4">
    <w:name w:val="табличный"/>
    <w:basedOn w:val="a"/>
    <w:next w:val="a"/>
    <w:qFormat/>
    <w:rsid w:val="00BE7F98"/>
    <w:pPr>
      <w:spacing w:line="240" w:lineRule="auto"/>
      <w:ind w:firstLine="0"/>
      <w:jc w:val="center"/>
    </w:pPr>
    <w:rPr>
      <w:sz w:val="20"/>
    </w:rPr>
  </w:style>
  <w:style w:type="paragraph" w:styleId="a5">
    <w:name w:val="header"/>
    <w:aliases w:val="Titul,Heder,Знак11,OfferteNr,Знак5,Знак12,Знак121,Знак1211,Знак13"/>
    <w:basedOn w:val="a"/>
    <w:link w:val="a6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aliases w:val="Titul Знак,Heder Знак,Знак11 Знак,OfferteNr Знак,Знак5 Знак,Знак12 Знак,Знак121 Знак,Знак1211 Знак,Знак13 Знак"/>
    <w:basedOn w:val="a0"/>
    <w:link w:val="a5"/>
    <w:uiPriority w:val="99"/>
    <w:rsid w:val="006F7CE0"/>
    <w:rPr>
      <w:rFonts w:ascii="Times New Roman" w:hAnsi="Times New Roman"/>
      <w:sz w:val="26"/>
    </w:rPr>
  </w:style>
  <w:style w:type="paragraph" w:styleId="a7">
    <w:name w:val="footer"/>
    <w:aliases w:val="Обычный01"/>
    <w:basedOn w:val="a"/>
    <w:link w:val="a8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aliases w:val="Обычный01 Знак"/>
    <w:basedOn w:val="a0"/>
    <w:link w:val="a7"/>
    <w:uiPriority w:val="99"/>
    <w:rsid w:val="006F7CE0"/>
    <w:rPr>
      <w:rFonts w:ascii="Times New Roman" w:hAnsi="Times New Roman"/>
      <w:sz w:val="26"/>
    </w:rPr>
  </w:style>
  <w:style w:type="character" w:customStyle="1" w:styleId="60">
    <w:name w:val="Заголовок 6 Знак"/>
    <w:basedOn w:val="a0"/>
    <w:link w:val="6"/>
    <w:uiPriority w:val="9"/>
    <w:rsid w:val="006A4103"/>
    <w:rPr>
      <w:rFonts w:ascii="Times New Roman" w:eastAsiaTheme="majorEastAsia" w:hAnsi="Times New Roman" w:cstheme="majorBidi"/>
      <w:b/>
      <w:sz w:val="26"/>
    </w:rPr>
  </w:style>
  <w:style w:type="paragraph" w:customStyle="1" w:styleId="a9">
    <w:name w:val="Жирный титул"/>
    <w:basedOn w:val="a"/>
    <w:link w:val="aa"/>
    <w:rsid w:val="00D03F73"/>
    <w:pPr>
      <w:jc w:val="center"/>
    </w:pPr>
    <w:rPr>
      <w:b/>
      <w:sz w:val="32"/>
    </w:rPr>
  </w:style>
  <w:style w:type="paragraph" w:customStyle="1" w:styleId="ab">
    <w:name w:val="Табличный титул"/>
    <w:basedOn w:val="a"/>
    <w:link w:val="ac"/>
    <w:qFormat/>
    <w:rsid w:val="00D03F73"/>
    <w:pPr>
      <w:spacing w:line="300" w:lineRule="auto"/>
      <w:ind w:firstLine="0"/>
      <w:jc w:val="left"/>
    </w:pPr>
  </w:style>
  <w:style w:type="character" w:customStyle="1" w:styleId="aa">
    <w:name w:val="Жирный титул Знак"/>
    <w:basedOn w:val="a0"/>
    <w:link w:val="a9"/>
    <w:rsid w:val="00D03F73"/>
    <w:rPr>
      <w:rFonts w:ascii="Times New Roman" w:hAnsi="Times New Roman"/>
      <w:b/>
      <w:sz w:val="32"/>
    </w:rPr>
  </w:style>
  <w:style w:type="character" w:customStyle="1" w:styleId="ac">
    <w:name w:val="Табличный титул Знак"/>
    <w:basedOn w:val="a0"/>
    <w:link w:val="ab"/>
    <w:rsid w:val="00D03F73"/>
    <w:rPr>
      <w:rFonts w:ascii="Times New Roman" w:hAnsi="Times New Roman"/>
      <w:sz w:val="26"/>
    </w:rPr>
  </w:style>
  <w:style w:type="character" w:styleId="ad">
    <w:name w:val="line number"/>
    <w:basedOn w:val="a0"/>
    <w:uiPriority w:val="99"/>
    <w:semiHidden/>
    <w:unhideWhenUsed/>
    <w:rsid w:val="00D41A8E"/>
  </w:style>
  <w:style w:type="table" w:styleId="ae">
    <w:name w:val="Table Grid"/>
    <w:basedOn w:val="a1"/>
    <w:uiPriority w:val="39"/>
    <w:rsid w:val="009543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TOC Heading"/>
    <w:basedOn w:val="1"/>
    <w:next w:val="a"/>
    <w:uiPriority w:val="39"/>
    <w:unhideWhenUsed/>
    <w:rsid w:val="00283DB0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0">
    <w:name w:val="_Обычный"/>
    <w:basedOn w:val="a"/>
    <w:link w:val="af1"/>
    <w:rsid w:val="00D900E7"/>
    <w:pPr>
      <w:spacing w:after="200"/>
      <w:jc w:val="left"/>
    </w:pPr>
    <w:rPr>
      <w:rFonts w:eastAsiaTheme="minorEastAsia"/>
      <w:lang w:eastAsia="ru-RU"/>
    </w:rPr>
  </w:style>
  <w:style w:type="character" w:customStyle="1" w:styleId="af1">
    <w:name w:val="_Обычный Знак"/>
    <w:basedOn w:val="a0"/>
    <w:link w:val="af0"/>
    <w:locked/>
    <w:rsid w:val="00D900E7"/>
    <w:rPr>
      <w:rFonts w:ascii="Times New Roman" w:eastAsiaTheme="minorEastAsia" w:hAnsi="Times New Roman"/>
      <w:sz w:val="26"/>
      <w:lang w:eastAsia="ru-RU"/>
    </w:rPr>
  </w:style>
  <w:style w:type="paragraph" w:styleId="af2">
    <w:name w:val="List Paragraph"/>
    <w:basedOn w:val="a"/>
    <w:uiPriority w:val="34"/>
    <w:qFormat/>
    <w:rsid w:val="00D900E7"/>
    <w:pPr>
      <w:ind w:left="720"/>
      <w:contextualSpacing/>
    </w:pPr>
  </w:style>
  <w:style w:type="table" w:customStyle="1" w:styleId="TableGridReport1">
    <w:name w:val="Table Grid Report1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">
    <w:name w:val="Table Grid Report2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">
    <w:name w:val="Table Grid Report3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">
    <w:name w:val="Table Grid Report4"/>
    <w:basedOn w:val="a1"/>
    <w:next w:val="ae"/>
    <w:uiPriority w:val="59"/>
    <w:rsid w:val="004B530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AA">
    <w:name w:val="! AAA !"/>
    <w:link w:val="AAA0"/>
    <w:uiPriority w:val="99"/>
    <w:rsid w:val="00D23B00"/>
    <w:pPr>
      <w:spacing w:after="120" w:line="240" w:lineRule="auto"/>
      <w:jc w:val="both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AAA0">
    <w:name w:val="! AAA ! Знак"/>
    <w:link w:val="AAA"/>
    <w:uiPriority w:val="99"/>
    <w:locked/>
    <w:rsid w:val="00D23B00"/>
    <w:rPr>
      <w:rFonts w:ascii="Times New Roman" w:eastAsia="Times New Roman" w:hAnsi="Times New Roman" w:cs="Times New Roman"/>
      <w:sz w:val="16"/>
      <w:szCs w:val="20"/>
      <w:lang w:eastAsia="ru-RU"/>
    </w:rPr>
  </w:style>
  <w:style w:type="table" w:customStyle="1" w:styleId="TableGridReport5">
    <w:name w:val="Table Grid Report5"/>
    <w:basedOn w:val="a1"/>
    <w:next w:val="ae"/>
    <w:uiPriority w:val="59"/>
    <w:rsid w:val="00A1629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6">
    <w:name w:val="Table Grid Report6"/>
    <w:basedOn w:val="a1"/>
    <w:next w:val="ae"/>
    <w:uiPriority w:val="59"/>
    <w:rsid w:val="002D506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7">
    <w:name w:val="Table Grid Report7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8">
    <w:name w:val="Table Grid Report8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9">
    <w:name w:val="Table Grid Report9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0">
    <w:name w:val="Table Grid Report10"/>
    <w:basedOn w:val="a1"/>
    <w:next w:val="ae"/>
    <w:uiPriority w:val="59"/>
    <w:rsid w:val="00A039E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3">
    <w:name w:val="Основной текст_"/>
    <w:basedOn w:val="a0"/>
    <w:link w:val="14"/>
    <w:rsid w:val="009E6869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14">
    <w:name w:val="Основной текст14"/>
    <w:basedOn w:val="a"/>
    <w:link w:val="af3"/>
    <w:rsid w:val="009E6869"/>
    <w:pPr>
      <w:widowControl w:val="0"/>
      <w:shd w:val="clear" w:color="auto" w:fill="FFFFFF"/>
      <w:spacing w:after="200" w:line="480" w:lineRule="exact"/>
      <w:ind w:hanging="700"/>
      <w:jc w:val="left"/>
    </w:pPr>
    <w:rPr>
      <w:sz w:val="27"/>
      <w:szCs w:val="27"/>
    </w:rPr>
  </w:style>
  <w:style w:type="table" w:customStyle="1" w:styleId="TableGridReport11">
    <w:name w:val="Table Grid Report11"/>
    <w:basedOn w:val="a1"/>
    <w:next w:val="ae"/>
    <w:uiPriority w:val="59"/>
    <w:rsid w:val="00F937E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2">
    <w:name w:val="Table Grid Report12"/>
    <w:basedOn w:val="a1"/>
    <w:next w:val="ae"/>
    <w:uiPriority w:val="59"/>
    <w:rsid w:val="00F3107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3">
    <w:name w:val="Table Grid Report13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4">
    <w:name w:val="Table Grid Report14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5">
    <w:name w:val="Table Grid Report15"/>
    <w:basedOn w:val="a1"/>
    <w:next w:val="ae"/>
    <w:uiPriority w:val="59"/>
    <w:rsid w:val="00EE797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">
    <w:name w:val="List Bullet 2"/>
    <w:basedOn w:val="a"/>
    <w:semiHidden/>
    <w:unhideWhenUsed/>
    <w:rsid w:val="00EE7970"/>
    <w:pPr>
      <w:numPr>
        <w:numId w:val="5"/>
      </w:numPr>
      <w:tabs>
        <w:tab w:val="clear" w:pos="643"/>
      </w:tabs>
      <w:spacing w:after="200" w:line="276" w:lineRule="auto"/>
      <w:ind w:left="0" w:firstLine="0"/>
      <w:contextualSpacing/>
      <w:jc w:val="left"/>
    </w:pPr>
    <w:rPr>
      <w:rFonts w:eastAsia="Times New Roman"/>
      <w:sz w:val="24"/>
      <w:lang w:eastAsia="ru-RU"/>
    </w:rPr>
  </w:style>
  <w:style w:type="table" w:customStyle="1" w:styleId="TableGridReport16">
    <w:name w:val="Table Grid Report16"/>
    <w:basedOn w:val="a1"/>
    <w:next w:val="ae"/>
    <w:uiPriority w:val="59"/>
    <w:rsid w:val="00ED124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7">
    <w:name w:val="Table Grid Report17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8">
    <w:name w:val="Table Grid Report18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9">
    <w:name w:val="Table Grid Report19"/>
    <w:basedOn w:val="a1"/>
    <w:next w:val="ae"/>
    <w:uiPriority w:val="59"/>
    <w:rsid w:val="002B1E5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0">
    <w:name w:val="Table Grid Report20"/>
    <w:basedOn w:val="a1"/>
    <w:next w:val="ae"/>
    <w:uiPriority w:val="59"/>
    <w:rsid w:val="00EF055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1">
    <w:name w:val="Table Grid Report21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2">
    <w:name w:val="Table Grid Report22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3">
    <w:name w:val="Table Grid Report23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4">
    <w:name w:val="Table Grid Report24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4">
    <w:name w:val="annotation reference"/>
    <w:basedOn w:val="a0"/>
    <w:uiPriority w:val="99"/>
    <w:semiHidden/>
    <w:unhideWhenUsed/>
    <w:rsid w:val="00CA0AF8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CA0AF8"/>
    <w:pPr>
      <w:spacing w:line="240" w:lineRule="auto"/>
    </w:pPr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CA0AF8"/>
    <w:rPr>
      <w:rFonts w:ascii="Times New Roman" w:hAnsi="Times New Roman"/>
      <w:sz w:val="20"/>
      <w:szCs w:val="20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CA0AF8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CA0AF8"/>
    <w:rPr>
      <w:rFonts w:ascii="Times New Roman" w:hAnsi="Times New Roman"/>
      <w:b/>
      <w:bCs/>
      <w:sz w:val="20"/>
      <w:szCs w:val="20"/>
    </w:rPr>
  </w:style>
  <w:style w:type="paragraph" w:styleId="af9">
    <w:name w:val="Balloon Text"/>
    <w:basedOn w:val="a"/>
    <w:link w:val="afa"/>
    <w:uiPriority w:val="99"/>
    <w:semiHidden/>
    <w:unhideWhenUsed/>
    <w:rsid w:val="00CA0AF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basedOn w:val="a0"/>
    <w:link w:val="af9"/>
    <w:uiPriority w:val="99"/>
    <w:semiHidden/>
    <w:rsid w:val="00CA0AF8"/>
    <w:rPr>
      <w:rFonts w:ascii="Segoe UI" w:hAnsi="Segoe UI" w:cs="Segoe UI"/>
      <w:sz w:val="18"/>
      <w:szCs w:val="18"/>
    </w:rPr>
  </w:style>
  <w:style w:type="table" w:customStyle="1" w:styleId="TableGridReport25">
    <w:name w:val="Table Grid Report25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6">
    <w:name w:val="Table Grid Report26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7">
    <w:name w:val="Table Grid Report27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8">
    <w:name w:val="Table Grid Report28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9">
    <w:name w:val="Table Grid Report29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0">
    <w:name w:val="Table Grid Report30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1">
    <w:name w:val="Table Grid Report31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2">
    <w:name w:val="Table Grid Report32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3">
    <w:name w:val="Table Grid Report33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">
    <w:name w:val="121"/>
    <w:basedOn w:val="a1"/>
    <w:next w:val="ae"/>
    <w:rsid w:val="0096603C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b">
    <w:name w:val="Абзац"/>
    <w:basedOn w:val="a"/>
    <w:link w:val="afc"/>
    <w:rsid w:val="00E554B6"/>
    <w:pPr>
      <w:spacing w:before="120" w:after="60" w:line="276" w:lineRule="auto"/>
      <w:ind w:firstLine="567"/>
      <w:jc w:val="left"/>
    </w:pPr>
    <w:rPr>
      <w:rFonts w:eastAsiaTheme="minorEastAsia"/>
      <w:sz w:val="24"/>
      <w:szCs w:val="24"/>
      <w:lang w:eastAsia="ru-RU"/>
    </w:rPr>
  </w:style>
  <w:style w:type="character" w:customStyle="1" w:styleId="afc">
    <w:name w:val="Абзац Знак"/>
    <w:link w:val="afb"/>
    <w:rsid w:val="00E554B6"/>
    <w:rPr>
      <w:rFonts w:ascii="Times New Roman" w:eastAsiaTheme="minorEastAsia" w:hAnsi="Times New Roman"/>
      <w:sz w:val="24"/>
      <w:szCs w:val="24"/>
      <w:lang w:eastAsia="ru-RU"/>
    </w:rPr>
  </w:style>
  <w:style w:type="table" w:customStyle="1" w:styleId="TableGridReport34">
    <w:name w:val="Table Grid Report34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5">
    <w:name w:val="Table Grid Report35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1">
    <w:name w:val="1211"/>
    <w:basedOn w:val="a1"/>
    <w:next w:val="ae"/>
    <w:uiPriority w:val="59"/>
    <w:rsid w:val="00AF79F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2">
    <w:name w:val="122"/>
    <w:basedOn w:val="a1"/>
    <w:next w:val="ae"/>
    <w:rsid w:val="00AD3C5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2">
    <w:name w:val="1212"/>
    <w:basedOn w:val="a1"/>
    <w:next w:val="ae"/>
    <w:uiPriority w:val="59"/>
    <w:rsid w:val="005A010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6">
    <w:name w:val="Table Grid Report36"/>
    <w:basedOn w:val="a1"/>
    <w:next w:val="ae"/>
    <w:uiPriority w:val="59"/>
    <w:rsid w:val="0046311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7">
    <w:name w:val="Table Grid Report37"/>
    <w:basedOn w:val="a1"/>
    <w:next w:val="ae"/>
    <w:uiPriority w:val="59"/>
    <w:rsid w:val="00CD17C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8">
    <w:name w:val="Table Grid Report38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9">
    <w:name w:val="Table Grid Report39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0">
    <w:name w:val="Table Grid Report40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1">
    <w:name w:val="Table Grid Report41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2">
    <w:name w:val="Table Grid Report42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3">
    <w:name w:val="Table Grid Report43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4">
    <w:name w:val="Table Grid Report44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5">
    <w:name w:val="Table Grid Report45"/>
    <w:basedOn w:val="a1"/>
    <w:next w:val="ae"/>
    <w:uiPriority w:val="59"/>
    <w:rsid w:val="0034781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6">
    <w:name w:val="Table Grid Report46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7">
    <w:name w:val="Table Grid Report47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8">
    <w:name w:val="Table Grid Report48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9">
    <w:name w:val="Table Grid Report49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0">
    <w:name w:val="Table Grid Report50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1">
    <w:name w:val="Table Grid Report51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3">
    <w:name w:val="123"/>
    <w:basedOn w:val="a1"/>
    <w:next w:val="ae"/>
    <w:rsid w:val="000C134D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11">
    <w:name w:val="toc 1"/>
    <w:basedOn w:val="a"/>
    <w:next w:val="a"/>
    <w:autoRedefine/>
    <w:uiPriority w:val="39"/>
    <w:unhideWhenUsed/>
    <w:rsid w:val="002C395C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2C395C"/>
    <w:pPr>
      <w:spacing w:after="100"/>
      <w:ind w:left="260"/>
    </w:pPr>
  </w:style>
  <w:style w:type="paragraph" w:styleId="31">
    <w:name w:val="toc 3"/>
    <w:basedOn w:val="a"/>
    <w:next w:val="a"/>
    <w:autoRedefine/>
    <w:uiPriority w:val="39"/>
    <w:unhideWhenUsed/>
    <w:rsid w:val="002C395C"/>
    <w:pPr>
      <w:spacing w:after="100"/>
      <w:ind w:left="520"/>
    </w:pPr>
  </w:style>
  <w:style w:type="paragraph" w:styleId="41">
    <w:name w:val="toc 4"/>
    <w:basedOn w:val="a"/>
    <w:next w:val="a"/>
    <w:autoRedefine/>
    <w:uiPriority w:val="39"/>
    <w:unhideWhenUsed/>
    <w:rsid w:val="002C395C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2C395C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2C395C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2C395C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2C395C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2C395C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character" w:styleId="afd">
    <w:name w:val="Hyperlink"/>
    <w:basedOn w:val="a0"/>
    <w:uiPriority w:val="99"/>
    <w:unhideWhenUsed/>
    <w:rsid w:val="002C395C"/>
    <w:rPr>
      <w:color w:val="0563C1" w:themeColor="hyperlink"/>
      <w:u w:val="single"/>
    </w:rPr>
  </w:style>
  <w:style w:type="character" w:styleId="afe">
    <w:name w:val="FollowedHyperlink"/>
    <w:basedOn w:val="a0"/>
    <w:uiPriority w:val="99"/>
    <w:semiHidden/>
    <w:unhideWhenUsed/>
    <w:rsid w:val="00803551"/>
    <w:rPr>
      <w:color w:val="954F72"/>
      <w:u w:val="single"/>
    </w:rPr>
  </w:style>
  <w:style w:type="paragraph" w:customStyle="1" w:styleId="msonormal0">
    <w:name w:val="msonormal"/>
    <w:basedOn w:val="a"/>
    <w:rsid w:val="0080355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18"/>
      <w:szCs w:val="18"/>
      <w:lang w:eastAsia="ru-RU"/>
    </w:rPr>
  </w:style>
  <w:style w:type="paragraph" w:customStyle="1" w:styleId="xl70">
    <w:name w:val="xl70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2">
    <w:name w:val="xl72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color w:val="0563C1"/>
      <w:sz w:val="24"/>
      <w:szCs w:val="24"/>
      <w:u w:val="single"/>
      <w:lang w:eastAsia="ru-RU"/>
    </w:rPr>
  </w:style>
  <w:style w:type="paragraph" w:customStyle="1" w:styleId="0">
    <w:name w:val="0. Заголовок без нумерации"/>
    <w:next w:val="a"/>
    <w:link w:val="00"/>
    <w:uiPriority w:val="1"/>
    <w:rsid w:val="00FE5242"/>
    <w:pPr>
      <w:keepNext/>
      <w:keepLines/>
      <w:autoSpaceDE w:val="0"/>
      <w:autoSpaceDN w:val="0"/>
      <w:spacing w:before="120"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character" w:customStyle="1" w:styleId="00">
    <w:name w:val="0. Заголовок без нумерации Знак"/>
    <w:basedOn w:val="a0"/>
    <w:link w:val="0"/>
    <w:uiPriority w:val="1"/>
    <w:rsid w:val="00FE5242"/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paragraph" w:customStyle="1" w:styleId="aff">
    <w:name w:val="!таблица"/>
    <w:basedOn w:val="aff0"/>
    <w:next w:val="a"/>
    <w:uiPriority w:val="1"/>
    <w:rsid w:val="00FE5242"/>
    <w:pPr>
      <w:keepNext/>
      <w:keepLines/>
      <w:autoSpaceDE w:val="0"/>
      <w:autoSpaceDN w:val="0"/>
      <w:spacing w:before="60"/>
      <w:ind w:firstLine="0"/>
    </w:pPr>
    <w:rPr>
      <w:rFonts w:eastAsia="Times New Roman" w:cs="Times New Roman"/>
      <w:b/>
      <w:i w:val="0"/>
      <w:color w:val="auto"/>
      <w:sz w:val="26"/>
      <w:szCs w:val="24"/>
      <w:lang w:eastAsia="ru-RU" w:bidi="ru-RU"/>
    </w:rPr>
  </w:style>
  <w:style w:type="paragraph" w:styleId="aff0">
    <w:name w:val="caption"/>
    <w:basedOn w:val="a"/>
    <w:next w:val="a"/>
    <w:uiPriority w:val="35"/>
    <w:semiHidden/>
    <w:unhideWhenUsed/>
    <w:qFormat/>
    <w:rsid w:val="00FE5242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08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3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7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.babinceva\AppData\Local\Microsoft\Windows\INetCache\Content.Outlook\O5JJQ4CX\&#1052;&#1086;&#1081;_4%20&#1091;&#1088;&#1086;&#1074;&#1085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E654E9-5D93-483C-9256-AE72DE949A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Мой_4 уровня</Template>
  <TotalTime>24310</TotalTime>
  <Pages>45</Pages>
  <Words>12862</Words>
  <Characters>73320</Characters>
  <Application>Microsoft Office Word</Application>
  <DocSecurity>0</DocSecurity>
  <Lines>611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Бабинцева Алена Сергеевна</dc:creator>
  <cp:keywords/>
  <dc:description/>
  <cp:lastModifiedBy>Администратор</cp:lastModifiedBy>
  <cp:revision>426</cp:revision>
  <cp:lastPrinted>2025-08-04T07:47:00Z</cp:lastPrinted>
  <dcterms:created xsi:type="dcterms:W3CDTF">2023-10-30T09:05:00Z</dcterms:created>
  <dcterms:modified xsi:type="dcterms:W3CDTF">2026-04-21T02:49:00Z</dcterms:modified>
</cp:coreProperties>
</file>